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3b78" w14:paraId="bee3b78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E54D5A">
        <w:t>1386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>a Osijek</w:t>
      </w:r>
      <w:r w:rsidR="00064FF2">
        <w:t>, OIB: 85821130368,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E54D5A">
        <w:t>ŠPORTSKO UDIČARSKO DRUŠTVO „ŠARAN“ NAŠICE</w:t>
      </w:r>
      <w:r w:rsidR="00064FF2">
        <w:t xml:space="preserve">, </w:t>
      </w:r>
      <w:r w:rsidR="00E54D5A">
        <w:t>Registarski broj</w:t>
      </w:r>
      <w:r w:rsidR="00064FF2">
        <w:t xml:space="preserve">: </w:t>
      </w:r>
      <w:r w:rsidR="00E54D5A">
        <w:t>14000528</w:t>
      </w:r>
      <w:r w:rsidR="00064FF2">
        <w:t xml:space="preserve">, OIB: </w:t>
      </w:r>
      <w:r w:rsidR="00E54D5A">
        <w:t>61660924317</w:t>
      </w:r>
      <w:r w:rsidR="00064FF2">
        <w:t xml:space="preserve">, </w:t>
      </w:r>
      <w:r w:rsidR="00AF119A">
        <w:t>Našice</w:t>
      </w:r>
      <w:r w:rsidR="00064FF2">
        <w:t xml:space="preserve">, </w:t>
      </w:r>
      <w:r w:rsidR="00E54D5A">
        <w:t>Sokolska 51</w:t>
      </w:r>
      <w:r w:rsidR="00250413">
        <w:t xml:space="preserve">, dana </w:t>
      </w:r>
      <w:r w:rsidR="00E54D5A">
        <w:t>22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E54D5A" w:rsidRPr="00E54D5A">
        <w:t>ŠPORTSKO UDIČARSKO DRUŠTVO „ŠARAN“</w:t>
      </w:r>
      <w:r w:rsidR="00E54D5A">
        <w:t xml:space="preserve"> NAŠICE</w:t>
      </w:r>
      <w:r w:rsidR="00E54D5A" w:rsidRPr="00E54D5A">
        <w:t>, Registarski broj: 14000528, OIB: 61660924317, Našice, Sokolska 51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E54D5A">
        <w:t>25</w:t>
      </w:r>
      <w:r w:rsidR="00CE4A24">
        <w:t xml:space="preserve">. </w:t>
      </w:r>
      <w:r w:rsidR="00E54D5A">
        <w:t>kolovoza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401554">
        <w:t>/17-01/04, Ur.broj: 04-06-17-</w:t>
      </w:r>
      <w:r w:rsidR="00E54D5A">
        <w:t>4315</w:t>
      </w:r>
      <w:r w:rsidR="00401554">
        <w:t xml:space="preserve"> </w:t>
      </w:r>
      <w:r w:rsidR="00665E74">
        <w:t xml:space="preserve">od </w:t>
      </w:r>
      <w:r w:rsidR="00E54D5A">
        <w:t>24</w:t>
      </w:r>
      <w:r w:rsidR="00665E74">
        <w:t xml:space="preserve">. </w:t>
      </w:r>
      <w:r w:rsidR="00E54D5A">
        <w:t>kolovoza</w:t>
      </w:r>
      <w:r w:rsidR="00665E74">
        <w:t xml:space="preserve"> 2017. nad stečajnim dužnikom </w:t>
      </w:r>
      <w:r w:rsidR="00E54D5A" w:rsidRPr="00E54D5A">
        <w:t>ŠPORTSKO UDIČARSKO DRUŠTVO „ŠARAN“</w:t>
      </w:r>
      <w:r w:rsidR="00E54D5A">
        <w:t xml:space="preserve"> NAŠICE</w:t>
      </w:r>
      <w:r w:rsidR="00E54D5A" w:rsidRPr="00E54D5A">
        <w:t>, Registarski broj: 14000528, OIB: 61660924317, Našice, Sokolska 51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E54D5A">
        <w:t>05. rujna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  <w:r>
        <w:lastRenderedPageBreak/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E54D5A">
        <w:t>15</w:t>
      </w:r>
      <w:r>
        <w:t xml:space="preserve">. </w:t>
      </w:r>
      <w:r w:rsidR="00E54D5A">
        <w:t>rujna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E54D5A">
        <w:t>97</w:t>
      </w:r>
      <w:r w:rsidR="000E198A">
        <w:t>/2017</w:t>
      </w:r>
      <w:r>
        <w:t xml:space="preserve"> od </w:t>
      </w:r>
      <w:r w:rsidR="00E54D5A">
        <w:t>15</w:t>
      </w:r>
      <w:r>
        <w:t xml:space="preserve">. </w:t>
      </w:r>
      <w:r w:rsidR="00E54D5A">
        <w:t>rujna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 xml:space="preserve">Porezne uprave, Područnog ureda Osijek,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E54D5A">
        <w:t>1.321,00 kunu</w:t>
      </w:r>
      <w:r>
        <w:t xml:space="preserve"> </w:t>
      </w:r>
      <w:r w:rsidR="00E54D5A">
        <w:t>koja se temelji na knjigovodstvenom stanju duga na dan 13. rujna 2017.</w:t>
      </w:r>
      <w:r w:rsidR="00822F74">
        <w:t xml:space="preserve"> </w:t>
      </w:r>
      <w:r w:rsidR="00490F0B">
        <w:t>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3D785C">
        <w:t>zato što u Očevidniku o redoslijedu osnova za plaćanje koje vodi Financijska ag</w:t>
      </w:r>
      <w:r w:rsidR="00822F74">
        <w:t>encija ima više evidentiranih os</w:t>
      </w:r>
      <w:r w:rsidR="003D785C">
        <w:t>nova za plaćanje u</w:t>
      </w:r>
      <w:r w:rsidR="00822F74">
        <w:t xml:space="preserve"> razdoblju dužem od 120 dan</w:t>
      </w:r>
      <w:r w:rsidR="003D785C">
        <w:t>a koje je t</w:t>
      </w:r>
      <w:r w:rsidR="00822F74">
        <w:t>rebalo</w:t>
      </w:r>
      <w:r w:rsidR="003D785C">
        <w:t xml:space="preserve"> na temelju valjanih osnova za plaćanje, bez daljnjeg pristanka dužnika, naplatiti s bilo kojeg od njegovih računa</w:t>
      </w:r>
      <w:r w:rsidR="00822F74">
        <w:t xml:space="preserve">, a prema podacima Financijske agencije stečajni dužnik je na dan 12. </w:t>
      </w:r>
      <w:r w:rsidR="007F0BE4">
        <w:t>r</w:t>
      </w:r>
      <w:r w:rsidR="00822F74">
        <w:t xml:space="preserve">ujna 2017. </w:t>
      </w:r>
      <w:r w:rsidR="007F0BE4">
        <w:t>u</w:t>
      </w:r>
      <w:r w:rsidR="00822F74">
        <w:t xml:space="preserve"> blokadi 139 dana.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7F0BE4">
        <w:rPr>
          <w:bCs/>
        </w:rPr>
        <w:t>22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7F0BE4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C87306" w:rsidP="00B75497" w:rsidR="00C8730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lastRenderedPageBreak/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7F0BE4">
        <w:t>15</w:t>
      </w:r>
      <w:r>
        <w:t>.</w:t>
      </w:r>
      <w:r w:rsidR="00D1704E">
        <w:t xml:space="preserve"> </w:t>
      </w:r>
      <w:r w:rsidR="007F0BE4">
        <w:t>rujn</w:t>
      </w:r>
      <w:r w:rsidR="00490F0B">
        <w:t>a</w:t>
      </w:r>
      <w:r w:rsidR="00D1704E">
        <w:t xml:space="preserve"> 2017</w:t>
      </w:r>
      <w:r>
        <w:t xml:space="preserve">. (str. </w:t>
      </w:r>
      <w:r w:rsidR="008C7588">
        <w:t>6-8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F0BE4">
        <w:t>16</w:t>
      </w:r>
      <w:r>
        <w:t xml:space="preserve">. </w:t>
      </w:r>
      <w:r w:rsidR="007F0BE4">
        <w:t>listopada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694E92" w:rsidR="002E493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C0A" w:rsidP="004A3868" w:rsidR="00242C0A">
      <w:r>
        <w:separator/>
      </w:r>
    </w:p>
  </w:endnote>
  <w:endnote w:id="0" w:type="continuationSeparator">
    <w:p w:rsidRDefault="00242C0A" w:rsidP="004A3868" w:rsidR="00242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C0A" w:rsidP="004A3868" w:rsidR="00242C0A">
      <w:r>
        <w:separator/>
      </w:r>
    </w:p>
  </w:footnote>
  <w:footnote w:id="0" w:type="continuationSeparator">
    <w:p w:rsidRDefault="00242C0A" w:rsidP="004A3868" w:rsidR="00242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35C3">
      <w:rPr>
        <w:noProof/>
      </w:rPr>
      <w:t>3</w:t>
    </w:r>
    <w:r>
      <w:fldChar w:fldCharType="end"/>
    </w:r>
  </w:p>
  <w:p w:rsidRDefault="00694E92" w:rsidP="00694E92" w:rsidR="00694E92">
    <w:pPr>
      <w:jc w:val="right"/>
    </w:pPr>
    <w:r>
      <w:t>19 St-1386/17-5</w:t>
    </w:r>
  </w:p>
  <w:p w:rsidRDefault="004A3868" w:rsidP="00694E92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261F"/>
    <w:rsid w:val="0022414E"/>
    <w:rsid w:val="00242C0A"/>
    <w:rsid w:val="00250413"/>
    <w:rsid w:val="002534B4"/>
    <w:rsid w:val="0028334A"/>
    <w:rsid w:val="00287EC6"/>
    <w:rsid w:val="00292D1E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D785C"/>
    <w:rsid w:val="003E6FCE"/>
    <w:rsid w:val="00401554"/>
    <w:rsid w:val="00455C18"/>
    <w:rsid w:val="00456233"/>
    <w:rsid w:val="004636D6"/>
    <w:rsid w:val="00480041"/>
    <w:rsid w:val="0048779D"/>
    <w:rsid w:val="00490F0B"/>
    <w:rsid w:val="004946FB"/>
    <w:rsid w:val="004A3868"/>
    <w:rsid w:val="004E65BC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0B37"/>
    <w:rsid w:val="005B4DB5"/>
    <w:rsid w:val="005C0707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94E92"/>
    <w:rsid w:val="006D35C3"/>
    <w:rsid w:val="006F0A36"/>
    <w:rsid w:val="00702C71"/>
    <w:rsid w:val="00704DE2"/>
    <w:rsid w:val="00710662"/>
    <w:rsid w:val="00726845"/>
    <w:rsid w:val="00727922"/>
    <w:rsid w:val="00745795"/>
    <w:rsid w:val="00752B41"/>
    <w:rsid w:val="00782257"/>
    <w:rsid w:val="007A0EFB"/>
    <w:rsid w:val="007C1C95"/>
    <w:rsid w:val="007C2112"/>
    <w:rsid w:val="007F0BE4"/>
    <w:rsid w:val="007F551F"/>
    <w:rsid w:val="008041DE"/>
    <w:rsid w:val="00816035"/>
    <w:rsid w:val="00822F74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3738D"/>
    <w:rsid w:val="00D411F0"/>
    <w:rsid w:val="00D60121"/>
    <w:rsid w:val="00D61AB8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4D5A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St-1386/2017</izvorni_sadrzaj>
    <derivirana_varijabla naziv="DomainObject.Predmet.OznakaBroj_1">St-1386/2017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UDIČARSKO DRUŠTVO "ŠARAN" NAŠICE</izvorni_sadrzaj>
    <derivirana_varijabla naziv="DomainObject.Predmet.ProtustrankaFormated_1">  ŠPORTSKO UDIČARSKO DRUŠTVO "ŠARAN" NAŠICE</derivirana_varijabla>
  </DomainObject.Predmet.ProtustrankaFormated>
  <DomainObject.Predmet.ProtustrankaFormatedOIB>
    <izvorni_sadrzaj>  ŠPORTSKO UDIČARSKO DRUŠTVO "ŠARAN" NAŠICE, OIB 61660924317</izvorni_sadrzaj>
    <derivirana_varijabla naziv="DomainObject.Predmet.ProtustrankaFormatedOIB_1">  ŠPORTSKO UDIČARSKO DRUŠTVO "ŠARAN" NAŠICE, OIB 61660924317</derivirana_varijabla>
  </DomainObject.Predmet.ProtustrankaFormatedOIB>
  <DomainObject.Predmet.ProtustrankaFormatedWithAdress>
    <izvorni_sadrzaj> ŠPORTSKO UDIČARSKO DRUŠTVO "ŠARAN" NAŠICE, Sokolska 51, 31500 Našice</izvorni_sadrzaj>
    <derivirana_varijabla naziv="DomainObject.Predmet.ProtustrankaFormatedWithAdress_1"> ŠPORTSKO UDIČARSKO DRUŠTVO "ŠARAN" NAŠICE, Sokolska 51, 31500 Našice</derivirana_varijabla>
  </DomainObject.Predmet.ProtustrankaFormatedWithAdress>
  <DomainObject.Predmet.ProtustrankaFormatedWithAdressOIB>
    <izvorni_sadrzaj> ŠPORTSKO UDIČARSKO DRUŠTVO "ŠARAN" NAŠICE, OIB 61660924317, Sokolska 51, 31500 Našice</izvorni_sadrzaj>
    <derivirana_varijabla naziv="DomainObject.Predmet.ProtustrankaFormatedWithAdressOIB_1"> ŠPORTSKO UDIČARSKO DRUŠTVO "ŠARAN" NAŠICE, OIB 61660924317, Sokolska 51, 31500 Našice</derivirana_varijabla>
  </DomainObject.Predmet.ProtustrankaFormatedWithAdressOIB>
  <DomainObject.Predmet.ProtustrankaWithAdress>
    <izvorni_sadrzaj>ŠPORTSKO UDIČARSKO DRUŠTVO "ŠARAN" NAŠICE Sokolska 51, 31500 Našice</izvorni_sadrzaj>
    <derivirana_varijabla naziv="DomainObject.Predmet.ProtustrankaWithAdress_1">ŠPORTSKO UDIČARSKO DRUŠTVO "ŠARAN" NAŠICE Sokolska 51, 31500 Našice</derivirana_varijabla>
  </DomainObject.Predmet.ProtustrankaWithAdress>
  <DomainObject.Predmet.ProtustrankaWithAdressOIB>
    <izvorni_sadrzaj>ŠPORTSKO UDIČARSKO DRUŠTVO "ŠARAN" NAŠICE, OIB 61660924317, Sokolska 51, 31500 Našice</izvorni_sadrzaj>
    <derivirana_varijabla naziv="DomainObject.Predmet.ProtustrankaWithAdressOIB_1">ŠPORTSKO UDIČARSKO DRUŠTVO "ŠARAN" NAŠICE, OIB 61660924317, Sokolska 51, 31500 Našice</derivirana_varijabla>
  </DomainObject.Predmet.ProtustrankaWithAdressOIB>
  <DomainObject.Predmet.ProtustrankaNazivFormated>
    <izvorni_sadrzaj>ŠPORTSKO UDIČARSKO DRUŠTVO "ŠARAN" NAŠICE</izvorni_sadrzaj>
    <derivirana_varijabla naziv="DomainObject.Predmet.ProtustrankaNazivFormated_1">ŠPORTSKO UDIČARSKO DRUŠTVO "ŠARAN" NAŠICE</derivirana_varijabla>
  </DomainObject.Predmet.ProtustrankaNazivFormated>
  <DomainObject.Predmet.ProtustrankaNazivFormatedOIB>
    <izvorni_sadrzaj>ŠPORTSKO UDIČARSKO DRUŠTVO "ŠARAN" NAŠICE, OIB 61660924317</izvorni_sadrzaj>
    <derivirana_varijabla naziv="DomainObject.Predmet.ProtustrankaNazivFormatedOIB_1">ŠPORTSKO UDIČARSKO DRUŠTVO "ŠARAN" NAŠICE, OIB 61660924317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ŠPORTSKO UDIČARSKO DRUŠTVO "ŠARAN" NAŠICE</item>
    </izvorni_sadrzaj>
    <derivirana_varijabla naziv="DomainObject.Predmet.ProtuStrankaListFormated_1">
      <item>ŠPORTSKO UDIČARSKO DRUŠTVO "ŠARAN" NAŠICE</item>
    </derivirana_varijabla>
  </DomainObject.Predmet.ProtuStrankaListFormated>
  <DomainObject.Predmet.ProtuStrankaListFormatedOIB>
    <izvorni_sadrzaj>
      <item>ŠPORTSKO UDIČARSKO DRUŠTVO "ŠARAN" NAŠICE, OIB 61660924317</item>
    </izvorni_sadrzaj>
    <derivirana_varijabla naziv="DomainObject.Predmet.ProtuStrankaListFormatedOIB_1">
      <item>ŠPORTSKO UDIČARSKO DRUŠTVO "ŠARAN" NAŠICE, OIB 61660924317</item>
    </derivirana_varijabla>
  </DomainObject.Predmet.ProtuStrankaListFormatedOIB>
  <DomainObject.Predmet.ProtuStrankaListFormatedWithAdress>
    <izvorni_sadrzaj>
      <item>ŠPORTSKO UDIČARSKO DRUŠTVO "ŠARAN" NAŠICE, Sokolska 51, 31500 Našice</item>
    </izvorni_sadrzaj>
    <derivirana_varijabla naziv="DomainObject.Predmet.ProtuStrankaListFormatedWithAdress_1">
      <item>ŠPORTSKO UDIČARSKO DRUŠTVO "ŠARAN" NAŠICE, Sokolska 51, 31500 Našice</item>
    </derivirana_varijabla>
  </DomainObject.Predmet.ProtuStrankaListFormatedWithAdress>
  <DomainObject.Predmet.ProtuStrankaListFormatedWithAdressOIB>
    <izvorni_sadrzaj>
      <item>ŠPORTSKO UDIČARSKO DRUŠTVO "ŠARAN" NAŠICE, OIB 61660924317, Sokolska 51, 31500 Našice</item>
    </izvorni_sadrzaj>
    <derivirana_varijabla naziv="DomainObject.Predmet.ProtuStrankaListFormatedWithAdressOIB_1">
      <item>ŠPORTSKO UDIČARSKO DRUŠTVO "ŠARAN" NAŠICE, OIB 61660924317, Sokolska 51, 31500 Našice</item>
    </derivirana_varijabla>
  </DomainObject.Predmet.ProtuStrankaListFormatedWithAdressOIB>
  <DomainObject.Predmet.ProtuStrankaListNazivFormated>
    <izvorni_sadrzaj>
      <item>ŠPORTSKO UDIČARSKO DRUŠTVO "ŠARAN" NAŠICE</item>
    </izvorni_sadrzaj>
    <derivirana_varijabla naziv="DomainObject.Predmet.ProtuStrankaListNazivFormated_1">
      <item>ŠPORTSKO UDIČARSKO DRUŠTVO "ŠARAN" NAŠICE</item>
    </derivirana_varijabla>
  </DomainObject.Predmet.ProtuStrankaListNazivFormated>
  <DomainObject.Predmet.ProtuStrankaListNazivFormatedOIB>
    <izvorni_sadrzaj>
      <item>ŠPORTSKO UDIČARSKO DRUŠTVO "ŠARAN" NAŠICE, OIB 61660924317</item>
    </izvorni_sadrzaj>
    <derivirana_varijabla naziv="DomainObject.Predmet.ProtuStrankaListNazivFormatedOIB_1">
      <item>ŠPORTSKO UDIČARSKO DRUŠTVO "ŠARAN" NAŠICE, OIB 61660924317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ŠPORTSKO UDIČARSKO DRUŠTVO "ŠARAN" NAŠICE</izvorni_sadrzaj>
    <derivirana_varijabla naziv="DomainObject.Predmet.ProtustrankaIDrugi_1">ŠPORTSKO UDIČARSKO DRUŠTVO "ŠARAN"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ŠPORTSKO UDIČARSKO DRUŠTVO "ŠARAN" NAŠICE, OIB 61660924317, Sokolska 51, 31500 Našice</izvorni_sadrzaj>
    <derivirana_varijabla naziv="DomainObject.Predmet.ProtustrankaIDrugiAdressOIB_1">ŠPORTSKO UDIČARSKO DRUŠTVO "ŠARAN" NAŠICE, OIB 61660924317, Sokolska 51,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ŠPORTSKO UDIČARSKO DRUŠTVO "ŠARAN" NAŠICE</item>
    </izvorni_sadrzaj>
    <derivirana_varijabla naziv="DomainObject.Predmet.SudioniciListNaziv_1">
      <item>FINA RC OSIJEK</item>
      <item>ŠPORTSKO UDIČARSKO DRUŠTVO "ŠARAN" NAŠICE</item>
    </derivirana_varijabla>
  </DomainObject.Predmet.SudioniciListNaziv>
  <DomainObject.Predmet.SudioniciListAdressOIB>
    <izvorni_sadrzaj>
      <item>FINA RC OSIJEK, OIB 85821130368</item>
      <item>ŠPORTSKO UDIČARSKO DRUŠTVO "ŠARAN" NAŠICE, OIB 61660924317, Sokolska 51,31500 Našice</item>
    </izvorni_sadrzaj>
    <derivirana_varijabla naziv="DomainObject.Predmet.SudioniciListAdressOIB_1">
      <item>FINA RC OSIJEK, OIB 85821130368</item>
      <item>ŠPORTSKO UDIČARSKO DRUŠTVO "ŠARAN" NAŠICE, OIB 61660924317, Sokolska 51,31500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61660924317</item>
    </izvorni_sadrzaj>
    <derivirana_varijabla naziv="DomainObject.Predmet.SudioniciListNazivOIB_1">
      <item>, OIB 85821130368</item>
      <item>, OIB 61660924317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C9062-129F-4A74-9206-FA8B468D8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556</properties:Words>
  <properties:Characters>3189</properties:Characters>
  <properties:Lines>117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2017-09-22T10:38:00Z</dcterms:created>
  <dc:creator>mkocijan</dc:creator>
  <cp:lastModifiedBy>Maja Videnović</cp:lastModifiedBy>
  <cp:lastPrinted>2017-06-08T12:24:00Z</cp:lastPrinted>
  <dcterms:modified xmlns:xsi="http://www.w3.org/2001/XMLSchema-instance" xsi:type="dcterms:W3CDTF">2017-09-22T10:39:00Z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