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efe2" w14:paraId="8cbefe2" w:rsidRDefault="00E41056" w:rsidP="00E41056" w:rsidR="00E4105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EE0C6F">
        <w:rPr>
          <w:b/>
        </w:rPr>
        <w:t>Broj:7/ St-654</w:t>
      </w:r>
      <w:r>
        <w:rPr>
          <w:b/>
        </w:rPr>
        <w:t>/201</w:t>
      </w:r>
      <w:r w:rsidR="00EE0C6F">
        <w:rPr>
          <w:b/>
        </w:rPr>
        <w:t>1</w:t>
      </w:r>
      <w:r>
        <w:rPr>
          <w:b/>
        </w:rPr>
        <w:t>-1</w:t>
      </w:r>
      <w:r w:rsidR="00EE0C6F">
        <w:rPr>
          <w:b/>
        </w:rPr>
        <w:t>9</w:t>
      </w:r>
      <w:r w:rsidR="00FA1A11">
        <w:rPr>
          <w:b/>
        </w:rPr>
        <w:t>5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>TRGOVAČKI SUD U OSIJEKU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>Trg pobjede 13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>SLAVONSKI BROD</w:t>
      </w:r>
    </w:p>
    <w:p w:rsidRDefault="00E41056" w:rsidP="00E41056" w:rsidR="00E41056">
      <w:pPr>
        <w:jc w:val="both"/>
        <w:rPr>
          <w:b/>
        </w:rPr>
      </w:pPr>
    </w:p>
    <w:p w:rsidRDefault="00E41056" w:rsidP="00E41056" w:rsidR="00E41056">
      <w:pPr>
        <w:jc w:val="center"/>
        <w:rPr>
          <w:b/>
        </w:rPr>
      </w:pPr>
      <w:r>
        <w:rPr>
          <w:b/>
        </w:rPr>
        <w:t>Z A K L J U Č A K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EE0C6F" w:rsidRPr="00EE0C6F">
        <w:t>VACOM, trgovina, promet i usluge, društvo s ograničenom odgovornošću " u stečaju ", skraćena tvrtka: VACOM, trgovina, promet i usluge d. o. o. " u stečaju ",  Slobodnica 188, OIB 65921625689</w:t>
      </w:r>
      <w:r>
        <w:t>, dana 0</w:t>
      </w:r>
      <w:r w:rsidR="00C1753F">
        <w:t>5</w:t>
      </w:r>
      <w:r>
        <w:t xml:space="preserve">. </w:t>
      </w:r>
      <w:r w:rsidR="00EE0C6F">
        <w:t>prosinca</w:t>
      </w:r>
      <w:r>
        <w:t xml:space="preserve"> 2017. godine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center"/>
      </w:pPr>
      <w:r>
        <w:t>z a k l j u č i o    j e</w:t>
      </w:r>
    </w:p>
    <w:p w:rsidRDefault="00E41056" w:rsidP="00E41056" w:rsidR="00E41056">
      <w:pPr>
        <w:jc w:val="both"/>
      </w:pPr>
    </w:p>
    <w:p w:rsidRDefault="00E41056" w:rsidP="00E41056" w:rsidR="00E41056">
      <w:pPr>
        <w:ind w:firstLine="1440"/>
        <w:jc w:val="both"/>
      </w:pPr>
      <w:r>
        <w:t xml:space="preserve">Kupcu </w:t>
      </w:r>
      <w:r w:rsidR="001D260E" w:rsidRPr="001D260E">
        <w:t>TERRA FIRMA d.d., Zagreb, Budmanijeva 3, OIB 22198253360</w:t>
      </w:r>
      <w:r w:rsidR="001D260E">
        <w:t xml:space="preserve"> </w:t>
      </w:r>
      <w:r>
        <w:t>predaj</w:t>
      </w:r>
      <w:r w:rsidR="00C1753F">
        <w:t>u</w:t>
      </w:r>
      <w:r>
        <w:t xml:space="preserve">  se nekretnin</w:t>
      </w:r>
      <w:r w:rsidR="00C1753F">
        <w:t>e</w:t>
      </w:r>
      <w:r>
        <w:t xml:space="preserve"> i to:</w:t>
      </w:r>
    </w:p>
    <w:p w:rsidRDefault="00E41056" w:rsidP="00E41056" w:rsidR="00E41056">
      <w:pPr>
        <w:ind w:firstLine="1440"/>
        <w:jc w:val="both"/>
      </w:pPr>
    </w:p>
    <w:p w:rsidRDefault="00E41056" w:rsidP="001D260E" w:rsidR="001D260E" w:rsidRPr="001D260E">
      <w:pPr>
        <w:jc w:val="both"/>
        <w:rPr>
          <w:lang w:val="en-US"/>
        </w:rPr>
      </w:pPr>
      <w:r>
        <w:t xml:space="preserve"> </w:t>
      </w:r>
      <w:r>
        <w:tab/>
      </w:r>
      <w:r>
        <w:tab/>
      </w:r>
      <w:r w:rsidR="001D260E" w:rsidRPr="001D260E">
        <w:t xml:space="preserve">nekretnine upisane u  </w:t>
      </w:r>
      <w:r w:rsidR="001D260E" w:rsidRPr="001D260E">
        <w:rPr>
          <w:lang w:val="en-US"/>
        </w:rPr>
        <w:t>zk.ul. 1924 k.o. Slobodnica i to:</w:t>
      </w:r>
    </w:p>
    <w:p w:rsidRDefault="001D260E" w:rsidP="001D260E" w:rsidR="001D260E" w:rsidRPr="001D260E">
      <w:pPr>
        <w:jc w:val="both"/>
        <w:rPr>
          <w:lang w:val="en-US"/>
        </w:rPr>
      </w:pPr>
    </w:p>
    <w:p w:rsidRDefault="001D260E" w:rsidP="001D260E" w:rsidR="001D260E" w:rsidRPr="001D260E">
      <w:pPr>
        <w:jc w:val="both"/>
      </w:pPr>
      <w:r w:rsidRPr="001D260E">
        <w:rPr>
          <w:lang w:val="en-US"/>
        </w:rPr>
        <w:t xml:space="preserve"> </w:t>
      </w:r>
      <w:r w:rsidRPr="001D260E">
        <w:rPr>
          <w:lang w:val="en-US"/>
        </w:rPr>
        <w:tab/>
      </w:r>
      <w:r w:rsidRPr="001D260E">
        <w:rPr>
          <w:lang w:val="en-US"/>
        </w:rPr>
        <w:tab/>
      </w:r>
      <w:r w:rsidRPr="001D260E">
        <w:t>- kč.br. 3421/14 – oranica selo, površine 772 m2,</w:t>
      </w:r>
    </w:p>
    <w:p w:rsidRDefault="001D260E" w:rsidP="001D260E" w:rsidR="001D260E" w:rsidRPr="001D260E">
      <w:pPr>
        <w:jc w:val="both"/>
      </w:pPr>
      <w:r w:rsidRPr="001D260E">
        <w:t xml:space="preserve"> </w:t>
      </w:r>
      <w:r w:rsidRPr="001D260E">
        <w:tab/>
      </w:r>
      <w:r w:rsidRPr="001D260E">
        <w:tab/>
        <w:t>- kč.br. 3421/15 – oranica selo, površine 750 m2,</w:t>
      </w:r>
    </w:p>
    <w:p w:rsidRDefault="001D260E" w:rsidP="001D260E" w:rsidR="001D260E">
      <w:pPr>
        <w:jc w:val="both"/>
      </w:pPr>
      <w:r w:rsidRPr="001D260E">
        <w:t xml:space="preserve"> </w:t>
      </w:r>
      <w:r w:rsidRPr="001D260E">
        <w:tab/>
      </w:r>
      <w:r w:rsidRPr="001D260E">
        <w:tab/>
        <w:t xml:space="preserve">  odnosno ukupno površine 1522 m2</w:t>
      </w:r>
      <w:r>
        <w:t xml:space="preserve"> </w:t>
      </w:r>
    </w:p>
    <w:p w:rsidRDefault="00E41056" w:rsidP="001D260E" w:rsidR="00E41056">
      <w:pPr>
        <w:jc w:val="both"/>
      </w:pPr>
      <w:r>
        <w:t xml:space="preserve">                        </w:t>
      </w:r>
    </w:p>
    <w:p w:rsidRDefault="00E41056" w:rsidP="00E41056" w:rsidR="00E41056">
      <w:pPr>
        <w:jc w:val="center"/>
      </w:pPr>
      <w:r>
        <w:t>Obrazloženje</w:t>
      </w:r>
    </w:p>
    <w:p w:rsidRDefault="00E41056" w:rsidP="00E41056" w:rsidR="00E41056"/>
    <w:p w:rsidRDefault="00E41056" w:rsidP="00E41056" w:rsidR="00E41056">
      <w:pPr>
        <w:ind w:firstLine="1440"/>
        <w:jc w:val="both"/>
      </w:pPr>
      <w:r>
        <w:t>Rješenje o dosudi</w:t>
      </w:r>
      <w:r w:rsidR="00EE0C6F">
        <w:t xml:space="preserve"> ovoga suda poslovni broj 7/St-654</w:t>
      </w:r>
      <w:r>
        <w:t>/201</w:t>
      </w:r>
      <w:r w:rsidR="00EE0C6F">
        <w:t>1-17</w:t>
      </w:r>
      <w:r w:rsidR="001D260E">
        <w:t>5</w:t>
      </w:r>
      <w:r>
        <w:t xml:space="preserve"> od </w:t>
      </w:r>
      <w:r w:rsidR="00EE0C6F">
        <w:t>0</w:t>
      </w:r>
      <w:r w:rsidR="001D260E">
        <w:t>7</w:t>
      </w:r>
      <w:r>
        <w:t xml:space="preserve">. </w:t>
      </w:r>
      <w:r w:rsidR="00EE0C6F">
        <w:t>studenoga</w:t>
      </w:r>
      <w:r>
        <w:t xml:space="preserve"> 2017. godine pravomoćno je dana</w:t>
      </w:r>
      <w:r w:rsidR="00C83BA1">
        <w:t xml:space="preserve"> 24. studenoga</w:t>
      </w:r>
      <w:r>
        <w:t xml:space="preserve"> 2017. godine, a kupac </w:t>
      </w:r>
      <w:r w:rsidR="001D260E" w:rsidRPr="001D260E">
        <w:t>TERRA FIRMA d.d., Zagreb, Budmanijeva 3, OIB 22198253360</w:t>
      </w:r>
      <w:r>
        <w:t xml:space="preserve">, uplatio je kupovninu u iznosu od </w:t>
      </w:r>
      <w:r w:rsidR="00EE0C6F">
        <w:t>1</w:t>
      </w:r>
      <w:r>
        <w:t>.</w:t>
      </w:r>
      <w:r w:rsidR="001D260E">
        <w:t>6</w:t>
      </w:r>
      <w:r>
        <w:t xml:space="preserve">01,00 Kn, </w:t>
      </w:r>
      <w:r w:rsidR="00EE0C6F">
        <w:t xml:space="preserve">za nekretnine upisane u zk.ul </w:t>
      </w:r>
      <w:r w:rsidR="001D260E">
        <w:t>1924</w:t>
      </w:r>
      <w:r>
        <w:t xml:space="preserve"> k.o </w:t>
      </w:r>
      <w:r w:rsidR="00EE0C6F">
        <w:t>Slobodnica</w:t>
      </w:r>
      <w:r>
        <w:t xml:space="preserve"> pobliže opisane u izreci zaključka na način da je rješenjem o dosudi određeno da će se kupovnina platiti iz sredstava koje je kupac položio po osnovi jamčevine, a s obzirom da je iznos položene jamčevine  veći od iznosa kupovnine, pa je na temelju odredbe čl. 247. st. 1 Stečajnog zakona ( NN 71/15 ) i uz  primjenu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 4 Ovršnog zakona (NN 112/12, 25/13 i 93/14) odlučeno kao u izreci zaključka.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center"/>
      </w:pPr>
      <w:r>
        <w:t>U Slavonskom Brodu, 0</w:t>
      </w:r>
      <w:r w:rsidR="00C1753F">
        <w:t>5</w:t>
      </w:r>
      <w:r>
        <w:t xml:space="preserve">. </w:t>
      </w:r>
      <w:r w:rsidR="00EE0C6F">
        <w:t>prosinca</w:t>
      </w:r>
      <w:r>
        <w:t xml:space="preserve"> 2017. godine</w:t>
      </w:r>
    </w:p>
    <w:p w:rsidRDefault="00E41056" w:rsidP="00E41056" w:rsidR="00E41056">
      <w:pPr>
        <w:ind w:firstLine="708" w:left="708"/>
        <w:jc w:val="both"/>
      </w:pPr>
    </w:p>
    <w:p w:rsidRDefault="00E41056" w:rsidP="00E41056" w:rsidR="00DB5F6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Mirna Vujčić</w:t>
      </w:r>
    </w:p>
    <w:p w:rsidRDefault="00DB5F6A" w:rsidP="00DB5F6A" w:rsidR="00E41056">
      <w:pPr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41056">
        <w:rPr>
          <w:lang w:eastAsia="en-US"/>
        </w:rPr>
        <w:t xml:space="preserve"> </w:t>
      </w:r>
    </w:p>
    <w:p w:rsidRDefault="00E41056" w:rsidP="00E41056" w:rsidR="00E41056"/>
    <w:p w:rsidRDefault="00E41056" w:rsidP="00E41056" w:rsidR="00E41056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E41056" w:rsidP="00E41056" w:rsidR="00E41056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žalba nije dopuštena.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  <w:r>
        <w:t>DNA:</w:t>
      </w:r>
    </w:p>
    <w:p w:rsidRDefault="00E41056" w:rsidP="00E41056" w:rsidR="00E41056">
      <w:pPr>
        <w:jc w:val="both"/>
      </w:pPr>
      <w:r>
        <w:t xml:space="preserve">1. Objaviti na mrežnoj stranici e-Oglasna ploča sudova </w:t>
      </w:r>
    </w:p>
    <w:p w:rsidRDefault="00E41056" w:rsidP="00E41056" w:rsidR="00E41056">
      <w:pPr>
        <w:jc w:val="both"/>
      </w:pPr>
      <w:r>
        <w:t>2. Dostaviti radi obavijesti:</w:t>
      </w:r>
    </w:p>
    <w:p w:rsidRDefault="00E41056" w:rsidP="00E41056" w:rsidR="00E41056">
      <w:pPr>
        <w:jc w:val="both"/>
      </w:pPr>
      <w:r>
        <w:t xml:space="preserve">-  kupcu  izravno </w:t>
      </w:r>
    </w:p>
    <w:p w:rsidRDefault="00E41056" w:rsidP="00E41056" w:rsidR="00E41056">
      <w:pPr>
        <w:jc w:val="both"/>
      </w:pPr>
      <w:r>
        <w:t>- stečajnom upravitelju</w:t>
      </w:r>
    </w:p>
    <w:p w:rsidRDefault="00E41056" w:rsidP="00E41056" w:rsidR="00E41056"/>
    <w:p w:rsidRDefault="00DB052E" w:rsidP="00E41056" w:rsidR="00DB052E" w:rsidRPr="00E41056"/>
    <w:sectPr w:rsidR="00DB052E" w:rsidRPr="00E410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1056"/>
    <w:rsid w:val="001D260E"/>
    <w:rsid w:val="00215D20"/>
    <w:rsid w:val="009D6759"/>
    <w:rsid w:val="00B96C59"/>
    <w:rsid w:val="00C1753F"/>
    <w:rsid w:val="00C83BA1"/>
    <w:rsid w:val="00DB052E"/>
    <w:rsid w:val="00DB5F6A"/>
    <w:rsid w:val="00E41056"/>
    <w:rsid w:val="00EE0C6F"/>
    <w:rsid w:val="00FA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0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05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7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7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7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7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0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05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7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7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7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7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819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49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St-654/2011-195</izvorni_sadrzaj>
    <derivirana_varijabla naziv="DomainObject.Oznaka_1">St-654/2011-195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St-654/2011-195</izvorni_sadrzaj>
    <derivirana_varijabla naziv="DomainObject.PoslovniBrojDokumenta_1">St-654/2011-195</derivirana_varijabla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299</properties:Words>
  <properties:Characters>1508</properties:Characters>
  <properties:Lines>57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2017-12-04T13:01:00Z</dcterms:created>
  <dc:creator>wsadmin</dc:creator>
  <cp:lastModifiedBy>wsadmin</cp:lastModifiedBy>
  <cp:lastPrinted>2017-12-05T13:10:00Z</cp:lastPrinted>
  <dcterms:modified xmlns:xsi="http://www.w3.org/2001/XMLSchema-instance" xsi:type="dcterms:W3CDTF">2017-12-05T13:11:00Z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St-654/2011-195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