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48b61" w14:paraId="9548b61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336E6">
        <w:t>9</w:t>
      </w:r>
      <w:r w:rsidR="000F797D">
        <w:t>5</w:t>
      </w:r>
      <w:r w:rsidR="003A5868">
        <w:t>5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7125A4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045393" w:rsidRPr="00045393">
        <w:t>AFRIEL ANGEL j.d.o.o. za usluge</w:t>
      </w:r>
      <w:r w:rsidR="00BA142B">
        <w:t xml:space="preserve">, </w:t>
      </w:r>
      <w:r w:rsidR="00045393" w:rsidRPr="00045393">
        <w:t>Zagreb</w:t>
      </w:r>
      <w:r w:rsidR="00BA142B">
        <w:t xml:space="preserve">, </w:t>
      </w:r>
      <w:r w:rsidR="00045393" w:rsidRPr="00045393">
        <w:t>Zavrtnica 3/1</w:t>
      </w:r>
      <w:r w:rsidR="00BA142B">
        <w:t xml:space="preserve">, MBS: </w:t>
      </w:r>
      <w:r w:rsidR="00045393" w:rsidRPr="00045393">
        <w:t>080943958</w:t>
      </w:r>
      <w:r w:rsidR="00BA142B">
        <w:t xml:space="preserve">, OIB: </w:t>
      </w:r>
      <w:r w:rsidR="00045393" w:rsidRPr="00045393">
        <w:t>10880724800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7125A4">
        <w:t>9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045393">
        <w:t>AFRIEL ANGEL j.d.o.o. za usluge, Zagreb, Zavrtnica 3/1, MBS: 080943958, OIB: 10880724800</w:t>
      </w:r>
      <w:r w:rsidR="00D43EFC">
        <w:t xml:space="preserve">, </w:t>
      </w:r>
      <w:r>
        <w:t xml:space="preserve">iznosi </w:t>
      </w:r>
      <w:r w:rsidR="00045393">
        <w:t>40.697,95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r w:rsidR="00F71650" w:rsidRPr="00F71650">
        <w:t xml:space="preserve">Darija </w:t>
      </w:r>
      <w:proofErr w:type="spellStart"/>
      <w:r w:rsidR="00F71650" w:rsidRPr="00F71650">
        <w:t>Koščak</w:t>
      </w:r>
      <w:proofErr w:type="spellEnd"/>
      <w:r w:rsidR="00F71650" w:rsidRPr="00F71650">
        <w:t>, OIB: 40277940494</w:t>
      </w:r>
      <w:r w:rsidR="00E43AC0">
        <w:t xml:space="preserve">, </w:t>
      </w:r>
      <w:r w:rsidR="00F71650" w:rsidRPr="00F71650">
        <w:t>Zagreb, Hrvatskih branitelja 13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336E6">
        <w:t>9</w:t>
      </w:r>
      <w:r w:rsidR="000F797D">
        <w:t>5</w:t>
      </w:r>
      <w:r w:rsidR="003A5868">
        <w:t>5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4B7CC1">
        <w:t>9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8C762D">
        <w:t>6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06F5" w:rsidR="004406F5">
      <w:r>
        <w:separator/>
      </w:r>
    </w:p>
  </w:endnote>
  <w:endnote w:id="0" w:type="continuationSeparator">
    <w:p w:rsidRDefault="004406F5" w:rsidR="004406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06F5" w:rsidR="004406F5">
      <w:r>
        <w:separator/>
      </w:r>
    </w:p>
  </w:footnote>
  <w:footnote w:id="0" w:type="continuationSeparator">
    <w:p w:rsidRDefault="004406F5" w:rsidR="004406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083D"/>
    <w:rsid w:val="00030871"/>
    <w:rsid w:val="00035864"/>
    <w:rsid w:val="00036441"/>
    <w:rsid w:val="00043D8F"/>
    <w:rsid w:val="00045393"/>
    <w:rsid w:val="000477CD"/>
    <w:rsid w:val="00047A8F"/>
    <w:rsid w:val="00050374"/>
    <w:rsid w:val="00050860"/>
    <w:rsid w:val="000535EA"/>
    <w:rsid w:val="00070873"/>
    <w:rsid w:val="00077C9D"/>
    <w:rsid w:val="00081729"/>
    <w:rsid w:val="00091B4B"/>
    <w:rsid w:val="000938B8"/>
    <w:rsid w:val="00095305"/>
    <w:rsid w:val="000A23B3"/>
    <w:rsid w:val="000A6454"/>
    <w:rsid w:val="000B0EBD"/>
    <w:rsid w:val="000B568E"/>
    <w:rsid w:val="000C26C6"/>
    <w:rsid w:val="000D0569"/>
    <w:rsid w:val="000D1F31"/>
    <w:rsid w:val="000E762A"/>
    <w:rsid w:val="000F61EA"/>
    <w:rsid w:val="000F797D"/>
    <w:rsid w:val="00102060"/>
    <w:rsid w:val="0010235A"/>
    <w:rsid w:val="0010672D"/>
    <w:rsid w:val="00111B29"/>
    <w:rsid w:val="001437B2"/>
    <w:rsid w:val="001655B7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153C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71C78"/>
    <w:rsid w:val="00280E0E"/>
    <w:rsid w:val="0028507D"/>
    <w:rsid w:val="0029782E"/>
    <w:rsid w:val="00297B06"/>
    <w:rsid w:val="002A1B0C"/>
    <w:rsid w:val="002A2AF5"/>
    <w:rsid w:val="002A36D6"/>
    <w:rsid w:val="002A3BEF"/>
    <w:rsid w:val="002A7074"/>
    <w:rsid w:val="002B138D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532"/>
    <w:rsid w:val="00316816"/>
    <w:rsid w:val="00316C4D"/>
    <w:rsid w:val="00317905"/>
    <w:rsid w:val="00320C64"/>
    <w:rsid w:val="00322BFC"/>
    <w:rsid w:val="003276D7"/>
    <w:rsid w:val="00331D2D"/>
    <w:rsid w:val="003337A6"/>
    <w:rsid w:val="0034077F"/>
    <w:rsid w:val="00342079"/>
    <w:rsid w:val="003445D8"/>
    <w:rsid w:val="00347D7B"/>
    <w:rsid w:val="003612A7"/>
    <w:rsid w:val="0036590F"/>
    <w:rsid w:val="00373BE4"/>
    <w:rsid w:val="00375C7E"/>
    <w:rsid w:val="0038265B"/>
    <w:rsid w:val="003832CA"/>
    <w:rsid w:val="00383AE3"/>
    <w:rsid w:val="00384BF9"/>
    <w:rsid w:val="003879D1"/>
    <w:rsid w:val="003924AF"/>
    <w:rsid w:val="00394EE7"/>
    <w:rsid w:val="003A299A"/>
    <w:rsid w:val="003A56C0"/>
    <w:rsid w:val="003A5868"/>
    <w:rsid w:val="003A610E"/>
    <w:rsid w:val="003B1945"/>
    <w:rsid w:val="003B398C"/>
    <w:rsid w:val="003B7CC9"/>
    <w:rsid w:val="003C01DF"/>
    <w:rsid w:val="003C09F9"/>
    <w:rsid w:val="003C56BF"/>
    <w:rsid w:val="003D02B1"/>
    <w:rsid w:val="003D3CA4"/>
    <w:rsid w:val="003D7D26"/>
    <w:rsid w:val="003E0F72"/>
    <w:rsid w:val="003E3ECE"/>
    <w:rsid w:val="003E4DD9"/>
    <w:rsid w:val="003E6EC8"/>
    <w:rsid w:val="003E7C98"/>
    <w:rsid w:val="003F0BAD"/>
    <w:rsid w:val="003F2D1A"/>
    <w:rsid w:val="003F348F"/>
    <w:rsid w:val="004114B8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06F5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2AAC"/>
    <w:rsid w:val="00497148"/>
    <w:rsid w:val="004A0D7B"/>
    <w:rsid w:val="004A52A8"/>
    <w:rsid w:val="004A5887"/>
    <w:rsid w:val="004A5B1B"/>
    <w:rsid w:val="004A6F2C"/>
    <w:rsid w:val="004A7C69"/>
    <w:rsid w:val="004B490A"/>
    <w:rsid w:val="004B7CC1"/>
    <w:rsid w:val="004C1522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5A85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5EC"/>
    <w:rsid w:val="005F6A22"/>
    <w:rsid w:val="006103C0"/>
    <w:rsid w:val="00613D0A"/>
    <w:rsid w:val="006207DD"/>
    <w:rsid w:val="00620970"/>
    <w:rsid w:val="00621C6C"/>
    <w:rsid w:val="00625166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714E6"/>
    <w:rsid w:val="0069656A"/>
    <w:rsid w:val="006972ED"/>
    <w:rsid w:val="006A11E9"/>
    <w:rsid w:val="006A2E0F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25A4"/>
    <w:rsid w:val="007178D5"/>
    <w:rsid w:val="007261C8"/>
    <w:rsid w:val="0073010A"/>
    <w:rsid w:val="00734726"/>
    <w:rsid w:val="00741315"/>
    <w:rsid w:val="0074460C"/>
    <w:rsid w:val="00755421"/>
    <w:rsid w:val="0075690C"/>
    <w:rsid w:val="007657AA"/>
    <w:rsid w:val="00766D29"/>
    <w:rsid w:val="0077329E"/>
    <w:rsid w:val="0078009A"/>
    <w:rsid w:val="00781E78"/>
    <w:rsid w:val="00791899"/>
    <w:rsid w:val="00796AED"/>
    <w:rsid w:val="007A09A6"/>
    <w:rsid w:val="007A168C"/>
    <w:rsid w:val="007A4358"/>
    <w:rsid w:val="007A4540"/>
    <w:rsid w:val="007A5699"/>
    <w:rsid w:val="007A7FD1"/>
    <w:rsid w:val="007C1A8B"/>
    <w:rsid w:val="007C1A99"/>
    <w:rsid w:val="007C2FE6"/>
    <w:rsid w:val="007E0EEA"/>
    <w:rsid w:val="007E2149"/>
    <w:rsid w:val="007E7376"/>
    <w:rsid w:val="007F1C41"/>
    <w:rsid w:val="008023F7"/>
    <w:rsid w:val="00802DC5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1CD3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C2077"/>
    <w:rsid w:val="008C3BE2"/>
    <w:rsid w:val="008C7029"/>
    <w:rsid w:val="008C762D"/>
    <w:rsid w:val="008C7EC0"/>
    <w:rsid w:val="008F6477"/>
    <w:rsid w:val="00901EF5"/>
    <w:rsid w:val="00904A77"/>
    <w:rsid w:val="00905F6B"/>
    <w:rsid w:val="00910262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412F"/>
    <w:rsid w:val="009E5D6D"/>
    <w:rsid w:val="009E6566"/>
    <w:rsid w:val="00A054B7"/>
    <w:rsid w:val="00A07CA2"/>
    <w:rsid w:val="00A16283"/>
    <w:rsid w:val="00A214C9"/>
    <w:rsid w:val="00A309DE"/>
    <w:rsid w:val="00A331BD"/>
    <w:rsid w:val="00A36702"/>
    <w:rsid w:val="00A377AE"/>
    <w:rsid w:val="00A37D78"/>
    <w:rsid w:val="00A405B5"/>
    <w:rsid w:val="00A41A94"/>
    <w:rsid w:val="00A44EFD"/>
    <w:rsid w:val="00A46436"/>
    <w:rsid w:val="00A56162"/>
    <w:rsid w:val="00A57AB7"/>
    <w:rsid w:val="00A57DB1"/>
    <w:rsid w:val="00A63F24"/>
    <w:rsid w:val="00A65679"/>
    <w:rsid w:val="00A66D5D"/>
    <w:rsid w:val="00A75674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AF6A22"/>
    <w:rsid w:val="00B24B41"/>
    <w:rsid w:val="00B27877"/>
    <w:rsid w:val="00B30DE5"/>
    <w:rsid w:val="00B32948"/>
    <w:rsid w:val="00B41FC6"/>
    <w:rsid w:val="00B43F06"/>
    <w:rsid w:val="00B67389"/>
    <w:rsid w:val="00B7627E"/>
    <w:rsid w:val="00B82540"/>
    <w:rsid w:val="00B82754"/>
    <w:rsid w:val="00B83AA4"/>
    <w:rsid w:val="00B86000"/>
    <w:rsid w:val="00B95B20"/>
    <w:rsid w:val="00B96065"/>
    <w:rsid w:val="00BA142B"/>
    <w:rsid w:val="00BA2216"/>
    <w:rsid w:val="00BC17B0"/>
    <w:rsid w:val="00BE33FF"/>
    <w:rsid w:val="00BE3734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9450E"/>
    <w:rsid w:val="00CA01EF"/>
    <w:rsid w:val="00CA584E"/>
    <w:rsid w:val="00CA6466"/>
    <w:rsid w:val="00CD0B5B"/>
    <w:rsid w:val="00CE0EE4"/>
    <w:rsid w:val="00CF594C"/>
    <w:rsid w:val="00CF5A84"/>
    <w:rsid w:val="00CF63EE"/>
    <w:rsid w:val="00D10825"/>
    <w:rsid w:val="00D12787"/>
    <w:rsid w:val="00D212DB"/>
    <w:rsid w:val="00D21A2C"/>
    <w:rsid w:val="00D23251"/>
    <w:rsid w:val="00D24D2F"/>
    <w:rsid w:val="00D42430"/>
    <w:rsid w:val="00D43EFC"/>
    <w:rsid w:val="00D505FE"/>
    <w:rsid w:val="00D54914"/>
    <w:rsid w:val="00D60F00"/>
    <w:rsid w:val="00D62477"/>
    <w:rsid w:val="00D64021"/>
    <w:rsid w:val="00D72B31"/>
    <w:rsid w:val="00D745AC"/>
    <w:rsid w:val="00D77EA4"/>
    <w:rsid w:val="00D97782"/>
    <w:rsid w:val="00DA146A"/>
    <w:rsid w:val="00DA4636"/>
    <w:rsid w:val="00DB0623"/>
    <w:rsid w:val="00DC2ACC"/>
    <w:rsid w:val="00DD6682"/>
    <w:rsid w:val="00DE5F69"/>
    <w:rsid w:val="00DF0FFA"/>
    <w:rsid w:val="00DF5237"/>
    <w:rsid w:val="00DF6654"/>
    <w:rsid w:val="00E138B1"/>
    <w:rsid w:val="00E23AF8"/>
    <w:rsid w:val="00E33418"/>
    <w:rsid w:val="00E336E6"/>
    <w:rsid w:val="00E43AC0"/>
    <w:rsid w:val="00E50DE2"/>
    <w:rsid w:val="00E60C19"/>
    <w:rsid w:val="00E60C4D"/>
    <w:rsid w:val="00E7572F"/>
    <w:rsid w:val="00E76606"/>
    <w:rsid w:val="00E96356"/>
    <w:rsid w:val="00EA028A"/>
    <w:rsid w:val="00EA3514"/>
    <w:rsid w:val="00EC0019"/>
    <w:rsid w:val="00ED41DC"/>
    <w:rsid w:val="00ED4C16"/>
    <w:rsid w:val="00EE5541"/>
    <w:rsid w:val="00F02A50"/>
    <w:rsid w:val="00F039AD"/>
    <w:rsid w:val="00F040DB"/>
    <w:rsid w:val="00F2165F"/>
    <w:rsid w:val="00F23853"/>
    <w:rsid w:val="00F46E60"/>
    <w:rsid w:val="00F5342F"/>
    <w:rsid w:val="00F56EA9"/>
    <w:rsid w:val="00F6215D"/>
    <w:rsid w:val="00F71650"/>
    <w:rsid w:val="00F734CA"/>
    <w:rsid w:val="00F73514"/>
    <w:rsid w:val="00F82537"/>
    <w:rsid w:val="00F83779"/>
    <w:rsid w:val="00FA209C"/>
    <w:rsid w:val="00FA5B34"/>
    <w:rsid w:val="00FB0B87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251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51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1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1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1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251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51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1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1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1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St-955/2017</izvorni_sadrzaj>
    <derivirana_varijabla naziv="DomainObject.Predmet.OznakaBroj_1">St-955/2017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AFRIEL ANGEL j.d.o.o. za usluge</izvorni_sadrzaj>
    <derivirana_varijabla naziv="DomainObject.Predmet.ProtustrankaFormated_1">  AFRIEL ANGEL j.d.o.o. za usluge</derivirana_varijabla>
  </DomainObject.Predmet.ProtustrankaFormated>
  <DomainObject.Predmet.ProtustrankaFormatedOIB>
    <izvorni_sadrzaj>  AFRIEL ANGEL j.d.o.o. za usluge, OIB 10880724800</izvorni_sadrzaj>
    <derivirana_varijabla naziv="DomainObject.Predmet.ProtustrankaFormatedOIB_1">  AFRIEL ANGEL j.d.o.o. za usluge, OIB 10880724800</derivirana_varijabla>
  </DomainObject.Predmet.ProtustrankaFormatedOIB>
  <DomainObject.Predmet.ProtustrankaFormatedWithAdress>
    <izvorni_sadrzaj> AFRIEL ANGEL j.d.o.o. za usluge, Zavrtnica 3/1, 10000 Zagreb</izvorni_sadrzaj>
    <derivirana_varijabla naziv="DomainObject.Predmet.ProtustrankaFormatedWithAdress_1"> AFRIEL ANGEL j.d.o.o. za usluge, Zavrtnica 3/1, 10000 Zagreb</derivirana_varijabla>
  </DomainObject.Predmet.ProtustrankaFormatedWithAdress>
  <DomainObject.Predmet.ProtustrankaFormatedWithAdressOIB>
    <izvorni_sadrzaj> AFRIEL ANGEL j.d.o.o. za usluge, OIB 10880724800, Zavrtnica 3/1, 10000 Zagreb</izvorni_sadrzaj>
    <derivirana_varijabla naziv="DomainObject.Predmet.ProtustrankaFormatedWithAdressOIB_1"> AFRIEL ANGEL j.d.o.o. za usluge, OIB 10880724800, Zavrtnica 3/1, 10000 Zagreb</derivirana_varijabla>
  </DomainObject.Predmet.ProtustrankaFormatedWithAdressOIB>
  <DomainObject.Predmet.ProtustrankaWithAdress>
    <izvorni_sadrzaj>AFRIEL ANGEL j.d.o.o. za usluge Zavrtnica 3/1, 10000 Zagreb</izvorni_sadrzaj>
    <derivirana_varijabla naziv="DomainObject.Predmet.ProtustrankaWithAdress_1">AFRIEL ANGEL j.d.o.o. za usluge Zavrtnica 3/1, 10000 Zagreb</derivirana_varijabla>
  </DomainObject.Predmet.ProtustrankaWithAdress>
  <DomainObject.Predmet.ProtustrankaWithAdressOIB>
    <izvorni_sadrzaj>AFRIEL ANGEL j.d.o.o. za usluge, OIB 10880724800, Zavrtnica 3/1, 10000 Zagreb</izvorni_sadrzaj>
    <derivirana_varijabla naziv="DomainObject.Predmet.ProtustrankaWithAdressOIB_1">AFRIEL ANGEL j.d.o.o. za usluge, OIB 10880724800, Zavrtnica 3/1, 10000 Zagreb</derivirana_varijabla>
  </DomainObject.Predmet.ProtustrankaWithAdressOIB>
  <DomainObject.Predmet.ProtustrankaNazivFormated>
    <izvorni_sadrzaj>AFRIEL ANGEL j.d.o.o. za usluge</izvorni_sadrzaj>
    <derivirana_varijabla naziv="DomainObject.Predmet.ProtustrankaNazivFormated_1">AFRIEL ANGEL j.d.o.o. za usluge</derivirana_varijabla>
  </DomainObject.Predmet.ProtustrankaNazivFormated>
  <DomainObject.Predmet.ProtustrankaNazivFormatedOIB>
    <izvorni_sadrzaj>AFRIEL ANGEL j.d.o.o. za usluge, OIB 10880724800</izvorni_sadrzaj>
    <derivirana_varijabla naziv="DomainObject.Predmet.ProtustrankaNazivFormatedOIB_1">AFRIEL ANGEL j.d.o.o. za usluge, OIB 10880724800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AFRIEL ANGEL j.d.o.o. za usluge</item>
    </izvorni_sadrzaj>
    <derivirana_varijabla naziv="DomainObject.Predmet.ProtuStrankaListFormated_1">
      <item>AFRIEL ANGEL j.d.o.o. za usluge</item>
    </derivirana_varijabla>
  </DomainObject.Predmet.ProtuStrankaListFormated>
  <DomainObject.Predmet.ProtuStrankaListFormatedOIB>
    <izvorni_sadrzaj>
      <item>AFRIEL ANGEL j.d.o.o. za usluge, OIB 10880724800</item>
    </izvorni_sadrzaj>
    <derivirana_varijabla naziv="DomainObject.Predmet.ProtuStrankaListFormatedOIB_1">
      <item>AFRIEL ANGEL j.d.o.o. za usluge, OIB 10880724800</item>
    </derivirana_varijabla>
  </DomainObject.Predmet.ProtuStrankaListFormatedOIB>
  <DomainObject.Predmet.ProtuStrankaListFormatedWithAdress>
    <izvorni_sadrzaj>
      <item>AFRIEL ANGEL j.d.o.o. za usluge, Zavrtnica 3/1, 10000 Zagreb</item>
    </izvorni_sadrzaj>
    <derivirana_varijabla naziv="DomainObject.Predmet.ProtuStrankaListFormatedWithAdress_1">
      <item>AFRIEL ANGEL j.d.o.o. za usluge, Zavrtnica 3/1, 10000 Zagreb</item>
    </derivirana_varijabla>
  </DomainObject.Predmet.ProtuStrankaListFormatedWithAdress>
  <DomainObject.Predmet.ProtuStrankaListFormatedWithAdressOIB>
    <izvorni_sadrzaj>
      <item>AFRIEL ANGEL j.d.o.o. za usluge, OIB 10880724800, Zavrtnica 3/1, 10000 Zagreb</item>
    </izvorni_sadrzaj>
    <derivirana_varijabla naziv="DomainObject.Predmet.ProtuStrankaListFormatedWithAdressOIB_1">
      <item>AFRIEL ANGEL j.d.o.o. za usluge, OIB 10880724800, Zavrtnica 3/1, 10000 Zagreb</item>
    </derivirana_varijabla>
  </DomainObject.Predmet.ProtuStrankaListFormatedWithAdressOIB>
  <DomainObject.Predmet.ProtuStrankaListNazivFormated>
    <izvorni_sadrzaj>
      <item>AFRIEL ANGEL j.d.o.o. za usluge</item>
    </izvorni_sadrzaj>
    <derivirana_varijabla naziv="DomainObject.Predmet.ProtuStrankaListNazivFormated_1">
      <item>AFRIEL ANGEL j.d.o.o. za usluge</item>
    </derivirana_varijabla>
  </DomainObject.Predmet.ProtuStrankaListNazivFormated>
  <DomainObject.Predmet.ProtuStrankaListNazivFormatedOIB>
    <izvorni_sadrzaj>
      <item>AFRIEL ANGEL j.d.o.o. za usluge, OIB 10880724800</item>
    </izvorni_sadrzaj>
    <derivirana_varijabla naziv="DomainObject.Predmet.ProtuStrankaListNazivFormatedOIB_1">
      <item>AFRIEL ANGEL j.d.o.o. za usluge, OIB 10880724800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AFRIEL ANGEL j.d.o.o. za usluge</izvorni_sadrzaj>
    <derivirana_varijabla naziv="DomainObject.Predmet.ProtustrankaIDrugi_1">AFRIEL ANGEL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AFRIEL ANGEL j.d.o.o. za usluge, OIB 10880724800, Zavrtnica 3/1, 10000 Zagreb</izvorni_sadrzaj>
    <derivirana_varijabla naziv="DomainObject.Predmet.ProtustrankaIDrugiAdressOIB_1">AFRIEL ANGEL j.d.o.o. za usluge, OIB 10880724800, Zavrtnica 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AFRIEL ANGEL j.d.o.o. za usluge</item>
      <item>FINA Regionalni centar Zagreb</item>
    </izvorni_sadrzaj>
    <derivirana_varijabla naziv="DomainObject.Predmet.SudioniciListNaziv_1">
      <item>AFRIEL ANGEL j.d.o.o. za usluge</item>
      <item>FINA Regionalni centar Zagreb</item>
    </derivirana_varijabla>
  </DomainObject.Predmet.SudioniciListNaziv>
  <DomainObject.Predmet.SudioniciListAdressOIB>
    <izvorni_sadrzaj>
      <item>AFRIEL ANGEL j.d.o.o. za usluge, OIB 10880724800, Zavrtnica 3/1,10000 Zagreb</item>
      <item>FINA Regionalni centar Zagreb, OIB 85821130368, Trg svibanjskih žrtava 1995.1,10000 Zagreb</item>
    </izvorni_sadrzaj>
    <derivirana_varijabla naziv="DomainObject.Predmet.SudioniciListAdressOIB_1">
      <item>AFRIEL ANGEL j.d.o.o. za usluge, OIB 10880724800, Zavrtnica 3/1,10000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10880724800</item>
      <item>, OIB 85821130368</item>
    </izvorni_sadrzaj>
    <derivirana_varijabla naziv="DomainObject.Predmet.SudioniciListNazivOIB_1">
      <item>, OIB 10880724800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662A84-2C80-44BB-83B9-1096C8DEA3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1974</properties:Characters>
  <properties:Lines>49</properties:Lines>
  <properties:Paragraphs>16</properties:Paragraphs>
  <properties:TotalTime>316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2017-08-09T08:00:00Z</dcterms:modified>
  <cp:revision>282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