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8fca" w14:paraId="3548fca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676CE9">
        <w:t>2909/2018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76CE9">
        <w:t>2909/2018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676CE9">
        <w:t>KONTESA NERA MATRIMONIO jednostavno društvo s ograničenom odgovornošću za usluge, Zagreb (Grad Zagreb), Maksimirska 76, OIB: 88450553409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676CE9">
        <w:t>19.356,15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471ADC">
        <w:t xml:space="preserve"> 12. ožujka</w:t>
      </w:r>
      <w:r w:rsidR="004B3F81">
        <w:t xml:space="preserve"> </w:t>
      </w:r>
      <w:r w:rsidR="00F812ED">
        <w:t>201</w:t>
      </w:r>
      <w:r w:rsidR="00676CE9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71A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76CE9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50AC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St-2909/2018</izvorni_sadrzaj>
    <derivirana_varijabla naziv="DomainObject.Predmet.OznakaBroj_1">St-2909/2018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KONTESA NERA MATRIMONIO jednostavno društvo s ograničenom odgovornošću za usluge zastupanog po punomoćniku Tatjana Živković Nekić</izvorni_sadrzaj>
    <derivirana_varijabla naziv="DomainObject.Predmet.ProtustrankaFormated_1">  KONTESA NERA MATRIMONIO jednostavno društvo s ograničenom odgovornošću za usluge zastupanog po punomoćniku Tatjana Živković Nekić</derivirana_varijabla>
  </DomainObject.Predmet.ProtustrankaFormated>
  <DomainObject.Predmet.ProtustrankaFormatedOIB>
    <izvorni_sadrzaj>  KONTESA NERA MATRIMONIO jednostavno društvo s ograničenom odgovornošću za usluge, OIB 88450553409 zastupanog po punomoćniku Tatjana Živković Nekić</izvorni_sadrzaj>
    <derivirana_varijabla naziv="DomainObject.Predmet.ProtustrankaFormatedOIB_1">  KONTESA NERA MATRIMONIO jednostavno društvo s ograničenom odgovornošću za usluge, OIB 88450553409 zastupanog po punomoćniku Tatjana Živković Nekić</derivirana_varijabla>
  </DomainObject.Predmet.ProtustrankaFormatedOIB>
  <DomainObject.Predmet.ProtustrankaFormatedWithAdress>
    <izvorni_sadrzaj> KONTESA NERA MATRIMONIO jednostavno društvo s ograničenom odgovornošću za usluge, Maksimirska 76, 10000 Zagreb zastupanog po punomoćniku Tatjana Živković Nekić</izvorni_sadrzaj>
    <derivirana_varijabla naziv="DomainObject.Predmet.ProtustrankaFormatedWithAdress_1"> KONTESA NERA MATRIMONIO jednostavno društvo s ograničenom odgovornošću za usluge, Maksimirska 76, 10000 Zagreb zastupanog po punomoćniku Tatjana Živković Nekić</derivirana_varijabla>
  </DomainObject.Predmet.ProtustrankaFormatedWithAdress>
  <DomainObject.Predmet.ProtustrankaFormatedWithAdressOIB>
    <izvorni_sadrzaj> KONTESA NERA MATRIMONIO jednostavno društvo s ograničenom odgovornošću za usluge, OIB 88450553409, Maksimirska 76, 10000 Zagreb zastupanog po punomoćniku Tatjana Živković Nekić</izvorni_sadrzaj>
    <derivirana_varijabla naziv="DomainObject.Predmet.ProtustrankaFormatedWithAdressOIB_1"> KONTESA NERA MATRIMONIO jednostavno društvo s ograničenom odgovornošću za usluge, OIB 88450553409, Maksimirska 76, 10000 Zagreb zastupanog po punomoćniku Tatjana Živković Nekić</derivirana_varijabla>
  </DomainObject.Predmet.ProtustrankaFormatedWithAdressOIB>
  <DomainObject.Predmet.ProtustrankaWithAdress>
    <izvorni_sadrzaj>KONTESA NERA MATRIMONIO jednostavno društvo s ograničenom odgovornošću za usluge Maksimirska 76, 10000 Zagreb</izvorni_sadrzaj>
    <derivirana_varijabla naziv="DomainObject.Predmet.ProtustrankaWithAdress_1">KONTESA NERA MATRIMONIO jednostavno društvo s ograničenom odgovornošću za usluge Maksimirska 76, 10000 Zagreb</derivirana_varijabla>
  </DomainObject.Predmet.ProtustrankaWithAdress>
  <DomainObject.Predmet.ProtustrankaWithAdressOIB>
    <izvorni_sadrzaj>KONTESA NERA MATRIMONIO jednostavno društvo s ograničenom odgovornošću za usluge, OIB 88450553409, Maksimirska 76, 10000 Zagreb</izvorni_sadrzaj>
    <derivirana_varijabla naziv="DomainObject.Predmet.ProtustrankaWithAdressOIB_1">KONTESA NERA MATRIMONIO jednostavno društvo s ograničenom odgovornošću za usluge, OIB 88450553409, Maksimirska 76, 10000 Zagreb</derivirana_varijabla>
  </DomainObject.Predmet.ProtustrankaWithAdressOIB>
  <DomainObject.Predmet.ProtustrankaNazivFormated>
    <izvorni_sadrzaj>KONTESA NERA MATRIMONIO jednostavno društvo s ograničenom odgovornošću za usluge</izvorni_sadrzaj>
    <derivirana_varijabla naziv="DomainObject.Predmet.ProtustrankaNazivFormated_1">KONTESA NERA MATRIMONIO jednostavno društvo s ograničenom odgovornošću za usluge</derivirana_varijabla>
  </DomainObject.Predmet.ProtustrankaNazivFormated>
  <DomainObject.Predmet.ProtustrankaNazivFormatedOIB>
    <izvorni_sadrzaj>KONTESA NERA MATRIMONIO jednostavno društvo s ograničenom odgovornošću za usluge, OIB 88450553409</izvorni_sadrzaj>
    <derivirana_varijabla naziv="DomainObject.Predmet.ProtustrankaNazivFormatedOIB_1">KONTESA NERA MATRIMONIO jednostavno društvo s ograničenom odgovornošću za usluge, OIB 88450553409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 br.1, 10000 Zagreb</izvorni_sadrzaj>
    <derivirana_varijabla naziv="DomainObject.Predmet.StrankaFormatedWithAdress_1"> FINA Regionalni centar, Trg svibanjskih žrtava 1995 br.1, 10000 Zagreb</derivirana_varijabla>
  </DomainObject.Predmet.StrankaFormatedWithAdress>
  <DomainObject.Predmet.StrankaFormatedWithAdressOIB>
    <izvorni_sadrzaj> FINA Regionalni centar, OIB 85821130368, Trg svibanjskih žrtava 1995 br.1, 10000 Zagreb</izvorni_sadrzaj>
    <derivirana_varijabla naziv="DomainObject.Predmet.StrankaFormatedWithAdressOIB_1"> FINA Regionalni centar, OIB 85821130368, Trg svibanjskih žrtava 1995 br.1, 10000 Zagreb</derivirana_varijabla>
  </DomainObject.Predmet.StrankaFormatedWithAdressOIB>
  <DomainObject.Predmet.StrankaWithAdress>
    <izvorni_sadrzaj>FINA Regionalni centar Trg svibanjskih žrtava 1995 br.1,10000 Zagreb</izvorni_sadrzaj>
    <derivirana_varijabla naziv="DomainObject.Predmet.StrankaWithAdress_1">FINA Regionalni centar Trg svibanjskih žrtava 1995 br.1,10000 Zagreb</derivirana_varijabla>
  </DomainObject.Predmet.StrankaWithAdress>
  <DomainObject.Predmet.StrankaWithAdressOIB>
    <izvorni_sadrzaj>FINA Regionalni centar, OIB 85821130368, Trg svibanjskih žrtava 1995 br.1,10000 Zagreb</izvorni_sadrzaj>
    <derivirana_varijabla naziv="DomainObject.Predmet.StrankaWithAdressOIB_1">FINA Regionalni centar, OIB 85821130368, Trg svibanjskih žrtava 1995 br.1,10000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 br.1, 10000 Zagreb</item>
    </izvorni_sadrzaj>
    <derivirana_varijabla naziv="DomainObject.Predmet.StrankaListFormatedWithAdress_1">
      <item>FINA Regionalni centar, Trg svibanjskih žrtava 1995 br.1, 10000 Zagreb</item>
    </derivirana_varijabla>
  </DomainObject.Predmet.StrankaListFormatedWithAdress>
  <DomainObject.Predmet.StrankaListFormatedWithAdressOIB>
    <izvorni_sadrzaj>
      <item>FINA Regionalni centar, OIB 85821130368, Trg svibanjskih žrtava 1995 br.1, 10000 Zagreb</item>
    </izvorni_sadrzaj>
    <derivirana_varijabla naziv="DomainObject.Predmet.StrankaListFormatedWithAdressOIB_1">
      <item>FINA Regionalni centar, OIB 85821130368, Trg svibanjskih žrtava 1995 br.1,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KONTESA NERA MATRIMONIO jednostavno društvo s ograničenom odgovornošću za usluge zastupanog po punomoćniku Tatjana Živković Nekić</item>
    </izvorni_sadrzaj>
    <derivirana_varijabla naziv="DomainObject.Predmet.ProtuStrankaListFormated_1">
      <item>KONTESA NERA MATRIMONIO jednostavno društvo s ograničenom odgovornošću za usluge zastupanog po punomoćniku Tatjana Živković Nekić</item>
    </derivirana_varijabla>
  </DomainObject.Predmet.ProtuStrankaListFormated>
  <DomainObject.Predmet.ProtuStrankaListFormatedOIB>
    <izvorni_sadrzaj>
      <item>KONTESA NERA MATRIMONIO jednostavno društvo s ograničenom odgovornošću za usluge, OIB 88450553409 zastupanog po punomoćniku Tatjana Živković Nekić</item>
    </izvorni_sadrzaj>
    <derivirana_varijabla naziv="DomainObject.Predmet.ProtuStrankaListFormatedOIB_1">
      <item>KONTESA NERA MATRIMONIO jednostavno društvo s ograničenom odgovornošću za usluge, OIB 88450553409 zastupanog po punomoćniku Tatjana Živković Nekić</item>
    </derivirana_varijabla>
  </DomainObject.Predmet.ProtuStrankaListFormatedOIB>
  <DomainObject.Predmet.ProtuStrankaListFormatedWithAdress>
    <izvorni_sadrzaj>
      <item>KONTESA NERA MATRIMONIO jednostavno društvo s ograničenom odgovornošću za usluge, Maksimirska 76, 10000 Zagreb zastupanog po punomoćniku Tatjana Živković Nekić</item>
    </izvorni_sadrzaj>
    <derivirana_varijabla naziv="DomainObject.Predmet.ProtuStrankaListFormatedWithAdress_1">
      <item>KONTESA NERA MATRIMONIO jednostavno društvo s ograničenom odgovornošću za usluge, Maksimirska 76, 10000 Zagreb zastupanog po punomoćniku Tatjana Živković Nekić</item>
    </derivirana_varijabla>
  </DomainObject.Predmet.ProtuStrankaListFormatedWithAdress>
  <DomainObject.Predmet.ProtuStrankaListFormatedWithAdressOIB>
    <izvorni_sadrzaj>
      <item>KONTESA NERA MATRIMONIO jednostavno društvo s ograničenom odgovornošću za usluge, OIB 88450553409, Maksimirska 76, 10000 Zagreb zastupanog po punomoćniku Tatjana Živković Nekić</item>
    </izvorni_sadrzaj>
    <derivirana_varijabla naziv="DomainObject.Predmet.ProtuStrankaListFormatedWithAdressOIB_1">
      <item>KONTESA NERA MATRIMONIO jednostavno društvo s ograničenom odgovornošću za usluge, OIB 88450553409, Maksimirska 76, 10000 Zagreb zastupanog po punomoćniku Tatjana Živković Nekić</item>
    </derivirana_varijabla>
  </DomainObject.Predmet.ProtuStrankaListFormatedWithAdressOIB>
  <DomainObject.Predmet.ProtuStrankaListNazivFormated>
    <izvorni_sadrzaj>
      <item>KONTESA NERA MATRIMONIO jednostavno društvo s ograničenom odgovornošću za usluge</item>
    </izvorni_sadrzaj>
    <derivirana_varijabla naziv="DomainObject.Predmet.ProtuStrankaListNazivFormated_1">
      <item>KONTESA NERA MATRIMONIO jednostavno društvo s ograničenom odgovornošću za usluge</item>
    </derivirana_varijabla>
  </DomainObject.Predmet.ProtuStrankaListNazivFormated>
  <DomainObject.Predmet.ProtuStrankaListNazivFormatedOIB>
    <izvorni_sadrzaj>
      <item>KONTESA NERA MATRIMONIO jednostavno društvo s ograničenom odgovornošću za usluge, OIB 88450553409</item>
    </izvorni_sadrzaj>
    <derivirana_varijabla naziv="DomainObject.Predmet.ProtuStrankaListNazivFormatedOIB_1">
      <item>KONTESA NERA MATRIMONIO jednostavno društvo s ograničenom odgovornošću za usluge, OIB 88450553409</item>
    </derivirana_varijabla>
  </DomainObject.Predmet.ProtuStrankaListNazivFormatedOIB>
  <DomainObject.Predmet.OstaliListFormated>
    <izvorni_sadrzaj>
      <item>Tatjana Živković Nekić punomoćnica sudionika u postupku KONTESA NERA MATRIMONIO jednostavno društvo s ograničenom odgovornošću za usluge</item>
    </izvorni_sadrzaj>
    <derivirana_varijabla naziv="DomainObject.Predmet.OstaliListFormated_1">
      <item>Tatjana Živković Nekić punomoćnica sudionika u postupku KONTESA NERA MATRIMONIO jednostavno društvo s ograničenom odgovornošću za usluge</item>
    </derivirana_varijabla>
  </DomainObject.Predmet.OstaliListFormated>
  <DomainObject.Predmet.OstaliListFormatedOIB>
    <izvorni_sadrzaj>
      <item>Tatjana Živković Nekić, OIB 01461433990 punomoćnica sudionika u postupku KONTESA NERA MATRIMONIO jednostavno društvo s ograničenom odgovornošću za usluge</item>
    </izvorni_sadrzaj>
    <derivirana_varijabla naziv="DomainObject.Predmet.OstaliListFormatedOIB_1">
      <item>Tatjana Živković Nekić, OIB 01461433990 punomoćnica sudionika u postupku KONTESA NERA MATRIMONIO jednostavno društvo s ograničenom odgovornošću za usluge</item>
    </derivirana_varijabla>
  </DomainObject.Predmet.OstaliListFormatedOIB>
  <DomainObject.Predmet.OstaliListFormatedWithAdress>
    <izvorni_sadrzaj>
      <item>Tatjana Živković Nekić, Remete 62a, 10000 Zagreb punomoćnica sudionika u postupku KONTESA NERA MATRIMONIO jednostavno društvo s ograničenom odgovornošću za usluge</item>
    </izvorni_sadrzaj>
    <derivirana_varijabla naziv="DomainObject.Predmet.OstaliListFormatedWithAdress_1">
      <item>Tatjana Živković Nekić, Remete 62a, 10000 Zagreb punomoćnica sudionika u postupku KONTESA NERA MATRIMONIO jednostavno društvo s ograničenom odgovornošću za usluge</item>
    </derivirana_varijabla>
  </DomainObject.Predmet.OstaliListFormatedWithAdress>
  <DomainObject.Predmet.OstaliListFormatedWithAdressOIB>
    <izvorni_sadrzaj>
      <item>Tatjana Živković Nekić, OIB 01461433990, Remete 62a, 10000 Zagreb punomoćnica sudionika u postupku KONTESA NERA MATRIMONIO jednostavno društvo s ograničenom odgovornošću za usluge</item>
    </izvorni_sadrzaj>
    <derivirana_varijabla naziv="DomainObject.Predmet.OstaliListFormatedWithAdressOIB_1">
      <item>Tatjana Živković Nekić, OIB 01461433990, Remete 62a, 10000 Zagreb punomoćnica sudionika u postupku KONTESA NERA MATRIMONIO jednostavno društvo s ograničenom odgovornošću za usluge</item>
    </derivirana_varijabla>
  </DomainObject.Predmet.OstaliListFormatedWithAdressOIB>
  <DomainObject.Predmet.OstaliListNazivFormated>
    <izvorni_sadrzaj>
      <item>Tatjana Živković Nekić</item>
    </izvorni_sadrzaj>
    <derivirana_varijabla naziv="DomainObject.Predmet.OstaliListNazivFormated_1">
      <item>Tatjana Živković Nekić</item>
    </derivirana_varijabla>
  </DomainObject.Predmet.OstaliListNazivFormated>
  <DomainObject.Predmet.OstaliListNazivFormatedOIB>
    <izvorni_sadrzaj>
      <item>Tatjana Živković Nekić, OIB 01461433990</item>
    </izvorni_sadrzaj>
    <derivirana_varijabla naziv="DomainObject.Predmet.OstaliListNazivFormatedOIB_1">
      <item>Tatjana Živković Nekić, OIB 01461433990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KONTESA NERA MATRIMONIO jednostavno društvo s ograničenom odgovornošću za usluge</izvorni_sadrzaj>
    <derivirana_varijabla naziv="DomainObject.Predmet.ProtustrankaIDrugi_1">KONTESA NERA MATRIMONIO jednostavno društvo s ograničenom odgovornošću za usluge</derivirana_varijabla>
  </DomainObject.Predmet.ProtustrankaIDrugi>
  <DomainObject.Predmet.StrankaIDrugiAdressOIB>
    <izvorni_sadrzaj>FINA Regionalni centar, OIB 85821130368, Trg svibanjskih žrtava 1995 br.1, 10000 Zagreb</izvorni_sadrzaj>
    <derivirana_varijabla naziv="DomainObject.Predmet.StrankaIDrugiAdressOIB_1">FINA Regionalni centar, OIB 85821130368, Trg svibanjskih žrtava 1995 br.1, 10000 Zagreb</derivirana_varijabla>
  </DomainObject.Predmet.StrankaIDrugiAdressOIB>
  <DomainObject.Predmet.ProtustrankaIDrugiAdressOIB>
    <izvorni_sadrzaj>KONTESA NERA MATRIMONIO jednostavno društvo s ograničenom odgovornošću za usluge, OIB 88450553409, Maksimirska 76, 10000 Zagreb</izvorni_sadrzaj>
    <derivirana_varijabla naziv="DomainObject.Predmet.ProtustrankaIDrugiAdressOIB_1">KONTESA NERA MATRIMONIO jednostavno društvo s ograničenom odgovornošću za usluge, OIB 88450553409, Maksimirska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KONTESA NERA MATRIMONIO jednostavno društvo s ograničenom odgovornošću za usluge</item>
      <item>Tatjana Živković Nekić</item>
    </izvorni_sadrzaj>
    <derivirana_varijabla naziv="DomainObject.Predmet.SudioniciListNaziv_1">
      <item>FINA Regionalni centar</item>
      <item>KONTESA NERA MATRIMONIO jednostavno društvo s ograničenom odgovornošću za usluge</item>
      <item>Tatjana Živković Nekić</item>
    </derivirana_varijabla>
  </DomainObject.Predmet.SudioniciListNaziv>
  <DomainObject.Predmet.SudioniciListAdressOIB>
    <izvorni_sadrzaj>
      <item>FINA Regionalni centar, OIB 85821130368, Trg svibanjskih žrtava 1995 br.1,10000 Zagreb</item>
      <item>KONTESA NERA MATRIMONIO jednostavno društvo s ograničenom odgovornošću za usluge, OIB 88450553409, Maksimirska 76,10000 Zagreb</item>
      <item>Tatjana Živković Nekić, OIB 01461433990, Remete 62a,10000 Zagreb</item>
    </izvorni_sadrzaj>
    <derivirana_varijabla naziv="DomainObject.Predmet.SudioniciListAdressOIB_1">
      <item>FINA Regionalni centar, OIB 85821130368, Trg svibanjskih žrtava 1995 br.1,10000 Zagreb</item>
      <item>KONTESA NERA MATRIMONIO jednostavno društvo s ograničenom odgovornošću za usluge, OIB 88450553409, Maksimirska 76,10000 Zagreb</item>
      <item>Tatjana Živković Nekić, OIB 01461433990, Remete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88450553409</item>
      <item>, OIB 01461433990</item>
    </izvorni_sadrzaj>
    <derivirana_varijabla naziv="DomainObject.Predmet.SudioniciListNazivOIB_1">
      <item>, OIB 85821130368</item>
      <item>, OIB 88450553409</item>
      <item>, OIB 01461433990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1384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2019-03-07T07:28:00Z</dcterms:created>
  <dc:creator>ilukac</dc:creator>
  <cp:lastModifiedBy>Katarina Babić</cp:lastModifiedBy>
  <cp:lastPrinted>2019-03-12T10:14:00Z</cp:lastPrinted>
  <dcterms:modified xmlns:xsi="http://www.w3.org/2001/XMLSchema-instance" xsi:type="dcterms:W3CDTF">2019-03-12T10:14:00Z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(2909-18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