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aea6" w14:paraId="eedaea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AA39C8" w:rsidRPr="00AA39C8">
        <w:t>EURO VAR j.d.o.o.</w:t>
      </w:r>
      <w:r w:rsidR="009745DD" w:rsidRPr="00E37B8B">
        <w:t xml:space="preserve">, </w:t>
      </w:r>
      <w:proofErr w:type="spellStart"/>
      <w:r w:rsidR="00AA39C8" w:rsidRPr="00AA39C8">
        <w:t>Ivanovci</w:t>
      </w:r>
      <w:proofErr w:type="spellEnd"/>
      <w:r w:rsidR="009745DD" w:rsidRPr="00E37B8B">
        <w:t xml:space="preserve">, </w:t>
      </w:r>
      <w:r w:rsidR="00AA39C8" w:rsidRPr="00AA39C8">
        <w:t>Ljudevita Gaja 58</w:t>
      </w:r>
      <w:r w:rsidR="009745DD" w:rsidRPr="00E37B8B">
        <w:t xml:space="preserve">, MBS: </w:t>
      </w:r>
      <w:r w:rsidR="00AA39C8" w:rsidRPr="00AA39C8">
        <w:t>030177957</w:t>
      </w:r>
      <w:r w:rsidR="009745DD" w:rsidRPr="00E37B8B">
        <w:t xml:space="preserve">, OIB: </w:t>
      </w:r>
      <w:r w:rsidR="00AA39C8" w:rsidRPr="00AA39C8">
        <w:t>07990951123</w:t>
      </w:r>
      <w:r w:rsidRPr="00E37B8B">
        <w:rPr>
          <w:color w:val="000000"/>
        </w:rPr>
        <w:t>,</w:t>
      </w:r>
      <w:r w:rsidRPr="00B37760">
        <w:rPr>
          <w:color w:val="000000"/>
        </w:rPr>
        <w:t xml:space="preserve"> dana </w:t>
      </w:r>
      <w:r w:rsidR="00AA39C8">
        <w:rPr>
          <w:color w:val="000000"/>
        </w:rPr>
        <w:t>15</w:t>
      </w:r>
      <w:r w:rsidR="005A2844">
        <w:rPr>
          <w:color w:val="000000"/>
        </w:rPr>
        <w:t xml:space="preserve">. </w:t>
      </w:r>
      <w:r w:rsidR="00430D90">
        <w:rPr>
          <w:color w:val="000000"/>
        </w:rPr>
        <w:t xml:space="preserve">veljače </w:t>
      </w:r>
      <w:r w:rsidR="0023004B">
        <w:rPr>
          <w:color w:val="000000"/>
        </w:rPr>
        <w:t>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7E4509" w:rsidP="0085221D" w:rsidR="007E450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1F339D" w:rsidRPr="00AA39C8">
        <w:t>EURO VAR j.d.o.o.</w:t>
      </w:r>
      <w:r w:rsidR="001F339D" w:rsidRPr="00E37B8B">
        <w:t xml:space="preserve">, </w:t>
      </w:r>
      <w:proofErr w:type="spellStart"/>
      <w:r w:rsidR="001F339D" w:rsidRPr="00AA39C8">
        <w:t>Ivanovci</w:t>
      </w:r>
      <w:proofErr w:type="spellEnd"/>
      <w:r w:rsidR="001F339D" w:rsidRPr="00E37B8B">
        <w:t xml:space="preserve">, </w:t>
      </w:r>
      <w:r w:rsidR="001F339D" w:rsidRPr="00AA39C8">
        <w:t>Ljudevita Gaja 58</w:t>
      </w:r>
      <w:r w:rsidR="001F339D" w:rsidRPr="00E37B8B">
        <w:t xml:space="preserve">, MBS: </w:t>
      </w:r>
      <w:r w:rsidR="001F339D" w:rsidRPr="00AA39C8">
        <w:t>030177957</w:t>
      </w:r>
      <w:r w:rsidR="001F339D" w:rsidRPr="00E37B8B">
        <w:t xml:space="preserve">, OIB: </w:t>
      </w:r>
      <w:r w:rsidR="001F339D" w:rsidRPr="00AA39C8">
        <w:t>07990951123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AA39C8" w:rsidP="00AA39C8" w:rsidR="00AA39C8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Ivan Perković OIB: 81615580056, </w:t>
      </w:r>
      <w:proofErr w:type="spellStart"/>
      <w:r>
        <w:t>Josipovac</w:t>
      </w:r>
      <w:proofErr w:type="spellEnd"/>
      <w:r>
        <w:t xml:space="preserve">, Ulica kneza Branimira 9, izabran metodom slučajnog odabira - automatskom dodjelom s iznimkom. 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F339D" w:rsidRPr="00AA39C8">
        <w:t>EURO VAR j.d.o.o.</w:t>
      </w:r>
      <w:r w:rsidR="001F339D" w:rsidRPr="00E37B8B">
        <w:t xml:space="preserve">, </w:t>
      </w:r>
      <w:proofErr w:type="spellStart"/>
      <w:r w:rsidR="001F339D" w:rsidRPr="00AA39C8">
        <w:t>Ivanovci</w:t>
      </w:r>
      <w:proofErr w:type="spellEnd"/>
      <w:r w:rsidR="001F339D" w:rsidRPr="00E37B8B">
        <w:t xml:space="preserve">, </w:t>
      </w:r>
      <w:r w:rsidR="001F339D" w:rsidRPr="00AA39C8">
        <w:t>Ljudevita Gaja 58</w:t>
      </w:r>
      <w:r w:rsidR="001F339D" w:rsidRPr="00E37B8B">
        <w:t xml:space="preserve">, MBS: </w:t>
      </w:r>
      <w:r w:rsidR="001F339D" w:rsidRPr="00AA39C8">
        <w:t>030177957</w:t>
      </w:r>
      <w:r w:rsidR="001F339D" w:rsidRPr="00E37B8B">
        <w:t xml:space="preserve">, OIB: </w:t>
      </w:r>
      <w:r w:rsidR="001F339D" w:rsidRPr="00AA39C8">
        <w:t>07990951123</w:t>
      </w:r>
      <w:r w:rsidR="005D0309">
        <w:t>,</w:t>
      </w:r>
      <w:r w:rsidR="005A3D9C">
        <w:t xml:space="preserve"> za dan</w:t>
      </w:r>
    </w:p>
    <w:p w:rsidRDefault="00FC116C" w:rsidP="0085221D" w:rsidR="00FC116C" w:rsidRPr="00B37760">
      <w:pPr>
        <w:jc w:val="both"/>
        <w:rPr>
          <w:color w:val="000000"/>
        </w:rPr>
      </w:pPr>
    </w:p>
    <w:p w:rsidRDefault="00FC116C" w:rsidP="00FC116C" w:rsidR="0085221D" w:rsidRPr="00FC116C">
      <w:pPr>
        <w:ind w:left="360"/>
        <w:jc w:val="center"/>
        <w:rPr>
          <w:b/>
        </w:rPr>
      </w:pPr>
      <w:r>
        <w:rPr>
          <w:b/>
          <w:color w:val="000000"/>
        </w:rPr>
        <w:t>19</w:t>
      </w:r>
      <w:r w:rsidR="00C35D06">
        <w:rPr>
          <w:b/>
          <w:color w:val="000000"/>
        </w:rPr>
        <w:t xml:space="preserve">. </w:t>
      </w:r>
      <w:r w:rsidR="00C93B86" w:rsidRPr="00FC116C">
        <w:rPr>
          <w:b/>
          <w:color w:val="000000"/>
        </w:rPr>
        <w:t>travnja</w:t>
      </w:r>
      <w:r w:rsidR="00ED6F97" w:rsidRPr="00FC116C">
        <w:rPr>
          <w:b/>
          <w:color w:val="000000"/>
        </w:rPr>
        <w:t xml:space="preserve"> 201</w:t>
      </w:r>
      <w:r w:rsidR="00DB48D4" w:rsidRPr="00FC116C">
        <w:rPr>
          <w:b/>
          <w:color w:val="000000"/>
        </w:rPr>
        <w:t>8</w:t>
      </w:r>
      <w:r w:rsidR="00ED6F97" w:rsidRPr="00FC116C">
        <w:rPr>
          <w:b/>
          <w:color w:val="000000"/>
        </w:rPr>
        <w:t xml:space="preserve">. u </w:t>
      </w:r>
      <w:r>
        <w:rPr>
          <w:b/>
          <w:color w:val="000000"/>
        </w:rPr>
        <w:t>10,40</w:t>
      </w:r>
      <w:r w:rsidR="0085221D" w:rsidRPr="00FC116C">
        <w:rPr>
          <w:b/>
          <w:color w:val="000000"/>
        </w:rPr>
        <w:t xml:space="preserve"> sati</w:t>
      </w:r>
    </w:p>
    <w:p w:rsidRDefault="00C35D06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51277F" w:rsidR="0085221D" w:rsidRPr="0051277F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CA1DFA">
        <w:t>5. veljače</w:t>
      </w:r>
      <w:r w:rsidR="004D11FB">
        <w:t xml:space="preserve"> 2018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4D11FB">
        <w:t>8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4D11FB">
        <w:t>8</w:t>
      </w:r>
      <w:r>
        <w:t>-</w:t>
      </w:r>
      <w:r w:rsidR="00B7088E">
        <w:t>555</w:t>
      </w:r>
      <w:r>
        <w:t xml:space="preserve"> od </w:t>
      </w:r>
      <w:r w:rsidR="00B7088E">
        <w:t>2. veljače</w:t>
      </w:r>
      <w:r w:rsidR="004D11FB">
        <w:t xml:space="preserve"> 2018. </w:t>
      </w:r>
      <w:r>
        <w:t xml:space="preserve">godine, za otvaranje stečajnog postupka nad dužnikom </w:t>
      </w:r>
      <w:r w:rsidR="00803750">
        <w:t xml:space="preserve">EURO VAR j.d.o.o., </w:t>
      </w:r>
      <w:proofErr w:type="spellStart"/>
      <w:r w:rsidR="00803750">
        <w:t>Ivanovci</w:t>
      </w:r>
      <w:proofErr w:type="spellEnd"/>
      <w:r w:rsidR="00803750">
        <w:t>, Ljudevita Gaja 58, MBS: 030177957, OIB: 07990951123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803750">
        <w:t xml:space="preserve">1. veljače </w:t>
      </w:r>
      <w:r w:rsidR="004D11FB" w:rsidRPr="004D11FB">
        <w:t xml:space="preserve">2018.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803750">
        <w:t>48.333,78</w:t>
      </w:r>
      <w:r w:rsidR="004D11FB">
        <w:t xml:space="preserve"> kn</w:t>
      </w:r>
      <w:r w:rsidRPr="00136561">
        <w:t xml:space="preserve"> u koji iznos je</w:t>
      </w:r>
      <w:r>
        <w:t xml:space="preserve"> uračunata kamata i naknada FINE za provedbu ovrhe na novčanim sredstvima dužnika. Navodi da dužnik ima </w:t>
      </w:r>
      <w:r w:rsidR="00D06368">
        <w:t>4</w:t>
      </w:r>
      <w:r>
        <w:t xml:space="preserve"> zaposlen</w:t>
      </w:r>
      <w:r w:rsidR="00D06368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514B11">
        <w:t>1. veljače</w:t>
      </w:r>
      <w:r w:rsidR="00F47881">
        <w:t xml:space="preserve"> 2018.</w:t>
      </w:r>
      <w:r>
        <w:t xml:space="preserve"> godine te u svom podnesku od </w:t>
      </w:r>
      <w:r w:rsidR="00514B11">
        <w:t xml:space="preserve">2. veljače </w:t>
      </w:r>
      <w:r w:rsidR="00F47881">
        <w:t xml:space="preserve">2018. </w:t>
      </w:r>
      <w:r>
        <w:t xml:space="preserve">godine navodi da dužnik na dan </w:t>
      </w:r>
      <w:r w:rsidR="00514B11">
        <w:t xml:space="preserve">1. veljače </w:t>
      </w:r>
      <w:r w:rsidR="00F47881">
        <w:t xml:space="preserve">2018.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>
        <w:t xml:space="preserve">oročena novčana sredstva: </w:t>
      </w:r>
      <w:r w:rsidR="00514B11">
        <w:t xml:space="preserve">HR392480081135010227 </w:t>
      </w:r>
      <w:proofErr w:type="spellStart"/>
      <w:r w:rsidR="00514B11" w:rsidRPr="009A568B">
        <w:t>Raiffeisenbank</w:t>
      </w:r>
      <w:proofErr w:type="spellEnd"/>
      <w:r w:rsidR="00514B11" w:rsidRPr="009A568B">
        <w:t xml:space="preserve"> </w:t>
      </w:r>
      <w:proofErr w:type="spellStart"/>
      <w:r w:rsidR="00514B11" w:rsidRPr="009A568B">
        <w:t>Austria</w:t>
      </w:r>
      <w:proofErr w:type="spellEnd"/>
      <w:r w:rsidR="00514B11" w:rsidRPr="009A568B"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514B11">
        <w:t xml:space="preserve">1. veljače </w:t>
      </w:r>
      <w:r w:rsidR="00CC06D0">
        <w:t xml:space="preserve">2018.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CC06D0">
        <w:t>ima zaplijenjena novčana sredstva u iznosu od 5.000,00 kn.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D30A95">
        <w:t>15</w:t>
      </w:r>
      <w:r w:rsidR="003428FE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9209B2" w:rsidP="00732816" w:rsidR="009209B2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1A3986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52297E" w:rsidP="0052297E" w:rsidR="0052297E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Ivanu Perkoviću, </w:t>
      </w:r>
      <w:proofErr w:type="spellStart"/>
      <w:r>
        <w:t>Josipovac</w:t>
      </w:r>
      <w:proofErr w:type="spellEnd"/>
      <w:r>
        <w:t>, Ulica kneza Branimira 9</w:t>
      </w:r>
    </w:p>
    <w:p w:rsidRDefault="0052297E" w:rsidP="0052297E" w:rsidR="0052297E">
      <w:pPr>
        <w:jc w:val="both"/>
      </w:pPr>
      <w:r>
        <w:t xml:space="preserve">-dužniku EURO VAR j.d.o.o., </w:t>
      </w:r>
      <w:proofErr w:type="spellStart"/>
      <w:r>
        <w:t>Ivanovci</w:t>
      </w:r>
      <w:proofErr w:type="spellEnd"/>
      <w:r>
        <w:t>, Ljudevita Gaja 58</w:t>
      </w:r>
    </w:p>
    <w:p w:rsidRDefault="0052297E" w:rsidP="0052297E" w:rsidR="0052297E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52297E">
        <w:t xml:space="preserve">Darko Lončarić, </w:t>
      </w:r>
      <w:proofErr w:type="spellStart"/>
      <w:r w:rsidRPr="0052297E">
        <w:t>Ivanovci</w:t>
      </w:r>
      <w:proofErr w:type="spellEnd"/>
      <w:r w:rsidRPr="0052297E">
        <w:t xml:space="preserve">, Ljudevita Gaja 58 </w:t>
      </w:r>
    </w:p>
    <w:p w:rsidRDefault="0052297E" w:rsidP="0052297E" w:rsidR="0052297E">
      <w:pPr>
        <w:jc w:val="both"/>
      </w:pPr>
      <w:r>
        <w:t xml:space="preserve">-FINA </w:t>
      </w:r>
    </w:p>
    <w:p w:rsidRDefault="0052297E" w:rsidP="0052297E" w:rsidR="0052297E">
      <w:pPr>
        <w:jc w:val="both"/>
      </w:pPr>
      <w:r>
        <w:t>-Ministarstvu pravosuđa RH, Zagreb, Ulica Grada Vukovara 49, elektroničkom poštom</w:t>
      </w:r>
    </w:p>
    <w:p w:rsidRDefault="0052297E" w:rsidP="0052297E" w:rsidR="0052297E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52297E" w:rsidP="0052297E" w:rsidR="006D3C3F" w:rsidRPr="00B37760">
      <w:pPr>
        <w:jc w:val="both"/>
      </w:pPr>
      <w:r>
        <w:t>-R 19.4.2018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CDA" w:rsidR="000B0CDA">
      <w:r>
        <w:separator/>
      </w:r>
    </w:p>
  </w:endnote>
  <w:endnote w:id="0" w:type="continuationSeparator">
    <w:p w:rsidRDefault="000B0CDA" w:rsidR="000B0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CDA" w:rsidR="000B0CDA">
      <w:r>
        <w:separator/>
      </w:r>
    </w:p>
  </w:footnote>
  <w:footnote w:id="0" w:type="continuationSeparator">
    <w:p w:rsidRDefault="000B0CDA" w:rsidR="000B0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5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30507" w:rsidR="00C3050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30507">
      <w:t>7 St-117/18-3</w:t>
    </w:r>
  </w:p>
  <w:p w:rsidRDefault="00C44E15" w:rsidP="00C44E15" w:rsidR="00C44E15">
    <w:pPr>
      <w:jc w:val="right"/>
    </w:pPr>
  </w:p>
  <w:p w:rsidRDefault="00027AED" w:rsidP="00027AED" w:rsidR="00027AED">
    <w:pPr>
      <w:jc w:val="right"/>
    </w:pPr>
  </w:p>
  <w:p w:rsidRDefault="00546D11" w:rsidP="0086217D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C30507">
      <w:t>11</w:t>
    </w:r>
    <w:r w:rsidR="00C44E15">
      <w:t>7</w:t>
    </w:r>
    <w:r w:rsidR="00705FB3">
      <w:t>/</w:t>
    </w:r>
    <w:r w:rsidR="00C44E15">
      <w:t>18-</w:t>
    </w:r>
    <w:r w:rsidR="00C30507">
      <w:t>3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0449A7"/>
    <w:multiLevelType w:val="hybridMultilevel"/>
    <w:tmpl w:val="130E60EA"/>
    <w:lvl w:tplc="5A560F2A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0CDA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3986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D6D8E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339D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8FE"/>
    <w:rsid w:val="00342932"/>
    <w:rsid w:val="00345532"/>
    <w:rsid w:val="00345B31"/>
    <w:rsid w:val="00345BCD"/>
    <w:rsid w:val="00345E8F"/>
    <w:rsid w:val="003462CE"/>
    <w:rsid w:val="00347532"/>
    <w:rsid w:val="00347B9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0D90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1FB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4B11"/>
    <w:rsid w:val="0051629B"/>
    <w:rsid w:val="0052297E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844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513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1C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0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3750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17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0EF1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09B2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28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5582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39C8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88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507"/>
    <w:rsid w:val="00C30B5C"/>
    <w:rsid w:val="00C30C82"/>
    <w:rsid w:val="00C325B4"/>
    <w:rsid w:val="00C327EB"/>
    <w:rsid w:val="00C354C3"/>
    <w:rsid w:val="00C35D06"/>
    <w:rsid w:val="00C3623E"/>
    <w:rsid w:val="00C36DBE"/>
    <w:rsid w:val="00C3792D"/>
    <w:rsid w:val="00C37CBC"/>
    <w:rsid w:val="00C40AB9"/>
    <w:rsid w:val="00C44E15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3B86"/>
    <w:rsid w:val="00C95A8B"/>
    <w:rsid w:val="00C961D8"/>
    <w:rsid w:val="00C97D1D"/>
    <w:rsid w:val="00CA1BF9"/>
    <w:rsid w:val="00CA1DFA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06D0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368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0A95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37B8B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881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16C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69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050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6D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6D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050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6D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6D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7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St-117/2018-3</izvorni_sadrzaj>
    <derivirana_varijabla naziv="DomainObject.Oznaka_1">St-117/2018-3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VAR jednostavno društvo s ograničenom odgovornošću za proizvodnju, trgovinu i usluge</izvorni_sadrzaj>
    <derivirana_varijabla naziv="DomainObject.Predmet.ProtustrankaFormated_1">  EURO VAR jednostavno društvo s ograničenom odgovornošću za proizvodnju, trgovinu i usluge</derivirana_varijabla>
  </DomainObject.Predmet.ProtustrankaFormated>
  <DomainObject.Predmet.ProtustrankaFormatedOIB>
    <izvorni_sadrzaj>  EURO VAR jednostavno društvo s ograničenom odgovornošću za proizvodnju, trgovinu i usluge, OIB 07990951123</izvorni_sadrzaj>
    <derivirana_varijabla naziv="DomainObject.Predmet.ProtustrankaFormatedOIB_1">  EURO VAR jednostavno društvo s ograničenom odgovornošću za proizvodnju, trgovinu i usluge, OIB 07990951123</derivirana_varijabla>
  </DomainObject.Predmet.ProtustrankaFormatedOIB>
  <DomainObject.Predmet.ProtustrankaFormatedWithAdress>
    <izvorni_sadrzaj> EURO VAR jednostavno društvo s ograničenom odgovornošću za proizvodnju, trgovinu i usluge, Ljudevita Gaja 58, 31227 Ivanovci</izvorni_sadrzaj>
    <derivirana_varijabla naziv="DomainObject.Predmet.ProtustrankaFormatedWithAdress_1"> EURO VAR jednostavno društvo s ograničenom odgovornošću za proizvodnju, trgovinu i usluge, Ljudevita Gaja 58, 31227 Ivanovci</derivirana_varijabla>
  </DomainObject.Predmet.ProtustrankaFormatedWithAdress>
  <DomainObject.Predmet.ProtustrankaFormatedWithAdressOIB>
    <izvorni_sadrzaj> EURO VAR jednostavno društvo s ograničenom odgovornošću za proizvodnju, trgovinu i usluge, OIB 07990951123, Ljudevita Gaja 58, 31227 Ivanovci</izvorni_sadrzaj>
    <derivirana_varijabla naziv="DomainObject.Predmet.ProtustrankaFormatedWithAdressOIB_1"> EURO VAR jednostavno društvo s ograničenom odgovornošću za proizvodnju, trgovinu i usluge, OIB 07990951123, Ljudevita Gaja 58, 31227 Ivanovci</derivirana_varijabla>
  </DomainObject.Predmet.ProtustrankaFormatedWithAdressOIB>
  <DomainObject.Predmet.ProtustrankaWithAdress>
    <izvorni_sadrzaj>EURO VAR jednostavno društvo s ograničenom odgovornošću za proizvodnju, trgovinu i usluge Ljudevita Gaja 58, 31227 Ivanovci</izvorni_sadrzaj>
    <derivirana_varijabla naziv="DomainObject.Predmet.ProtustrankaWithAdress_1">EURO VAR jednostavno društvo s ograničenom odgovornošću za proizvodnju, trgovinu i usluge Ljudevita Gaja 58, 31227 Ivanovci</derivirana_varijabla>
  </DomainObject.Predmet.ProtustrankaWithAdress>
  <DomainObject.Predmet.ProtustrankaWithAdressOIB>
    <izvorni_sadrzaj>EURO VAR jednostavno društvo s ograničenom odgovornošću za proizvodnju, trgovinu i usluge, OIB 07990951123, Ljudevita Gaja 58, 31227 Ivanovci</izvorni_sadrzaj>
    <derivirana_varijabla naziv="DomainObject.Predmet.ProtustrankaWithAdressOIB_1">EURO VAR jednostavno društvo s ograničenom odgovornošću za proizvodnju, trgovinu i usluge, OIB 07990951123, Ljudevita Gaja 58, 31227 Ivanovci</derivirana_varijabla>
  </DomainObject.Predmet.ProtustrankaWithAdressOIB>
  <DomainObject.Predmet.ProtustrankaNazivFormated>
    <izvorni_sadrzaj>EURO VAR jednostavno društvo s ograničenom odgovornošću za proizvodnju, trgovinu i usluge</izvorni_sadrzaj>
    <derivirana_varijabla naziv="DomainObject.Predmet.ProtustrankaNazivFormated_1">EURO VAR jednostavno društvo s ograničenom odgovornošću za proizvodnju, trgovinu i usluge</derivirana_varijabla>
  </DomainObject.Predmet.ProtustrankaNazivFormated>
  <DomainObject.Predmet.ProtustrankaNazivFormatedOIB>
    <izvorni_sadrzaj>EURO VAR jednostavno društvo s ograničenom odgovornošću za proizvodnju, trgovinu i usluge, OIB 07990951123</izvorni_sadrzaj>
    <derivirana_varijabla naziv="DomainObject.Predmet.ProtustrankaNazivFormatedOIB_1">EURO VAR jednostavno društvo s ograničenom odgovornošću za proizvodnju, trgovinu i usluge, OIB 07990951123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VAR jednostavno društvo s ograničenom odgovornošću za proizvodnju, trgovinu i usluge</item>
    </izvorni_sadrzaj>
    <derivirana_varijabla naziv="DomainObject.Predmet.ProtuStrankaListFormated_1">
      <item>EURO VAR jednostavno društvo s ograničenom odgovornošću za proizvodnju, trgovinu i usluge</item>
    </derivirana_varijabla>
  </DomainObject.Predmet.ProtuStrankaListFormated>
  <DomainObject.Predmet.ProtuStrankaListFormatedOIB>
    <izvorni_sadrzaj>
      <item>EURO VAR jednostavno društvo s ograničenom odgovornošću za proizvodnju, trgovinu i usluge, OIB 07990951123</item>
    </izvorni_sadrzaj>
    <derivirana_varijabla naziv="DomainObject.Predmet.ProtuStrankaListFormatedOIB_1">
      <item>EURO VAR jednostavno društvo s ograničenom odgovornošću za proizvodnju, trgovinu i usluge, OIB 07990951123</item>
    </derivirana_varijabla>
  </DomainObject.Predmet.ProtuStrankaListFormatedOIB>
  <DomainObject.Predmet.ProtuStrankaListFormatedWithAdress>
    <izvorni_sadrzaj>
      <item>EURO VAR jednostavno društvo s ograničenom odgovornošću za proizvodnju, trgovinu i usluge, Ljudevita Gaja 58, 31227 Ivanovci</item>
    </izvorni_sadrzaj>
    <derivirana_varijabla naziv="DomainObject.Predmet.ProtuStrankaListFormatedWithAdress_1">
      <item>EURO VAR jednostavno društvo s ograničenom odgovornošću za proizvodnju, trgovinu i usluge, Ljudevita Gaja 58, 31227 Ivanovci</item>
    </derivirana_varijabla>
  </DomainObject.Predmet.ProtuStrankaListFormatedWithAdress>
  <DomainObject.Predmet.ProtuStrankaListFormatedWithAdressOIB>
    <izvorni_sadrzaj>
      <item>EURO VAR jednostavno društvo s ograničenom odgovornošću za proizvodnju, trgovinu i usluge, OIB 07990951123, Ljudevita Gaja 58, 31227 Ivanovci</item>
    </izvorni_sadrzaj>
    <derivirana_varijabla naziv="DomainObject.Predmet.ProtuStrankaListFormatedWithAdressOIB_1">
      <item>EURO VAR jednostavno društvo s ograničenom odgovornošću za proizvodnju, trgovinu i usluge, OIB 07990951123, Ljudevita Gaja 58, 31227 Ivanovci</item>
    </derivirana_varijabla>
  </DomainObject.Predmet.ProtuStrankaListFormatedWithAdressOIB>
  <DomainObject.Predmet.ProtuStrankaListNazivFormated>
    <izvorni_sadrzaj>
      <item>EURO VAR jednostavno društvo s ograničenom odgovornošću za proizvodnju, trgovinu i usluge</item>
    </izvorni_sadrzaj>
    <derivirana_varijabla naziv="DomainObject.Predmet.ProtuStrankaListNazivFormated_1">
      <item>EURO VAR jednostavno društvo s ograničenom odgovornošću za proizvodnju, trgovinu i usluge</item>
    </derivirana_varijabla>
  </DomainObject.Predmet.ProtuStrankaListNazivFormated>
  <DomainObject.Predmet.ProtuStrankaListNazivFormatedOIB>
    <izvorni_sadrzaj>
      <item>EURO VAR jednostavno društvo s ograničenom odgovornošću za proizvodnju, trgovinu i usluge, OIB 07990951123</item>
    </izvorni_sadrzaj>
    <derivirana_varijabla naziv="DomainObject.Predmet.ProtuStrankaListNazivFormatedOIB_1">
      <item>EURO VAR jednostavno društvo s ograničenom odgovornošću za proizvodnju, trgovinu i usluge, OIB 07990951123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St-117/2018-3</izvorni_sadrzaj>
    <derivirana_varijabla naziv="DomainObject.PoslovniBrojDokumenta_1">St-117/2018-3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VAR jednostavno društvo s ograničenom odgovornošću za proizvodnju, trgovinu i usluge</izvorni_sadrzaj>
    <derivirana_varijabla naziv="DomainObject.Predmet.ProtustrankaIDrugi_1">EURO VAR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VAR jednostavno društvo s ograničenom odgovornošću za proizvodnju, trgovinu i usluge, OIB 07990951123, Ljudevita Gaja 58, 31227 Ivanovci</izvorni_sadrzaj>
    <derivirana_varijabla naziv="DomainObject.Predmet.ProtustrankaIDrugiAdressOIB_1">EURO VAR jednostavno društvo s ograničenom odgovornošću za proizvodnju, trgovinu i usluge, OIB 07990951123, Ljudevita Gaja 58, 31227 Ivanovci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VAR jednostavno društvo s ograničenom odgovornošću za proizvodnju, trgovinu i usluge</item>
    </izvorni_sadrzaj>
    <derivirana_varijabla naziv="DomainObject.Predmet.SudioniciListNaziv_1">
      <item>FINA RC OSIJEK</item>
      <item>EURO VAR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EURO VAR jednostavno društvo s ograničenom odgovornošću za proizvodnju, trgovinu i usluge, OIB 07990951123, Ljudevita Gaja 58,31227 Ivanovci</item>
    </izvorni_sadrzaj>
    <derivirana_varijabla naziv="DomainObject.Predmet.SudioniciListAdressOIB_1">
      <item>FINA RC OSIJEK, OIB 85821130368</item>
      <item>EURO VAR jednostavno društvo s ograničenom odgovornošću za proizvodnju, trgovinu i usluge, OIB 07990951123, Ljudevita Gaja 58,31227 Ivanovci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07990951123</item>
    </izvorni_sadrzaj>
    <derivirana_varijabla naziv="DomainObject.Predmet.SudioniciListNazivOIB_1">
      <item>, OIB 85821130368</item>
      <item>, OIB 07990951123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7F534-21A6-482D-A26B-A0CB9231F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4083</properties:Characters>
  <properties:Lines>106</properties:Lines>
  <properties:Paragraphs>36</properties:Paragraphs>
  <properties:TotalTime>832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2018-02-16T06:59:00Z</cp:lastPrinted>
  <dcterms:modified xmlns:xsi="http://www.w3.org/2001/XMLSchema-instance" xsi:type="dcterms:W3CDTF">2018-02-16T07:01:00Z</dcterms:modified>
  <cp:revision>814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St-117/2018-3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