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9aba" w14:paraId="da29ab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C917C6">
        <w:t>952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C917C6">
        <w:t>16</w:t>
      </w:r>
      <w:r w:rsidR="0095312E">
        <w:t xml:space="preserve">. </w:t>
      </w:r>
      <w:r w:rsidR="00E85FAD">
        <w:t>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917C6">
        <w:t>MARIMA,</w:t>
      </w:r>
      <w:r w:rsidR="001B0964">
        <w:t xml:space="preserve"> 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8A5D61">
        <w:t>Zadru</w:t>
      </w:r>
      <w:r w:rsidR="009836EC">
        <w:t xml:space="preserve"> (</w:t>
      </w:r>
      <w:r w:rsidR="008A5D61">
        <w:t>Grad Zadar</w:t>
      </w:r>
      <w:r w:rsidR="00822A09">
        <w:t>),</w:t>
      </w:r>
      <w:r w:rsidR="008A5D61">
        <w:t xml:space="preserve"> </w:t>
      </w:r>
      <w:r w:rsidR="00C917C6">
        <w:t>Vlatka Mačeka</w:t>
      </w:r>
      <w:r w:rsidR="008A5D61">
        <w:t xml:space="preserve"> 4</w:t>
      </w:r>
      <w:r w:rsidR="00C917C6">
        <w:t>/a</w:t>
      </w:r>
      <w:r w:rsidR="008A5D61">
        <w:t xml:space="preserve">, </w:t>
      </w:r>
      <w:r w:rsidR="00A01095">
        <w:t xml:space="preserve"> OIB: </w:t>
      </w:r>
      <w:r w:rsidR="00C917C6">
        <w:t>77342940422</w:t>
      </w:r>
      <w:r>
        <w:t xml:space="preserve">, </w:t>
      </w:r>
      <w:r w:rsidR="00FB5342">
        <w:t>16.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917C6">
        <w:t>MARIMA, d.o.o. sa sjedištem u Zadru (Grad Zadar), Vlatka Mačeka 4/a,  OIB: 77342940422</w:t>
      </w:r>
      <w:r w:rsidR="008A5D61">
        <w:t xml:space="preserve"> </w:t>
      </w:r>
      <w:r>
        <w:t xml:space="preserve">s danom </w:t>
      </w:r>
      <w:r w:rsidR="00FB5342">
        <w:t>16. svibnja</w:t>
      </w:r>
      <w:r>
        <w:t xml:space="preserve"> 2016. u </w:t>
      </w:r>
      <w:r w:rsidR="00FB5342">
        <w:t>11</w:t>
      </w:r>
      <w:r>
        <w:t>,</w:t>
      </w:r>
      <w:r w:rsidR="00FB5342">
        <w:t>1</w:t>
      </w:r>
      <w:r w:rsidR="00ED303C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B5342" w:rsidR="00E41244" w:rsidRPr="00FB5342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FB5342">
        <w:t>II</w:t>
      </w:r>
      <w:r w:rsidR="00386298" w:rsidRPr="00FB5342">
        <w:t xml:space="preserve">. </w:t>
      </w:r>
      <w:r w:rsidR="00193657" w:rsidRPr="00FB5342">
        <w:t>Stečajnim upraviteljem</w:t>
      </w:r>
      <w:r w:rsidRPr="00FB5342">
        <w:t xml:space="preserve"> dužnika </w:t>
      </w:r>
      <w:r w:rsidR="00193657" w:rsidRPr="00FB5342">
        <w:t xml:space="preserve">imenuje se </w:t>
      </w:r>
      <w:r w:rsidR="00FB5342" w:rsidRPr="00FB5342">
        <w:t>KRALJIČKOVIĆ HRVOJE iz</w:t>
      </w:r>
      <w:r w:rsidR="00FB5342" w:rsidRPr="008E37E9">
        <w:t xml:space="preserve"> Zagreba, Trg hrvatskih velikana 4, OIB: 63875916042</w:t>
      </w:r>
      <w:r w:rsidR="00FB534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917C6">
        <w:t>MARIMA, d.o.o. sa sjedištem u Zadru (Grad Zadar), Vlatka Mačeka 4/a,  OIB: 77342940422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C917C6">
        <w:t>16</w:t>
      </w:r>
      <w:r w:rsidR="00E7773E">
        <w:t>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C917C6">
        <w:t>992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C917C6">
        <w:t>4.935,27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C917C6">
        <w:t>ne</w:t>
      </w:r>
      <w:r w:rsidR="007E65A6">
        <w:t>ma</w:t>
      </w:r>
      <w:r w:rsidR="001E74F1" w:rsidRPr="00CF7AC9">
        <w:t xml:space="preserve"> otvoren račun</w:t>
      </w:r>
      <w:r w:rsidR="000B1F08">
        <w:t>,</w:t>
      </w:r>
      <w:r w:rsidR="00C917C6">
        <w:t xml:space="preserve"> kao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7773E">
        <w:t>08</w:t>
      </w:r>
      <w:r>
        <w:t xml:space="preserve">. </w:t>
      </w:r>
      <w:r w:rsidR="00E7773E">
        <w:t>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FB5342">
        <w:t>16.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9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C917C6">
      <w:t>952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0964"/>
    <w:rsid w:val="001B47CD"/>
    <w:rsid w:val="001C2BC7"/>
    <w:rsid w:val="001C53DB"/>
    <w:rsid w:val="001E5DED"/>
    <w:rsid w:val="001E74F1"/>
    <w:rsid w:val="00200A63"/>
    <w:rsid w:val="0021518B"/>
    <w:rsid w:val="0021599A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45804"/>
    <w:rsid w:val="008503D7"/>
    <w:rsid w:val="00861573"/>
    <w:rsid w:val="00862CC5"/>
    <w:rsid w:val="00894966"/>
    <w:rsid w:val="008A5D61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65DAD"/>
    <w:rsid w:val="00C758AA"/>
    <w:rsid w:val="00C84E20"/>
    <w:rsid w:val="00C917C6"/>
    <w:rsid w:val="00CA3E6B"/>
    <w:rsid w:val="00CA6E9D"/>
    <w:rsid w:val="00CB0F6A"/>
    <w:rsid w:val="00CD6927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7773E"/>
    <w:rsid w:val="00E809D8"/>
    <w:rsid w:val="00E82130"/>
    <w:rsid w:val="00E8481F"/>
    <w:rsid w:val="00E85F98"/>
    <w:rsid w:val="00E85FAD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B5342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St-952/2015</izvorni_sadrzaj>
    <derivirana_varijabla naziv="DomainObject.Predmet.OznakaBroj_1">St-952/2015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MARIMA, društvo s ograničenom odgovornošću za trgovinu i usluge</izvorni_sadrzaj>
    <derivirana_varijabla naziv="DomainObject.Predmet.ProtustrankaFormated_1">  MARIMA, društvo s ograničenom odgovornošću za trgovinu i usluge</derivirana_varijabla>
  </DomainObject.Predmet.ProtustrankaFormated>
  <DomainObject.Predmet.ProtustrankaFormatedOIB>
    <izvorni_sadrzaj>  MARIMA, društvo s ograničenom odgovornošću za trgovinu i usluge, OIB 77342940422</izvorni_sadrzaj>
    <derivirana_varijabla naziv="DomainObject.Predmet.ProtustrankaFormatedOIB_1">  MARIMA, društvo s ograničenom odgovornošću za trgovinu i usluge, OIB 77342940422</derivirana_varijabla>
  </DomainObject.Predmet.ProtustrankaFormatedOIB>
  <DomainObject.Predmet.ProtustrankaFormatedWithAdress>
    <izvorni_sadrzaj> MARIMA, društvo s ograničenom odgovornošću za trgovinu i usluge, Vlatka Mačeka 4/a, 23000 Zadar</izvorni_sadrzaj>
    <derivirana_varijabla naziv="DomainObject.Predmet.ProtustrankaFormatedWithAdress_1"> MARIMA, društvo s ograničenom odgovornošću za trgovinu i usluge, Vlatka Mačeka 4/a, 23000 Zadar</derivirana_varijabla>
  </DomainObject.Predmet.ProtustrankaFormatedWithAdress>
  <DomainObject.Predmet.ProtustrankaFormatedWithAdressOIB>
    <izvorni_sadrzaj> MARIMA, društvo s ograničenom odgovornošću za trgovinu i usluge, OIB 77342940422, Vlatka Mačeka 4/a, 23000 Zadar</izvorni_sadrzaj>
    <derivirana_varijabla naziv="DomainObject.Predmet.ProtustrankaFormatedWithAdressOIB_1"> MARIMA, društvo s ograničenom odgovornošću za trgovinu i usluge, OIB 77342940422, Vlatka Mačeka 4/a, 23000 Zadar</derivirana_varijabla>
  </DomainObject.Predmet.ProtustrankaFormatedWithAdressOIB>
  <DomainObject.Predmet.ProtustrankaWithAdress>
    <izvorni_sadrzaj>MARIMA, društvo s ograničenom odgovornošću za trgovinu i usluge Vlatka Mačeka 4/a, 23000 Zadar</izvorni_sadrzaj>
    <derivirana_varijabla naziv="DomainObject.Predmet.ProtustrankaWithAdress_1">MARIMA, društvo s ograničenom odgovornošću za trgovinu i usluge Vlatka Mačeka 4/a, 23000 Zadar</derivirana_varijabla>
  </DomainObject.Predmet.ProtustrankaWithAdress>
  <DomainObject.Predmet.ProtustrankaWithAdressOIB>
    <izvorni_sadrzaj>MARIMA, društvo s ograničenom odgovornošću za trgovinu i usluge, OIB 77342940422, Vlatka Mačeka 4/a, 23000 Zadar</izvorni_sadrzaj>
    <derivirana_varijabla naziv="DomainObject.Predmet.ProtustrankaWithAdressOIB_1">MARIMA, društvo s ograničenom odgovornošću za trgovinu i usluge, OIB 77342940422, Vlatka Mačeka 4/a, 23000 Zadar</derivirana_varijabla>
  </DomainObject.Predmet.ProtustrankaWithAdressOIB>
  <DomainObject.Predmet.ProtustrankaNazivFormated>
    <izvorni_sadrzaj>MARIMA, društvo s ograničenom odgovornošću za trgovinu i usluge</izvorni_sadrzaj>
    <derivirana_varijabla naziv="DomainObject.Predmet.ProtustrankaNazivFormated_1">MARIMA, društvo s ograničenom odgovornošću za trgovinu i usluge</derivirana_varijabla>
  </DomainObject.Predmet.ProtustrankaNazivFormated>
  <DomainObject.Predmet.ProtustrankaNazivFormatedOIB>
    <izvorni_sadrzaj>MARIMA, društvo s ograničenom odgovornošću za trgovinu i usluge, OIB 77342940422</izvorni_sadrzaj>
    <derivirana_varijabla naziv="DomainObject.Predmet.ProtustrankaNazivFormatedOIB_1">MARIMA, društvo s ograničenom odgovornošću za trgovinu i usluge, OIB 77342940422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4935.27</izvorni_sadrzaj>
    <derivirana_varijabla naziv="DomainObject.Predmet.TrenutnaVrijednost_1">4935.27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MARIMA, društvo s ograničenom odgovornošću za trgovinu i usluge</item>
    </izvorni_sadrzaj>
    <derivirana_varijabla naziv="DomainObject.Predmet.ProtuStrankaListFormated_1">
      <item>MARIMA, društvo s ograničenom odgovornošću za trgovinu i usluge</item>
    </derivirana_varijabla>
  </DomainObject.Predmet.ProtuStrankaListFormated>
  <DomainObject.Predmet.ProtuStrankaListFormatedOIB>
    <izvorni_sadrzaj>
      <item>MARIMA, društvo s ograničenom odgovornošću za trgovinu i usluge, OIB 77342940422</item>
    </izvorni_sadrzaj>
    <derivirana_varijabla naziv="DomainObject.Predmet.ProtuStrankaListFormatedOIB_1">
      <item>MARIMA, društvo s ograničenom odgovornošću za trgovinu i usluge, OIB 77342940422</item>
    </derivirana_varijabla>
  </DomainObject.Predmet.ProtuStrankaListFormatedOIB>
  <DomainObject.Predmet.ProtuStrankaListFormatedWithAdress>
    <izvorni_sadrzaj>
      <item>MARIMA, društvo s ograničenom odgovornošću za trgovinu i usluge, Vlatka Mačeka 4/a, 23000 Zadar</item>
    </izvorni_sadrzaj>
    <derivirana_varijabla naziv="DomainObject.Predmet.ProtuStrankaListFormatedWithAdress_1">
      <item>MARIMA, društvo s ograničenom odgovornošću za trgovinu i usluge, Vlatka Mačeka 4/a, 23000 Zadar</item>
    </derivirana_varijabla>
  </DomainObject.Predmet.ProtuStrankaListFormatedWithAdress>
  <DomainObject.Predmet.ProtuStrankaListFormatedWithAdressOIB>
    <izvorni_sadrzaj>
      <item>MARIMA, društvo s ograničenom odgovornošću za trgovinu i usluge, OIB 77342940422, Vlatka Mačeka 4/a, 23000 Zadar</item>
    </izvorni_sadrzaj>
    <derivirana_varijabla naziv="DomainObject.Predmet.ProtuStrankaListFormatedWithAdressOIB_1">
      <item>MARIMA, društvo s ograničenom odgovornošću za trgovinu i usluge, OIB 77342940422, Vlatka Mačeka 4/a, 23000 Zadar</item>
    </derivirana_varijabla>
  </DomainObject.Predmet.ProtuStrankaListFormatedWithAdressOIB>
  <DomainObject.Predmet.ProtuStrankaListNazivFormated>
    <izvorni_sadrzaj>
      <item>MARIMA, društvo s ograničenom odgovornošću za trgovinu i usluge</item>
    </izvorni_sadrzaj>
    <derivirana_varijabla naziv="DomainObject.Predmet.ProtuStrankaListNazivFormated_1">
      <item>MARIMA, društvo s ograničenom odgovornošću za trgovinu i usluge</item>
    </derivirana_varijabla>
  </DomainObject.Predmet.ProtuStrankaListNazivFormated>
  <DomainObject.Predmet.ProtuStrankaListNazivFormatedOIB>
    <izvorni_sadrzaj>
      <item>MARIMA, društvo s ograničenom odgovornošću za trgovinu i usluge, OIB 77342940422</item>
    </izvorni_sadrzaj>
    <derivirana_varijabla naziv="DomainObject.Predmet.ProtuStrankaListNazivFormatedOIB_1">
      <item>MARIMA, društvo s ograničenom odgovornošću za trgovinu i usluge, OIB 77342940422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MARIMA, društvo s ograničenom odgovornošću za trgovinu i usluge</izvorni_sadrzaj>
    <derivirana_varijabla naziv="DomainObject.Predmet.ProtustrankaIDrugi_1">MARIMA,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MARIMA, društvo s ograničenom odgovornošću za trgovinu i usluge, OIB 77342940422, Vlatka Mačeka 4/a, 23000 Zadar</izvorni_sadrzaj>
    <derivirana_varijabla naziv="DomainObject.Predmet.ProtustrankaIDrugiAdressOIB_1">MARIMA, društvo s ograničenom odgovornošću za trgovinu i usluge, OIB 77342940422, Vlatka Mačeka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MARIMA, društvo s ograničenom odgovornošću za trgovinu i usluge</item>
    </izvorni_sadrzaj>
    <derivirana_varijabla naziv="DomainObject.Predmet.SudioniciListNaziv_1">
      <item>Financijska agencija</item>
      <item>MARIMA, društvo s ograničenom odgovornošću za trgovinu i usluge</item>
    </derivirana_varijabla>
  </DomainObject.Predmet.SudioniciListNaziv>
  <DomainObject.Predmet.SudioniciListAdressOIB>
    <izvorni_sadrzaj>
      <item>Financijska agencija, OIB 85821130368, Ivana Danila 4,23000 Zadar</item>
      <item>MARIMA, društvo s ograničenom odgovornošću za trgovinu i usluge, OIB 77342940422, Vlatka Mačeka 4/a,23000 Zadar</item>
    </izvorni_sadrzaj>
    <derivirana_varijabla naziv="DomainObject.Predmet.SudioniciListAdressOIB_1">
      <item>Financijska agencija, OIB 85821130368, Ivana Danila 4,23000 Zadar</item>
      <item>MARIMA, društvo s ograničenom odgovornošću za trgovinu i usluge, OIB 77342940422, Vlatka Mačeka 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77342940422</item>
    </izvorni_sadrzaj>
    <derivirana_varijabla naziv="DomainObject.Predmet.SudioniciListNazivOIB_1">
      <item>, OIB 85821130368</item>
      <item>, OIB 77342940422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4689</properties:Characters>
  <properties:Lines>120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2016-04-01T10:52:00Z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2016-05-16T09:07:00Z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