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888a" w14:paraId="6cb888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4C5D73">
        <w:rPr>
          <w:b/>
        </w:rPr>
        <w:t>794</w:t>
      </w:r>
      <w:r w:rsidR="008D1B0D" w:rsidRPr="008D1B0D">
        <w:rPr>
          <w:b/>
        </w:rPr>
        <w:t>/2016-</w:t>
      </w:r>
      <w:r w:rsidR="00DC75DD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4C5D73" w:rsidRPr="004C5D73">
        <w:t>PEKARSTVO DAVID j.d.o.o. za usluge, skraćena tvrtka: PEKARSTVO DAVID j.d.o.o., Sesvete ( Grad Zagreb ), Miroslava Kraljevića 34/A, OIB: 67570120300</w:t>
      </w:r>
      <w:r w:rsidR="00B16504" w:rsidRPr="00B16504">
        <w:t xml:space="preserve">, </w:t>
      </w:r>
      <w:r w:rsidR="00AA7765">
        <w:t xml:space="preserve">dana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4C5D73" w:rsidRPr="004C5D73">
        <w:t>PEKARSTVO DAVID j.d.o.o. za usluge, skraćena tvrtka: PEKARSTVO DAVID j.d.o.o., Sesvete ( Grad Zagreb ), Miroslava Kraljevića 34/A, OIB: 67570120300</w:t>
      </w:r>
      <w:r w:rsidR="004C5D73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6946F8">
        <w:t>Ana-Maria Bogović iz Slavonskog Broda, Naselje Lutvinka ulaz 2/9</w:t>
      </w:r>
      <w:r w:rsidR="00C81DE6">
        <w:t>,</w:t>
      </w:r>
      <w:r w:rsidR="00CA613B" w:rsidRPr="00CA613B">
        <w:t xml:space="preserve"> OIB: </w:t>
      </w:r>
      <w:r w:rsidR="006946F8">
        <w:t>36495483478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4C5D73" w:rsidRPr="004C5D73">
        <w:t>PEKARSTVO DAVID j.d.o.o. za usluge, skraćena tvrtka: PEKARSTVO DAVID j.d.o.o., Sesvete ( Grad Zagreb ), Miroslava Kraljevića 34/A, OIB: 67570120300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692555" w:rsidP="00EB1462" w:rsidR="00692555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DC75DD" w:rsidP="00EB1462" w:rsidR="00DC75DD">
      <w:pPr>
        <w:ind w:firstLine="1440"/>
        <w:jc w:val="both"/>
      </w:pPr>
    </w:p>
    <w:p w:rsidRDefault="00AE747A" w:rsidP="00EB1462" w:rsidR="00AE747A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t>Broj: 7/St-2</w:t>
      </w:r>
      <w:r w:rsidR="00A57BBA">
        <w:rPr>
          <w:b/>
        </w:rPr>
        <w:t>794</w:t>
      </w:r>
      <w:r w:rsidRPr="00A34FC5">
        <w:rPr>
          <w:b/>
        </w:rPr>
        <w:t>/2016-</w:t>
      </w:r>
      <w:r w:rsidR="00DE6E48">
        <w:rPr>
          <w:b/>
        </w:rPr>
        <w:t>4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DC75D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4C5D73" w:rsidRPr="004C5D73">
        <w:t>PEKARSTVO DAVID j.d.o.o. za usluge, skraćena tvrtka: PEKARSTVO DAVID j.d.o.o., Sesvete ( Grad Zagreb ), Miroslava Kraljevića 34/A, OIB: 67570120300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DC75DD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D6E17">
        <w:t>0</w:t>
      </w:r>
      <w:r w:rsidR="00DC75DD">
        <w:t>9</w:t>
      </w:r>
      <w:r w:rsidR="00654824" w:rsidRPr="00857F3B">
        <w:t xml:space="preserve">. </w:t>
      </w:r>
      <w:r w:rsidR="005D6E17">
        <w:t>siječnja</w:t>
      </w:r>
      <w:r w:rsidR="00855EAA">
        <w:t xml:space="preserve"> </w:t>
      </w:r>
      <w:r w:rsidR="002833E0">
        <w:t>201</w:t>
      </w:r>
      <w:r w:rsidR="005D6E17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E747A" w:rsidR="007D6A41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7D6A41"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7C8" w:rsidR="004417C8">
      <w:r>
        <w:separator/>
      </w:r>
    </w:p>
  </w:endnote>
  <w:endnote w:id="0" w:type="continuationSeparator">
    <w:p w:rsidRDefault="004417C8" w:rsidR="0044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7C8" w:rsidR="004417C8">
      <w:r>
        <w:separator/>
      </w:r>
    </w:p>
  </w:footnote>
  <w:footnote w:id="0" w:type="continuationSeparator">
    <w:p w:rsidRDefault="004417C8" w:rsidR="00441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6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576E4"/>
    <w:rsid w:val="002668F2"/>
    <w:rsid w:val="00282A5D"/>
    <w:rsid w:val="002833E0"/>
    <w:rsid w:val="002B2084"/>
    <w:rsid w:val="002B3FF6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17C8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C5D73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6E17"/>
    <w:rsid w:val="005D705A"/>
    <w:rsid w:val="005F0F7E"/>
    <w:rsid w:val="005F6A7C"/>
    <w:rsid w:val="005F74A0"/>
    <w:rsid w:val="006036A1"/>
    <w:rsid w:val="00606D95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92555"/>
    <w:rsid w:val="006946F8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736C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4A4C"/>
    <w:rsid w:val="00816600"/>
    <w:rsid w:val="00832536"/>
    <w:rsid w:val="00841F8D"/>
    <w:rsid w:val="00855EAA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8F799C"/>
    <w:rsid w:val="009135EF"/>
    <w:rsid w:val="00942E1D"/>
    <w:rsid w:val="009458D8"/>
    <w:rsid w:val="00945E0C"/>
    <w:rsid w:val="00961BE6"/>
    <w:rsid w:val="0096689E"/>
    <w:rsid w:val="00983065"/>
    <w:rsid w:val="009862C3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57BBA"/>
    <w:rsid w:val="00A63260"/>
    <w:rsid w:val="00A832A5"/>
    <w:rsid w:val="00A90C95"/>
    <w:rsid w:val="00AA7765"/>
    <w:rsid w:val="00AC5BA2"/>
    <w:rsid w:val="00AE747A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0132C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5DD"/>
    <w:rsid w:val="00DC7E31"/>
    <w:rsid w:val="00DE2256"/>
    <w:rsid w:val="00DE6E48"/>
    <w:rsid w:val="00DF26AE"/>
    <w:rsid w:val="00E11F91"/>
    <w:rsid w:val="00E1784E"/>
    <w:rsid w:val="00E57783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6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6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6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6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6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6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6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6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St-2794/2016</izvorni_sadrzaj>
    <derivirana_varijabla naziv="DomainObject.Predmet.OznakaBroj_1">St-2794/2016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PEKARSTVO DAVID j.d.o.o. za usluge</izvorni_sadrzaj>
    <derivirana_varijabla naziv="DomainObject.Predmet.ProtustrankaFormated_1">  PEKARSTVO DAVID j.d.o.o. za usluge</derivirana_varijabla>
  </DomainObject.Predmet.ProtustrankaFormated>
  <DomainObject.Predmet.ProtustrankaFormatedOIB>
    <izvorni_sadrzaj>  PEKARSTVO DAVID j.d.o.o. za usluge, OIB 67570120300</izvorni_sadrzaj>
    <derivirana_varijabla naziv="DomainObject.Predmet.ProtustrankaFormatedOIB_1">  PEKARSTVO DAVID j.d.o.o. za usluge, OIB 67570120300</derivirana_varijabla>
  </DomainObject.Predmet.ProtustrankaFormatedOIB>
  <DomainObject.Predmet.ProtustrankaFormatedWithAdress>
    <izvorni_sadrzaj> PEKARSTVO DAVID j.d.o.o. za usluge, Miroslava Kraljevića 34/A, 10360 Sesvete</izvorni_sadrzaj>
    <derivirana_varijabla naziv="DomainObject.Predmet.ProtustrankaFormatedWithAdress_1"> PEKARSTVO DAVID j.d.o.o. za usluge, Miroslava Kraljevića 34/A, 10360 Sesvete</derivirana_varijabla>
  </DomainObject.Predmet.ProtustrankaFormatedWithAdress>
  <DomainObject.Predmet.ProtustrankaFormatedWithAdressOIB>
    <izvorni_sadrzaj> PEKARSTVO DAVID j.d.o.o. za usluge, OIB 67570120300, Miroslava Kraljevića 34/A, 10360 Sesvete</izvorni_sadrzaj>
    <derivirana_varijabla naziv="DomainObject.Predmet.ProtustrankaFormatedWithAdressOIB_1"> PEKARSTVO DAVID j.d.o.o. za usluge, OIB 67570120300, Miroslava Kraljevića 34/A, 10360 Sesvete</derivirana_varijabla>
  </DomainObject.Predmet.ProtustrankaFormatedWithAdressOIB>
  <DomainObject.Predmet.ProtustrankaWithAdress>
    <izvorni_sadrzaj>PEKARSTVO DAVID j.d.o.o. za usluge Miroslava Kraljevića 34/A, 10360 Sesvete</izvorni_sadrzaj>
    <derivirana_varijabla naziv="DomainObject.Predmet.ProtustrankaWithAdress_1">PEKARSTVO DAVID j.d.o.o. za usluge Miroslava Kraljevića 34/A, 10360 Sesvete</derivirana_varijabla>
  </DomainObject.Predmet.ProtustrankaWithAdress>
  <DomainObject.Predmet.ProtustrankaWithAdressOIB>
    <izvorni_sadrzaj>PEKARSTVO DAVID j.d.o.o. za usluge, OIB 67570120300, Miroslava Kraljevića 34/A, 10360 Sesvete</izvorni_sadrzaj>
    <derivirana_varijabla naziv="DomainObject.Predmet.ProtustrankaWithAdressOIB_1">PEKARSTVO DAVID j.d.o.o. za usluge, OIB 67570120300, Miroslava Kraljevića 34/A, 10360 Sesvete</derivirana_varijabla>
  </DomainObject.Predmet.ProtustrankaWithAdressOIB>
  <DomainObject.Predmet.ProtustrankaNazivFormated>
    <izvorni_sadrzaj>PEKARSTVO DAVID j.d.o.o. za usluge</izvorni_sadrzaj>
    <derivirana_varijabla naziv="DomainObject.Predmet.ProtustrankaNazivFormated_1">PEKARSTVO DAVID j.d.o.o. za usluge</derivirana_varijabla>
  </DomainObject.Predmet.ProtustrankaNazivFormated>
  <DomainObject.Predmet.ProtustrankaNazivFormatedOIB>
    <izvorni_sadrzaj>PEKARSTVO DAVID j.d.o.o. za usluge, OIB 67570120300</izvorni_sadrzaj>
    <derivirana_varijabla naziv="DomainObject.Predmet.ProtustrankaNazivFormatedOIB_1">PEKARSTVO DAVID j.d.o.o. za usluge, OIB 67570120300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12571.25</izvorni_sadrzaj>
    <derivirana_varijabla naziv="DomainObject.Predmet.TrenutnaVrijednost_1">12571.25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DAVID j.d.o.o. za usluge</item>
    </izvorni_sadrzaj>
    <derivirana_varijabla naziv="DomainObject.Predmet.ProtuStrankaListFormated_1">
      <item>PEKARSTVO DAVID j.d.o.o. za usluge</item>
    </derivirana_varijabla>
  </DomainObject.Predmet.ProtuStrankaListFormated>
  <DomainObject.Predmet.ProtuStrankaListFormatedOIB>
    <izvorni_sadrzaj>
      <item>PEKARSTVO DAVID j.d.o.o. za usluge, OIB 67570120300</item>
    </izvorni_sadrzaj>
    <derivirana_varijabla naziv="DomainObject.Predmet.ProtuStrankaListFormatedOIB_1">
      <item>PEKARSTVO DAVID j.d.o.o. za usluge, OIB 67570120300</item>
    </derivirana_varijabla>
  </DomainObject.Predmet.ProtuStrankaListFormatedOIB>
  <DomainObject.Predmet.ProtuStrankaListFormatedWithAdress>
    <izvorni_sadrzaj>
      <item>PEKARSTVO DAVID j.d.o.o. za usluge, Miroslava Kraljevića 34/A, 10360 Sesvete</item>
    </izvorni_sadrzaj>
    <derivirana_varijabla naziv="DomainObject.Predmet.ProtuStrankaListFormatedWithAdress_1">
      <item>PEKARSTVO DAVID j.d.o.o. za usluge, Miroslava Kraljevića 34/A, 10360 Sesvete</item>
    </derivirana_varijabla>
  </DomainObject.Predmet.ProtuStrankaListFormatedWithAdress>
  <DomainObject.Predmet.ProtuStrankaListFormatedWithAdressOIB>
    <izvorni_sadrzaj>
      <item>PEKARSTVO DAVID j.d.o.o. za usluge, OIB 67570120300, Miroslava Kraljevića 34/A, 10360 Sesvete</item>
    </izvorni_sadrzaj>
    <derivirana_varijabla naziv="DomainObject.Predmet.ProtuStrankaListFormatedWithAdressOIB_1">
      <item>PEKARSTVO DAVID j.d.o.o. za usluge, OIB 67570120300, Miroslava Kraljevića 34/A, 10360 Sesvete</item>
    </derivirana_varijabla>
  </DomainObject.Predmet.ProtuStrankaListFormatedWithAdressOIB>
  <DomainObject.Predmet.ProtuStrankaListNazivFormated>
    <izvorni_sadrzaj>
      <item>PEKARSTVO DAVID j.d.o.o. za usluge</item>
    </izvorni_sadrzaj>
    <derivirana_varijabla naziv="DomainObject.Predmet.ProtuStrankaListNazivFormated_1">
      <item>PEKARSTVO DAVID j.d.o.o. za usluge</item>
    </derivirana_varijabla>
  </DomainObject.Predmet.ProtuStrankaListNazivFormated>
  <DomainObject.Predmet.ProtuStrankaListNazivFormatedOIB>
    <izvorni_sadrzaj>
      <item>PEKARSTVO DAVID j.d.o.o. za usluge, OIB 67570120300</item>
    </izvorni_sadrzaj>
    <derivirana_varijabla naziv="DomainObject.Predmet.ProtuStrankaListNazivFormatedOIB_1">
      <item>PEKARSTVO DAVID j.d.o.o. za usluge, OIB 67570120300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DAVID j.d.o.o. za usluge</izvorni_sadrzaj>
    <derivirana_varijabla naziv="DomainObject.Predmet.ProtustrankaIDrugi_1">PEKARSTVO DAVID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PEKARSTVO DAVID j.d.o.o. za usluge, OIB 67570120300, Miroslava Kraljevića 34/A, 10360 Sesvete</izvorni_sadrzaj>
    <derivirana_varijabla naziv="DomainObject.Predmet.ProtustrankaIDrugiAdressOIB_1">PEKARSTVO DAVID j.d.o.o. za usluge, OIB 67570120300, Miroslava Kraljevića 34/A,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PEKARSTVO DAVID j.d.o.o. za usluge</item>
      <item>FINA Regionalni centar Zagreb</item>
    </izvorni_sadrzaj>
    <derivirana_varijabla naziv="DomainObject.Predmet.SudioniciListNaziv_1">
      <item>PEKARSTVO DAVID j.d.o.o. za usluge</item>
      <item>FINA Regionalni centar Zagreb</item>
    </derivirana_varijabla>
  </DomainObject.Predmet.SudioniciListNaziv>
  <DomainObject.Predmet.SudioniciListAdressOIB>
    <izvorni_sadrzaj>
      <item>PEKARSTVO DAVID j.d.o.o. za usluge, OIB 67570120300, Miroslava Kraljevića 34/A,10360 Sesvete</item>
      <item>FINA Regionalni centar Zagreb, OIB 85821130368, Trg svibanjskih žrtava 1995. br. 1,10000 Zagreb</item>
    </izvorni_sadrzaj>
    <derivirana_varijabla naziv="DomainObject.Predmet.SudioniciListAdressOIB_1">
      <item>PEKARSTVO DAVID j.d.o.o. za usluge, OIB 67570120300, Miroslava Kraljevića 34/A,10360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67570120300</item>
      <item>, OIB 85821130368</item>
    </izvorni_sadrzaj>
    <derivirana_varijabla naziv="DomainObject.Predmet.SudioniciListNazivOIB_1">
      <item>, OIB 67570120300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EA19B-EB20-41C9-922C-4F463C16C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820</properties:Words>
  <properties:Characters>4635</properties:Characters>
  <properties:Lines>114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2017-03-31T09:02:00Z</dcterms:created>
  <dc:creator>alet</dc:creator>
  <cp:lastModifiedBy>wsadmin</cp:lastModifiedBy>
  <cp:lastPrinted>2017-03-16T13:29:00Z</cp:lastPrinted>
  <dcterms:modified xmlns:xsi="http://www.w3.org/2001/XMLSchema-instance" xsi:type="dcterms:W3CDTF">2017-03-31T09:43:00Z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