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76b36" w14:paraId="d076b36" w:rsidRDefault="00DF2947" w:rsidR="00E17EF8">
      <w:pPr>
        <w15:collapsed w:val="false"/>
      </w:pPr>
      <w:bookmarkStart w:name="_GoBack" w:id="0"/>
      <w:bookmarkEnd w:id="0"/>
      <w:r>
        <w:t xml:space="preserve">                   </w:t>
      </w:r>
      <w:r w:rsidR="00E17EF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>
      <w:pPr>
        <w:jc w:val="both"/>
      </w:pPr>
    </w:p>
    <w:p w:rsidRDefault="00DF2947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BB10F5">
        <w:t xml:space="preserve">                     </w:t>
      </w:r>
      <w:r w:rsidR="00BB10F5">
        <w:tab/>
      </w:r>
    </w:p>
    <w:p w:rsidRDefault="00DF2947" w:rsidP="0070027B" w:rsidR="0070027B" w:rsidRPr="0070027B">
      <w:pPr>
        <w:jc w:val="both"/>
      </w:pPr>
      <w:r>
        <w:t xml:space="preserve">        Zagreb, </w:t>
      </w:r>
      <w:r w:rsidR="0070027B" w:rsidRPr="0070027B">
        <w:t>Amruševa 2/II</w:t>
      </w:r>
    </w:p>
    <w:p w:rsidRDefault="00DF2947" w:rsidP="00AE30AB" w:rsidR="00AE30AB" w:rsidRPr="00516BD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89. St-</w:t>
      </w:r>
      <w:r w:rsidR="00A7373B">
        <w:t>2138</w:t>
      </w:r>
      <w:r w:rsidR="00A10181">
        <w:t>/16</w:t>
      </w:r>
      <w:r>
        <w:t>-</w:t>
      </w:r>
      <w:r w:rsidR="00A7373B">
        <w:t>33</w:t>
      </w:r>
    </w:p>
    <w:p w:rsidRDefault="00DF2947" w:rsidP="00AE30AB" w:rsidR="00DF2947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DF2947" w:rsidP="00BB10F5" w:rsidR="00EB51F8" w:rsidRPr="00457929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dužnikom </w:t>
      </w:r>
      <w:r w:rsidR="00A7373B">
        <w:rPr>
          <w:lang w:val="pt-BR"/>
        </w:rPr>
        <w:t>NESTIĆ USLUGE d.o.o., OIB 09688457766, Velika Ostrna (Grad Dugo Selo), Samoborska 3</w:t>
      </w:r>
      <w:r w:rsidR="00DC268C" w:rsidRPr="00372077">
        <w:t xml:space="preserve">, </w:t>
      </w:r>
      <w:r w:rsidR="00A7373B" w:rsidRPr="00457929">
        <w:t>20. prosinca 2017</w:t>
      </w:r>
      <w:r w:rsidR="00EB51F8" w:rsidRPr="00457929">
        <w:rPr>
          <w:lang w:val="pt-BR"/>
        </w:rPr>
        <w:t>.</w:t>
      </w:r>
      <w:r w:rsidR="00EB51F8" w:rsidRPr="00457929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10181" w:rsidP="00A10181" w:rsidR="00C12410" w:rsidRPr="00457929">
      <w:pPr>
        <w:jc w:val="both"/>
      </w:pPr>
      <w:r>
        <w:tab/>
        <w:t>I.</w:t>
      </w:r>
      <w:r w:rsidR="00A7373B">
        <w:t xml:space="preserve"> </w:t>
      </w:r>
      <w:r w:rsidR="00C12410" w:rsidRPr="003A7D16">
        <w:t xml:space="preserve">Otvara se </w:t>
      </w:r>
      <w:r w:rsidR="00D85CC6" w:rsidRPr="003A7D16">
        <w:t>stečajni postupak nad</w:t>
      </w:r>
      <w:r w:rsidR="00830ADC">
        <w:t xml:space="preserve"> dužnikom</w:t>
      </w:r>
      <w:r w:rsidR="00D85CC6" w:rsidRPr="003A7D16">
        <w:t xml:space="preserve"> </w:t>
      </w:r>
      <w:r w:rsidR="00A7373B">
        <w:rPr>
          <w:lang w:val="pt-BR"/>
        </w:rPr>
        <w:t>NESTIĆ USLUGE d.o.o., OIB 09688457766, Velika Ostrna (Grad Dugo Selo), Samoborska 3</w:t>
      </w:r>
      <w:r w:rsidR="00C12410" w:rsidRPr="003A7D16">
        <w:t xml:space="preserve">. </w:t>
      </w:r>
      <w:r w:rsidR="009B52EA">
        <w:t>Rješenje</w:t>
      </w:r>
      <w:r w:rsidR="00C12410" w:rsidRPr="003A7D16">
        <w:t xml:space="preserve"> o otvaranju stečajnog postupka nad dužnikom istaknut</w:t>
      </w:r>
      <w:r w:rsidR="00DF2947">
        <w:t>o</w:t>
      </w:r>
      <w:r w:rsidR="00C12410" w:rsidRPr="003A7D16">
        <w:t xml:space="preserve"> je na </w:t>
      </w:r>
      <w:r w:rsidR="009B52EA">
        <w:t>e-</w:t>
      </w:r>
      <w:r w:rsidR="00C12410" w:rsidRPr="003A7D16">
        <w:t xml:space="preserve">oglasnoj ploči Trgovačkog suda u Zagrebu </w:t>
      </w:r>
      <w:r w:rsidR="00C12410" w:rsidRPr="00457929">
        <w:t>dan</w:t>
      </w:r>
      <w:r w:rsidR="00347CA4" w:rsidRPr="00457929">
        <w:t xml:space="preserve">a </w:t>
      </w:r>
      <w:r w:rsidR="00A7373B" w:rsidRPr="00457929">
        <w:t>20. prosinca 2017</w:t>
      </w:r>
      <w:r w:rsidR="009C6B90" w:rsidRPr="00457929">
        <w:t>. u</w:t>
      </w:r>
      <w:r w:rsidR="00474B93" w:rsidRPr="00457929">
        <w:t xml:space="preserve"> </w:t>
      </w:r>
      <w:r w:rsidR="00457929" w:rsidRPr="00457929">
        <w:t>12</w:t>
      </w:r>
      <w:r w:rsidR="00474B93" w:rsidRPr="00457929">
        <w:t>.00</w:t>
      </w:r>
      <w:r w:rsidR="00C12410" w:rsidRPr="00457929">
        <w:t xml:space="preserve"> sati.</w:t>
      </w:r>
    </w:p>
    <w:p w:rsidRDefault="00A7373B" w:rsidP="00A10181" w:rsidR="00A10181" w:rsidRPr="00A10181">
      <w:pPr>
        <w:jc w:val="both"/>
        <w:rPr>
          <w:color w:val="FF0000"/>
        </w:rPr>
      </w:pPr>
      <w:r>
        <w:tab/>
        <w:t xml:space="preserve">II. </w:t>
      </w:r>
      <w:r w:rsidR="009C4BB2">
        <w:t>Ukida se mjera</w:t>
      </w:r>
      <w:r w:rsidR="00A10181" w:rsidRPr="00DD6686">
        <w:t xml:space="preserve"> osiguranja određen</w:t>
      </w:r>
      <w:r w:rsidR="009C4BB2">
        <w:t>a</w:t>
      </w:r>
      <w:r w:rsidR="00A10181" w:rsidRPr="00DD6686">
        <w:t xml:space="preserve"> rješenjem ovog suda posl. br. St-</w:t>
      </w:r>
      <w:r>
        <w:t>2138/16-12</w:t>
      </w:r>
      <w:r w:rsidR="00A10181" w:rsidRPr="00DD6686">
        <w:t xml:space="preserve"> od </w:t>
      </w:r>
      <w:r>
        <w:t>24. ožujka 2017</w:t>
      </w:r>
      <w:r w:rsidR="00A10181" w:rsidRPr="00DD6686">
        <w:t>. te se razrješava dužnosti privremen</w:t>
      </w:r>
      <w:r w:rsidR="00A10181">
        <w:t>i</w:t>
      </w:r>
      <w:r w:rsidR="00A10181" w:rsidRPr="00DD6686">
        <w:t xml:space="preserve"> stečajn</w:t>
      </w:r>
      <w:r w:rsidR="00A10181">
        <w:t>i</w:t>
      </w:r>
      <w:r w:rsidR="00A10181" w:rsidRPr="00DD6686">
        <w:t xml:space="preserve"> </w:t>
      </w:r>
      <w:r w:rsidR="00A10181">
        <w:t xml:space="preserve">upravitelj </w:t>
      </w:r>
      <w:r w:rsidRPr="009A7BED">
        <w:t>Zlatko Kosec, OIB 708757</w:t>
      </w:r>
      <w:r>
        <w:t>93577, Mali Bukovec, Dubovica 4</w:t>
      </w:r>
      <w:r w:rsidR="00A10181" w:rsidRPr="00A10181">
        <w:rPr>
          <w:color w:val="FF0000"/>
        </w:rPr>
        <w:t>.</w:t>
      </w:r>
    </w:p>
    <w:p w:rsidRDefault="00A10181" w:rsidP="00A10181" w:rsidR="00A10181" w:rsidRPr="00A10181">
      <w:pPr>
        <w:jc w:val="both"/>
        <w:rPr>
          <w:color w:val="FF0000"/>
        </w:rPr>
      </w:pPr>
      <w:r>
        <w:tab/>
        <w:t>III.</w:t>
      </w:r>
      <w:r w:rsidR="00A7373B">
        <w:t xml:space="preserve"> </w:t>
      </w:r>
      <w:r w:rsidRPr="00DD6686">
        <w:t xml:space="preserve">Za stečajnog upravitelja </w:t>
      </w:r>
      <w:r w:rsidRPr="002D5660">
        <w:t>imenuje se</w:t>
      </w:r>
      <w:r w:rsidR="002D5660" w:rsidRPr="002D5660">
        <w:t xml:space="preserve"> </w:t>
      </w:r>
      <w:r w:rsidR="00A7373B" w:rsidRPr="009A7BED">
        <w:t>Zlatko Kosec, OIB 708757</w:t>
      </w:r>
      <w:r w:rsidR="00A7373B">
        <w:t>93577, Mali Bukovec, Dubovica 4</w:t>
      </w:r>
      <w:r w:rsidR="002D5660">
        <w:t>.</w:t>
      </w:r>
      <w:r w:rsidRPr="00DD6686">
        <w:t xml:space="preserve"> </w:t>
      </w:r>
    </w:p>
    <w:p w:rsidRDefault="00E520E0" w:rsidP="00E520E0" w:rsidR="00FE65B8" w:rsidRPr="003A7D16">
      <w:pPr>
        <w:jc w:val="both"/>
      </w:pPr>
      <w:r>
        <w:tab/>
      </w:r>
      <w:r w:rsidR="00A10181">
        <w:t>IV</w:t>
      </w:r>
      <w:r w:rsidR="00D85CC6" w:rsidRPr="003A7D16">
        <w:t>.</w:t>
      </w:r>
      <w:r w:rsidR="00C12410" w:rsidRPr="003A7D16">
        <w:t xml:space="preserve"> Zaključuje se stečajni postupak </w:t>
      </w:r>
      <w:r w:rsidR="00830ADC" w:rsidRPr="00830ADC">
        <w:t xml:space="preserve">nad dužnikom </w:t>
      </w:r>
      <w:r w:rsidR="00A7373B">
        <w:rPr>
          <w:lang w:val="pt-BR"/>
        </w:rPr>
        <w:t>NESTIĆ USLUGE d.o.o., OIB 09688457766, Velika Ostrna (Grad Dugo Selo), Samoborska 3</w:t>
      </w:r>
      <w:r w:rsidR="004971B3">
        <w:t>.</w:t>
      </w:r>
    </w:p>
    <w:p w:rsidRDefault="00E46026" w:rsidP="004038F5" w:rsidR="00E46026">
      <w:pPr>
        <w:ind w:firstLine="708"/>
        <w:jc w:val="both"/>
      </w:pPr>
      <w:r w:rsidRPr="003A7D16">
        <w:t>V. Nastali troškovi podmirit će se iz Fonda za pokriće troškova stečajnog postupka koji se ne mogu namiriti iz imovine dužnika.</w:t>
      </w:r>
    </w:p>
    <w:p w:rsidRDefault="00C12410" w:rsidP="004038F5" w:rsidR="00C12410" w:rsidRPr="003A7D16">
      <w:pPr>
        <w:ind w:firstLine="708"/>
        <w:jc w:val="both"/>
      </w:pPr>
      <w:r w:rsidRPr="003A7D16">
        <w:t>V</w:t>
      </w:r>
      <w:r w:rsidR="00A10181">
        <w:t>I</w:t>
      </w:r>
      <w:r w:rsidR="00D85CC6" w:rsidRPr="003A7D16">
        <w:t xml:space="preserve">. Ovo rješenje objavljuje se </w:t>
      </w:r>
      <w:r w:rsidR="009B52EA">
        <w:t>na mrežnoj stranici e-oglasna ploča Trgovačkog suda u Zagrebu</w:t>
      </w:r>
      <w:r w:rsidRPr="003A7D16">
        <w:t xml:space="preserve"> i dostavlja sudskom registru ovo</w:t>
      </w:r>
      <w:r w:rsidR="00C12C33" w:rsidRPr="003A7D16">
        <w:t>g suda radi brisanja dužnika iz</w:t>
      </w:r>
      <w:r w:rsidRPr="003A7D16">
        <w:t xml:space="preserve"> registra.</w:t>
      </w:r>
    </w:p>
    <w:p w:rsidRDefault="009C6B90" w:rsidP="0023149C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691590" w:rsidP="00D85CC6" w:rsidR="00691590" w:rsidRPr="003A7D16">
      <w:pPr>
        <w:jc w:val="center"/>
      </w:pPr>
    </w:p>
    <w:p w:rsidRDefault="00DF2947" w:rsidP="00DF2947" w:rsidR="00DF2947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>
        <w:t xml:space="preserve"> na dužnikom</w:t>
      </w:r>
      <w:r w:rsidRPr="003A50F5">
        <w:t xml:space="preserve"> </w:t>
      </w:r>
      <w:r w:rsidR="00A7373B">
        <w:rPr>
          <w:lang w:val="pt-BR"/>
        </w:rPr>
        <w:t>NESTIĆ USLUGE d.o.o., OIB 09688457766, Velika Ostrna (Grad Dugo Selo), Samoborska 3</w:t>
      </w:r>
      <w:r w:rsidRPr="003A50F5">
        <w:rPr>
          <w:lang w:val="pt-BR"/>
        </w:rPr>
        <w:t>.</w:t>
      </w:r>
    </w:p>
    <w:p w:rsidRDefault="00DF2947" w:rsidP="00DF2947" w:rsidR="00DF2947" w:rsidRPr="003A50F5">
      <w:pPr>
        <w:ind w:firstLine="709"/>
        <w:jc w:val="both"/>
      </w:pPr>
      <w:r w:rsidRPr="003A50F5">
        <w:t xml:space="preserve">Prijedlog je podnesen na temelju čl. </w:t>
      </w:r>
      <w:r w:rsidR="00A7373B">
        <w:t>444</w:t>
      </w:r>
      <w:r w:rsidRPr="003A50F5">
        <w:t xml:space="preserve">. st. </w:t>
      </w:r>
      <w:r w:rsidR="00A7373B">
        <w:t>2</w:t>
      </w:r>
      <w:r w:rsidRPr="003A50F5">
        <w:t xml:space="preserve">. Stečajnog zakona („Narodne novine“ broj 71/15, dalje: SZ). </w:t>
      </w:r>
    </w:p>
    <w:p w:rsidRDefault="00A7373B" w:rsidP="00A7373B" w:rsidR="00A7373B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688</w:t>
      </w:r>
      <w:r w:rsidRPr="00070D63">
        <w:t xml:space="preserve"> dana, u ukupnom iznosu od </w:t>
      </w:r>
      <w:r>
        <w:t xml:space="preserve">65.038,03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</w:t>
      </w:r>
      <w:r w:rsidRPr="00070D63">
        <w:rPr>
          <w:lang w:val="en-GB"/>
        </w:rPr>
        <w:lastRenderedPageBreak/>
        <w:t xml:space="preserve">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DF2947" w:rsidP="00DF2947" w:rsidR="00DF2947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F11506" w:rsidP="00F11506" w:rsidR="00F11506" w:rsidRPr="00F11506">
      <w:pPr>
        <w:pStyle w:val="Tijeloteksta"/>
        <w:ind w:firstLine="708"/>
        <w:rPr>
          <w:color w:val="FF0000"/>
        </w:rPr>
      </w:pPr>
      <w:r w:rsidRPr="003A50F5">
        <w:t xml:space="preserve">Sud je rješenjem od </w:t>
      </w:r>
      <w:r w:rsidR="00A7373B">
        <w:t>22. prosinca</w:t>
      </w:r>
      <w:r w:rsidRPr="003A50F5">
        <w:t xml:space="preserve"> 2016. pokrenuo prethodni postupak nad dužnikom, a </w:t>
      </w:r>
      <w:r w:rsidRPr="003A50F5">
        <w:br/>
      </w:r>
      <w:r w:rsidR="00A7373B">
        <w:t>2</w:t>
      </w:r>
      <w:r>
        <w:t xml:space="preserve">. </w:t>
      </w:r>
      <w:r w:rsidR="00E520E0">
        <w:t>veljače 2017</w:t>
      </w:r>
      <w:r w:rsidRPr="003A50F5">
        <w:t xml:space="preserve">. održano je ročište </w:t>
      </w:r>
      <w:r>
        <w:t xml:space="preserve">radi očitovanja o prijedlogu za otvaranje stečajnog postupka </w:t>
      </w:r>
      <w:r w:rsidRPr="003A50F5">
        <w:t xml:space="preserve">na koje </w:t>
      </w:r>
      <w:r>
        <w:t>ni</w:t>
      </w:r>
      <w:r w:rsidRPr="003A50F5">
        <w:t>je pristupio zastupnik po zakonu dužn</w:t>
      </w:r>
      <w:r>
        <w:t>ika.</w:t>
      </w:r>
      <w:r w:rsidRPr="003A50F5">
        <w:t xml:space="preserve"> </w:t>
      </w:r>
    </w:p>
    <w:p w:rsidRDefault="00BB10F5" w:rsidP="00BB10F5" w:rsidR="00BB10F5" w:rsidRPr="00BB10F5">
      <w:pPr>
        <w:ind w:firstLine="708"/>
        <w:jc w:val="both"/>
      </w:pPr>
      <w:r w:rsidRPr="00BB10F5">
        <w:t xml:space="preserve">Rješenjem od </w:t>
      </w:r>
      <w:r w:rsidR="00A7373B">
        <w:t xml:space="preserve">24. ožujka </w:t>
      </w:r>
      <w:r w:rsidR="00F11506">
        <w:t>201</w:t>
      </w:r>
      <w:r w:rsidR="00A7373B">
        <w:t>7</w:t>
      </w:r>
      <w:r w:rsidRPr="00BB10F5">
        <w:t xml:space="preserve">. imenovan je </w:t>
      </w:r>
      <w:r w:rsidR="00A7373B">
        <w:t>Zlatko Kosec</w:t>
      </w:r>
      <w:r w:rsidRPr="00BB10F5">
        <w:t xml:space="preserve"> privremenim stečajnim upraviteljem u ovom predmetu, čija je dužnost bila utvrditi imovinu stečajnog dužnika, stanje obveza stečajnog dužnika, zatim je li imovina stečajnog dužnika dovoljna za namirenje troškova stečajnog postupka, kao i iznos predvidivih troškova prethodnog i stečajnog postupka.</w:t>
      </w:r>
    </w:p>
    <w:p w:rsidRDefault="00BB10F5" w:rsidP="00A7373B" w:rsidR="00A7373B" w:rsidRPr="00626E67">
      <w:pPr>
        <w:pStyle w:val="Tijeloteksta"/>
        <w:ind w:firstLine="708"/>
        <w:rPr>
          <w:i/>
        </w:rPr>
      </w:pPr>
      <w:r w:rsidRPr="00BB10F5">
        <w:t xml:space="preserve">Iz izvješća privremenog stečajnog upravitelja, kao i njegovog iskaza na ročištu od </w:t>
      </w:r>
      <w:r w:rsidRPr="00BB10F5">
        <w:br/>
      </w:r>
      <w:r w:rsidR="00A7373B">
        <w:t>7. rujna</w:t>
      </w:r>
      <w:r w:rsidRPr="00BB10F5">
        <w:t xml:space="preserve"> 201</w:t>
      </w:r>
      <w:r w:rsidR="00563793">
        <w:t>7</w:t>
      </w:r>
      <w:r w:rsidRPr="00BB10F5">
        <w:t xml:space="preserve">., </w:t>
      </w:r>
      <w:r w:rsidR="00563793">
        <w:t>proizlazi da kod dužnika postoje</w:t>
      </w:r>
      <w:r w:rsidRPr="00BB10F5">
        <w:t xml:space="preserve"> stečajni razlo</w:t>
      </w:r>
      <w:r w:rsidR="00563793">
        <w:t>zi</w:t>
      </w:r>
      <w:r w:rsidRPr="00BB10F5">
        <w:t xml:space="preserve">  nesposobnost za plaćanje</w:t>
      </w:r>
      <w:r w:rsidR="00563793">
        <w:t xml:space="preserve"> i prezaduženost</w:t>
      </w:r>
      <w:r w:rsidR="00A7373B">
        <w:t>,</w:t>
      </w:r>
      <w:r w:rsidR="00A7373B" w:rsidRPr="00A7373B">
        <w:t xml:space="preserve"> </w:t>
      </w:r>
      <w:r w:rsidR="00A7373B" w:rsidRPr="00626E67">
        <w:t>da ne postoje izgledi za nastavak poslovanja dužnika</w:t>
      </w:r>
      <w:r w:rsidR="00A7373B">
        <w:t xml:space="preserve"> te</w:t>
      </w:r>
      <w:r w:rsidR="00A7373B" w:rsidRPr="00626E67">
        <w:t xml:space="preserve"> da dužnik nema imovinu dostatnu za namirenje stečajnog postupka</w:t>
      </w:r>
      <w:r w:rsidR="00A7373B">
        <w:t xml:space="preserve">. Privremeni stečajni upravitelj na ročištu je dopunio izvješće na način da dodaje da prije rješenja o otvaranju i zaključenju stečajnog postupka treba pozvati vjerovnike na uplatu predujma za pokriće troškova stečajnog postupka te je </w:t>
      </w:r>
      <w:r w:rsidR="00A7373B" w:rsidRPr="00626E67">
        <w:t>predl</w:t>
      </w:r>
      <w:r w:rsidR="00A7373B">
        <w:t>ožio</w:t>
      </w:r>
      <w:r w:rsidR="00A7373B" w:rsidRPr="00626E67">
        <w:t xml:space="preserve"> dužnikove vjerovnike pozvati na predujam u iznosu od </w:t>
      </w:r>
      <w:r w:rsidR="00A7373B">
        <w:t>20.000,</w:t>
      </w:r>
      <w:r w:rsidR="00A7373B" w:rsidRPr="003C0F52">
        <w:t xml:space="preserve">00 kn za </w:t>
      </w:r>
      <w:r w:rsidR="00A7373B" w:rsidRPr="00F7249E">
        <w:t xml:space="preserve">pokriće troškova stečajnog postupka </w:t>
      </w:r>
      <w:r w:rsidR="00A7373B">
        <w:t>bazirano na 6 mjeseci i to</w:t>
      </w:r>
      <w:r w:rsidR="00A7373B" w:rsidRPr="003A50F5">
        <w:t xml:space="preserve">: </w:t>
      </w:r>
      <w:r w:rsidR="00A7373B">
        <w:t>nagrada stečajnom upravitelju u iznosu od 5</w:t>
      </w:r>
      <w:r w:rsidR="00A7373B" w:rsidRPr="003A50F5">
        <w:t>.000,00 kn,</w:t>
      </w:r>
      <w:r w:rsidR="00A7373B">
        <w:t xml:space="preserve"> </w:t>
      </w:r>
      <w:r w:rsidR="00A7373B" w:rsidRPr="002D4095">
        <w:t>troš</w:t>
      </w:r>
      <w:r w:rsidR="00A7373B">
        <w:t>kovi knjigovodstva u iznosu od 9</w:t>
      </w:r>
      <w:r w:rsidR="00A7373B" w:rsidRPr="002D4095">
        <w:t>.000,00 kn</w:t>
      </w:r>
      <w:r w:rsidR="00A7373B">
        <w:t xml:space="preserve">, troškovi platnog prometa, blagajne, telefona, uredski troškovi, troškovi ostalih administrativnih poslova u iznosu od 6.000,00 kn </w:t>
      </w:r>
      <w:r w:rsidR="00A7373B" w:rsidRPr="00F7249E">
        <w:t xml:space="preserve">pa ukoliko nitko od vjerovnika ne </w:t>
      </w:r>
      <w:r w:rsidR="00A7373B" w:rsidRPr="00626E67">
        <w:t>predujmi taj iznos, istovremeno otvoriti i zaključiti stečaj</w:t>
      </w:r>
      <w:r w:rsidR="00A7373B" w:rsidRPr="00626E67">
        <w:rPr>
          <w:i/>
        </w:rPr>
        <w:t>.</w:t>
      </w:r>
    </w:p>
    <w:p w:rsidRDefault="00A7373B" w:rsidP="00A7373B" w:rsidR="00A7373B">
      <w:pPr>
        <w:pStyle w:val="Tijeloteksta"/>
        <w:ind w:firstLine="708"/>
      </w:pPr>
      <w:r w:rsidRPr="003A50F5">
        <w:t xml:space="preserve">Uvidom u </w:t>
      </w:r>
      <w:r>
        <w:t>potvrdu</w:t>
      </w:r>
      <w:r w:rsidRPr="003A50F5">
        <w:t xml:space="preserve"> FINE od </w:t>
      </w:r>
      <w:r>
        <w:t>23. svibnja 2017</w:t>
      </w:r>
      <w:r w:rsidRPr="003A50F5">
        <w:t xml:space="preserve">. (list </w:t>
      </w:r>
      <w:r>
        <w:t>59</w:t>
      </w:r>
      <w:r w:rsidRPr="003A50F5">
        <w:t xml:space="preserve"> spisa) sud je utvrdio da </w:t>
      </w:r>
      <w:r>
        <w:t>je dužnik na dan 23. svibnja 2017. u Očevidniku redoslijeda osnova za plaćanje imao neizvršene osnove u neprekinutom razdoblju od 1317 dana u ukupnom iznosu od 97.451,21 kn.</w:t>
      </w:r>
    </w:p>
    <w:p w:rsidRDefault="00691590" w:rsidP="00691590" w:rsidR="00691590">
      <w:pPr>
        <w:ind w:firstLine="708"/>
        <w:jc w:val="both"/>
      </w:pPr>
      <w:r w:rsidRPr="003A7D16">
        <w:t xml:space="preserve">Sud je rješenjem od </w:t>
      </w:r>
      <w:r w:rsidR="00A7373B">
        <w:t>7. rujna</w:t>
      </w:r>
      <w:r w:rsidR="00563793">
        <w:t xml:space="preserve"> 2017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postupka nad dužnikom </w:t>
      </w:r>
      <w:r w:rsidRPr="00A93839">
        <w:rPr>
          <w:lang w:val="pt-BR"/>
        </w:rPr>
        <w:t xml:space="preserve">u roku 15 dana predujmiti iznos od </w:t>
      </w:r>
      <w:r w:rsidR="00A7373B">
        <w:rPr>
          <w:lang w:val="pt-BR"/>
        </w:rPr>
        <w:t>20.000,00</w:t>
      </w:r>
      <w:r w:rsidR="00563793" w:rsidRPr="003A50F5">
        <w:t xml:space="preserve"> </w:t>
      </w:r>
      <w:r w:rsidRPr="00A93839">
        <w:t>kn za pokriće troškova prethodnog i stečajnog postupka</w:t>
      </w:r>
      <w:r>
        <w:t>. Navedeno rješenje objavljeno je na mrežnoj stranici e-oglasna pl</w:t>
      </w:r>
      <w:r w:rsidR="00563793">
        <w:t xml:space="preserve">oča Trgovačkog suda u Zagrebu </w:t>
      </w:r>
      <w:r w:rsidR="00A7373B">
        <w:t>7. rujna</w:t>
      </w:r>
      <w:r w:rsidR="00563793">
        <w:t xml:space="preserve"> 2017</w:t>
      </w:r>
      <w:r>
        <w:t>.</w:t>
      </w:r>
      <w:r w:rsidRPr="003A7D16">
        <w:t xml:space="preserve"> Vjerovnici nisu predujmili iznos od </w:t>
      </w:r>
      <w:r w:rsidR="00A7373B">
        <w:rPr>
          <w:lang w:val="pt-BR"/>
        </w:rPr>
        <w:t>20.000,00 kn</w:t>
      </w:r>
      <w:r w:rsidRPr="004971B3">
        <w:t xml:space="preserve"> </w:t>
      </w:r>
      <w:r w:rsidRPr="003A7D16">
        <w:t xml:space="preserve">za pokriće troškova prethodnog i stečajnog postupka. </w:t>
      </w:r>
    </w:p>
    <w:p w:rsidRDefault="00636A1C" w:rsidP="00636A1C" w:rsidR="00636A1C" w:rsidRPr="00A93839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</w:t>
      </w:r>
      <w:r w:rsidR="00563793">
        <w:t xml:space="preserve"> i prezaduženost</w:t>
      </w:r>
      <w:r w:rsidRPr="00A93839">
        <w:t>.</w:t>
      </w:r>
    </w:p>
    <w:p w:rsidRDefault="00636A1C" w:rsidP="00636A1C" w:rsidR="00636A1C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6336F" w:rsidP="00B6336F" w:rsidR="00B6336F">
      <w:pPr>
        <w:ind w:firstLine="708"/>
        <w:jc w:val="both"/>
      </w:pPr>
      <w:r w:rsidRPr="00CD3E07">
        <w:t>S obzirom na to da je kod dužnika ostvar</w:t>
      </w:r>
      <w:r w:rsidR="007020DF">
        <w:t>en stečajni razlog nesposobnost</w:t>
      </w:r>
      <w:r w:rsidRPr="00CD3E07">
        <w:t xml:space="preserve"> za plaćanje</w:t>
      </w:r>
      <w:r w:rsidR="00563793">
        <w:t xml:space="preserve"> i prezaduženost</w:t>
      </w:r>
      <w:r w:rsidRPr="00CD3E07">
        <w:t xml:space="preserve"> te njegova imovina, koja bi ušla u stečajnu masu, nije dovoljna za namirenje troškova postupka i nije predujmljen iznos za pokriće troškova prethodnog i stečajnog postupka određen rješenjem suda, valjalo je u skladu s citiranom odredbom čl. </w:t>
      </w:r>
      <w:r w:rsidR="00BB10F5">
        <w:t>132</w:t>
      </w:r>
      <w:r w:rsidR="004F190A">
        <w:t>. st. 2</w:t>
      </w:r>
      <w:r w:rsidRPr="00CD3E07">
        <w:t>. SZ-a otvoriti i zaključiti stečajni postupak nad dužnikom.</w:t>
      </w:r>
    </w:p>
    <w:p w:rsidRDefault="009C4BB2" w:rsidP="00C258FA" w:rsidR="00C258FA">
      <w:pPr>
        <w:ind w:firstLine="708"/>
        <w:jc w:val="both"/>
      </w:pPr>
      <w:r>
        <w:lastRenderedPageBreak/>
        <w:t>Odluka iz stavka II izreke</w:t>
      </w:r>
      <w:r w:rsidR="002D5660">
        <w:t xml:space="preserve"> rješenja</w:t>
      </w:r>
      <w:r>
        <w:t xml:space="preserve"> temelji se na </w:t>
      </w:r>
      <w:r w:rsidR="002D5660">
        <w:t xml:space="preserve">odredbi </w:t>
      </w:r>
      <w:r>
        <w:t>čl. 122. SZ-a, a s</w:t>
      </w:r>
      <w:r w:rsidR="00C258FA">
        <w:t xml:space="preserve">ukladno odredbi čl. 85.st.2. SZ-a obzirom da je u stečajnom postupku imenovan privremeni stečajni upravitelj sud je privremenog stečajnog upravitelja imenovao stečajnim upraviteljem. </w:t>
      </w:r>
    </w:p>
    <w:p w:rsidRDefault="00C12410" w:rsidP="00C12410" w:rsidR="00C12410" w:rsidRPr="003A7D16"/>
    <w:p w:rsidRDefault="00363447" w:rsidP="00363447" w:rsidR="00C12410" w:rsidRPr="00372077">
      <w:pPr>
        <w:jc w:val="center"/>
      </w:pPr>
      <w:r w:rsidRPr="00372077">
        <w:t xml:space="preserve">U </w:t>
      </w:r>
      <w:r w:rsidR="00C12410" w:rsidRPr="00372077">
        <w:t>Zagreb</w:t>
      </w:r>
      <w:r w:rsidR="00CA4E71" w:rsidRPr="00372077">
        <w:t xml:space="preserve">u </w:t>
      </w:r>
      <w:r w:rsidR="00261A45">
        <w:t>20. prosinca</w:t>
      </w:r>
      <w:r w:rsidR="00474B93">
        <w:t xml:space="preserve"> </w:t>
      </w:r>
      <w:r w:rsidR="00563793">
        <w:t>2017</w:t>
      </w:r>
      <w:r w:rsidR="00C12410" w:rsidRPr="00372077">
        <w:t>.</w:t>
      </w:r>
    </w:p>
    <w:p w:rsidRDefault="00C12410" w:rsidP="00C12410" w:rsidR="00C12410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636A1C" w:rsidP="00C6375B" w:rsidR="00363447">
      <w:pPr>
        <w:jc w:val="right"/>
      </w:pPr>
      <w:r>
        <w:t>Nikolina Dorić Hadžisejdić</w:t>
      </w:r>
      <w:r w:rsidR="0059628D">
        <w:t>,v.r.</w:t>
      </w:r>
    </w:p>
    <w:p w:rsidRDefault="00E17EF8" w:rsidP="00C6375B" w:rsidR="00E17EF8">
      <w:pPr>
        <w:jc w:val="right"/>
      </w:pPr>
    </w:p>
    <w:p w:rsidRDefault="00E17EF8" w:rsidP="00C6375B" w:rsidR="00E17EF8">
      <w:pPr>
        <w:jc w:val="right"/>
      </w:pPr>
    </w:p>
    <w:p w:rsidRDefault="00E17EF8" w:rsidP="00C6375B" w:rsidR="00E17EF8" w:rsidRPr="003A7D16">
      <w:pPr>
        <w:jc w:val="right"/>
      </w:pPr>
    </w:p>
    <w:p w:rsidRDefault="00C12410" w:rsidP="00C12410" w:rsidR="00E17EF8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17EF8" w:rsidP="00C12410" w:rsidR="00E17EF8"/>
    <w:p w:rsidRDefault="005F2805" w:rsidP="00C12410" w:rsidR="005F2805"/>
    <w:p w:rsidRDefault="0059628D" w:rsidP="00C359B6" w:rsidR="0059628D">
      <w:pPr>
        <w:pStyle w:val="Bezproreda"/>
        <w:ind w:left="4956"/>
        <w:jc w:val="right"/>
      </w:pPr>
      <w:r>
        <w:t>Za točnost otpravka - ovlašteni službenik</w:t>
      </w:r>
    </w:p>
    <w:p w:rsidRDefault="0059628D" w:rsidP="00C359B6" w:rsidR="0059628D">
      <w:pPr>
        <w:pStyle w:val="Bezproreda"/>
        <w:ind w:left="4956"/>
        <w:jc w:val="right"/>
      </w:pPr>
      <w:r>
        <w:t>Karmela Dolenc</w:t>
      </w:r>
    </w:p>
    <w:p w:rsidRDefault="0059628D" w:rsidP="00C12410" w:rsidR="0059628D"/>
    <w:sectPr w:rsidSect="00E17EF8" w:rsidR="0059628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EF8" w:rsidP="00E17EF8" w:rsidR="00E17EF8">
      <w:r>
        <w:separator/>
      </w:r>
    </w:p>
  </w:endnote>
  <w:endnote w:id="0" w:type="continuationSeparator">
    <w:p w:rsidRDefault="00E17EF8" w:rsidP="00E17EF8" w:rsidR="00E17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EF8" w:rsidP="00E17EF8" w:rsidR="00E17EF8">
      <w:r>
        <w:separator/>
      </w:r>
    </w:p>
  </w:footnote>
  <w:footnote w:id="0" w:type="continuationSeparator">
    <w:p w:rsidRDefault="00E17EF8" w:rsidP="00E17EF8" w:rsidR="00E17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628D">
          <w:rPr>
            <w:noProof/>
          </w:rPr>
          <w:t>3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261A45">
          <w:t>2138/16-33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EA2781"/>
    <w:multiLevelType w:val="hybridMultilevel"/>
    <w:tmpl w:val="7E866852"/>
    <w:lvl w:tplc="83FCE0EC" w:ilvl="0">
      <w:start w:val="1"/>
      <w:numFmt w:val="upperRoman"/>
      <w:lvlText w:val="%1."/>
      <w:lvlJc w:val="left"/>
      <w:pPr>
        <w:ind w:hanging="960" w:left="166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38FA"/>
    <w:rsid w:val="000B68F6"/>
    <w:rsid w:val="00144607"/>
    <w:rsid w:val="00153F9F"/>
    <w:rsid w:val="001D0B43"/>
    <w:rsid w:val="001D472A"/>
    <w:rsid w:val="0023149C"/>
    <w:rsid w:val="00261A45"/>
    <w:rsid w:val="002B4737"/>
    <w:rsid w:val="002C25CA"/>
    <w:rsid w:val="002D5660"/>
    <w:rsid w:val="002E0229"/>
    <w:rsid w:val="002F255E"/>
    <w:rsid w:val="00347CA4"/>
    <w:rsid w:val="00350F72"/>
    <w:rsid w:val="00363447"/>
    <w:rsid w:val="00372077"/>
    <w:rsid w:val="0038259F"/>
    <w:rsid w:val="00392E4D"/>
    <w:rsid w:val="003A7D16"/>
    <w:rsid w:val="004038F5"/>
    <w:rsid w:val="00410190"/>
    <w:rsid w:val="00414A89"/>
    <w:rsid w:val="00457929"/>
    <w:rsid w:val="00470722"/>
    <w:rsid w:val="00471353"/>
    <w:rsid w:val="00474728"/>
    <w:rsid w:val="00474B93"/>
    <w:rsid w:val="004963DC"/>
    <w:rsid w:val="004971B3"/>
    <w:rsid w:val="004C5B58"/>
    <w:rsid w:val="004D34E6"/>
    <w:rsid w:val="004F190A"/>
    <w:rsid w:val="0051697E"/>
    <w:rsid w:val="00516BDB"/>
    <w:rsid w:val="005224DC"/>
    <w:rsid w:val="005448EA"/>
    <w:rsid w:val="005611B7"/>
    <w:rsid w:val="00563793"/>
    <w:rsid w:val="0059628D"/>
    <w:rsid w:val="005A2B10"/>
    <w:rsid w:val="005F2805"/>
    <w:rsid w:val="00603A21"/>
    <w:rsid w:val="00636A1C"/>
    <w:rsid w:val="00691590"/>
    <w:rsid w:val="00693D34"/>
    <w:rsid w:val="006D3825"/>
    <w:rsid w:val="006F05DF"/>
    <w:rsid w:val="0070027B"/>
    <w:rsid w:val="007020DF"/>
    <w:rsid w:val="007859F3"/>
    <w:rsid w:val="007A570C"/>
    <w:rsid w:val="007E349A"/>
    <w:rsid w:val="00830ADC"/>
    <w:rsid w:val="008A1D07"/>
    <w:rsid w:val="008E59F9"/>
    <w:rsid w:val="008F6699"/>
    <w:rsid w:val="008F76E8"/>
    <w:rsid w:val="0093392E"/>
    <w:rsid w:val="00975210"/>
    <w:rsid w:val="009B52EA"/>
    <w:rsid w:val="009B7AB6"/>
    <w:rsid w:val="009C4BB2"/>
    <w:rsid w:val="009C6B90"/>
    <w:rsid w:val="009E4E4C"/>
    <w:rsid w:val="00A10181"/>
    <w:rsid w:val="00A7373B"/>
    <w:rsid w:val="00AD1CFD"/>
    <w:rsid w:val="00AE30AB"/>
    <w:rsid w:val="00B42CB3"/>
    <w:rsid w:val="00B6336F"/>
    <w:rsid w:val="00B7486C"/>
    <w:rsid w:val="00B8024A"/>
    <w:rsid w:val="00B962BE"/>
    <w:rsid w:val="00BB10F5"/>
    <w:rsid w:val="00BD17D3"/>
    <w:rsid w:val="00C12410"/>
    <w:rsid w:val="00C12C33"/>
    <w:rsid w:val="00C258FA"/>
    <w:rsid w:val="00C47008"/>
    <w:rsid w:val="00C6375B"/>
    <w:rsid w:val="00C755A1"/>
    <w:rsid w:val="00CA4E71"/>
    <w:rsid w:val="00CC6A3E"/>
    <w:rsid w:val="00D85510"/>
    <w:rsid w:val="00D85CC6"/>
    <w:rsid w:val="00DC268C"/>
    <w:rsid w:val="00DF2947"/>
    <w:rsid w:val="00E17EF8"/>
    <w:rsid w:val="00E23F79"/>
    <w:rsid w:val="00E46026"/>
    <w:rsid w:val="00E520E0"/>
    <w:rsid w:val="00E67E76"/>
    <w:rsid w:val="00EB51F8"/>
    <w:rsid w:val="00EC1EC5"/>
    <w:rsid w:val="00EF0E04"/>
    <w:rsid w:val="00F11506"/>
    <w:rsid w:val="00F24636"/>
    <w:rsid w:val="00F51E11"/>
    <w:rsid w:val="00F61CF3"/>
    <w:rsid w:val="00F91E11"/>
    <w:rsid w:val="00FB3C17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62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2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2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2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2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9628D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62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2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2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2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2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9628D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2138</izvorni_sadrzaj>
    <derivirana_varijabla naziv="DomainObject.Predmet.Broj_1">2138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St-2138/2016</izvorni_sadrzaj>
    <derivirana_varijabla naziv="DomainObject.Predmet.OznakaBroj_1">St-2138/2016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NESTIĆ USLUGE d.o.o.</izvorni_sadrzaj>
    <derivirana_varijabla naziv="DomainObject.Predmet.ProtustrankaFormated_1">  NESTIĆ USLUGE d.o.o.</derivirana_varijabla>
  </DomainObject.Predmet.ProtustrankaFormated>
  <DomainObject.Predmet.ProtustrankaFormatedOIB>
    <izvorni_sadrzaj>  NESTIĆ USLUGE d.o.o., OIB 09688457766</izvorni_sadrzaj>
    <derivirana_varijabla naziv="DomainObject.Predmet.ProtustrankaFormatedOIB_1">  NESTIĆ USLUGE d.o.o., OIB 09688457766</derivirana_varijabla>
  </DomainObject.Predmet.ProtustrankaFormatedOIB>
  <DomainObject.Predmet.ProtustrankaFormatedWithAdress>
    <izvorni_sadrzaj> NESTIĆ USLUGE d.o.o., Samoborska 3, 10370 Velika Ostrna</izvorni_sadrzaj>
    <derivirana_varijabla naziv="DomainObject.Predmet.ProtustrankaFormatedWithAdress_1"> NESTIĆ USLUGE d.o.o., Samoborska 3, 10370 Velika Ostrna</derivirana_varijabla>
  </DomainObject.Predmet.ProtustrankaFormatedWithAdress>
  <DomainObject.Predmet.ProtustrankaFormatedWithAdressOIB>
    <izvorni_sadrzaj> NESTIĆ USLUGE d.o.o., OIB 09688457766, Samoborska 3, 10370 Velika Ostrna</izvorni_sadrzaj>
    <derivirana_varijabla naziv="DomainObject.Predmet.ProtustrankaFormatedWithAdressOIB_1"> NESTIĆ USLUGE d.o.o., OIB 09688457766, Samoborska 3, 10370 Velika Ostrna</derivirana_varijabla>
  </DomainObject.Predmet.ProtustrankaFormatedWithAdressOIB>
  <DomainObject.Predmet.ProtustrankaWithAdress>
    <izvorni_sadrzaj>NESTIĆ USLUGE d.o.o. Samoborska 3, 10370 Velika Ostrna</izvorni_sadrzaj>
    <derivirana_varijabla naziv="DomainObject.Predmet.ProtustrankaWithAdress_1">NESTIĆ USLUGE d.o.o. Samoborska 3, 10370 Velika Ostrna</derivirana_varijabla>
  </DomainObject.Predmet.ProtustrankaWithAdress>
  <DomainObject.Predmet.ProtustrankaWithAdressOIB>
    <izvorni_sadrzaj>NESTIĆ USLUGE d.o.o., OIB 09688457766, Samoborska 3, 10370 Velika Ostrna</izvorni_sadrzaj>
    <derivirana_varijabla naziv="DomainObject.Predmet.ProtustrankaWithAdressOIB_1">NESTIĆ USLUGE d.o.o., OIB 09688457766, Samoborska 3, 10370 Velika Ostrna</derivirana_varijabla>
  </DomainObject.Predmet.ProtustrankaWithAdressOIB>
  <DomainObject.Predmet.ProtustrankaNazivFormated>
    <izvorni_sadrzaj>NESTIĆ USLUGE d.o.o.</izvorni_sadrzaj>
    <derivirana_varijabla naziv="DomainObject.Predmet.ProtustrankaNazivFormated_1">NESTIĆ USLUGE d.o.o.</derivirana_varijabla>
  </DomainObject.Predmet.ProtustrankaNazivFormated>
  <DomainObject.Predmet.ProtustrankaNazivFormatedOIB>
    <izvorni_sadrzaj>NESTIĆ USLUGE d.o.o., OIB 09688457766</izvorni_sadrzaj>
    <derivirana_varijabla naziv="DomainObject.Predmet.ProtustrankaNazivFormatedOIB_1">NESTIĆ USLUGE d.o.o., OIB 09688457766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Nestić; VJEROVNICI</izvorni_sadrzaj>
    <derivirana_varijabla naziv="DomainObject.Predmet.StrankaFormated_1">  FINA Regionalni centar Zagreb; Marko Nestić; VJEROVNICI</derivirana_varijabla>
  </DomainObject.Predmet.StrankaFormated>
  <DomainObject.Predmet.StrankaFormatedOIB>
    <izvorni_sadrzaj>  FINA Regionalni centar Zagreb, OIB 85821130368; Marko Nestić, OIB 97725731662; VJEROVNICI</izvorni_sadrzaj>
    <derivirana_varijabla naziv="DomainObject.Predmet.StrankaFormatedOIB_1">  FINA Regionalni centar Zagreb, OIB 85821130368; Marko Nestić, OIB 97725731662; VJEROVNICI</derivirana_varijabla>
  </DomainObject.Predmet.StrankaFormatedOIB>
  <DomainObject.Predmet.StrankaFormatedWithAdress>
    <izvorni_sadrzaj> FINA Regionalni centar Zagreb, Trg svibanjskih žrtava 1995. br.1, 10000 Zagreb; Marko Nestić, Samoborska Ulica 3, 10370 Velika Ostrna; VJEROVNICI</izvorni_sadrzaj>
    <derivirana_varijabla naziv="DomainObject.Predmet.StrankaFormatedWithAdress_1"> FINA Regionalni centar Zagreb, Trg svibanjskih žrtava 1995. br.1, 10000 Zagreb; Marko Nestić, Samoborska Ulica 3, 10370 Velika Ostrna; VJEROVNICI</derivirana_varijabla>
  </DomainObject.Predmet.StrankaFormatedWithAdress>
  <DomainObject.Predmet.StrankaFormatedWithAdressOIB>
    <izvorni_sadrzaj> FINA Regionalni centar Zagreb, OIB 85821130368, Trg svibanjskih žrtava 1995. br.1, 10000 Zagreb; Marko Nestić, OIB 97725731662, Samoborska Ulica 3, 10370 Velika Ostrna; VJEROVNICI</izvorni_sadrzaj>
    <derivirana_varijabla naziv="DomainObject.Predmet.StrankaFormatedWithAdressOIB_1"> FINA Regionalni centar Zagreb, OIB 85821130368, Trg svibanjskih žrtava 1995. br.1, 10000 Zagreb; Marko Nestić, OIB 97725731662, Samoborska Ulica 3, 10370 Velika Ostrna; VJEROVNICI</derivirana_varijabla>
  </DomainObject.Predmet.StrankaFormatedWithAdressOIB>
  <DomainObject.Predmet.StrankaWithAdress>
    <izvorni_sadrzaj>FINA Regionalni centar Zagreb Trg svibanjskih žrtava 1995. br.1,10000 Zagreb,Marko Nestić Samoborska Ulica 3,10370 Velika Ostrna,VJEROVNICI </izvorni_sadrzaj>
    <derivirana_varijabla naziv="DomainObject.Predmet.StrankaWithAdress_1">FINA Regionalni centar Zagreb Trg svibanjskih žrtava 1995. br.1,10000 Zagreb,Marko Nestić Samoborska Ulica 3,10370 Velika Ostrna,VJEROVNICI </derivirana_varijabla>
  </DomainObject.Predmet.StrankaWithAdress>
  <DomainObject.Predmet.StrankaWithAdressOIB>
    <izvorni_sadrzaj>FINA Regionalni centar Zagreb, OIB 85821130368, Trg svibanjskih žrtava 1995. br.1,10000 Zagreb,Marko Nestić, OIB 97725731662, Samoborska Ulica 3,10370 Velika Ostrna,VJEROVNICI</izvorni_sadrzaj>
    <derivirana_varijabla naziv="DomainObject.Predmet.StrankaWithAdressOIB_1">FINA Regionalni centar Zagreb, OIB 85821130368, Trg svibanjskih žrtava 1995. br.1,10000 Zagreb,Marko Nestić, OIB 97725731662, Samoborska Ulica 3,10370 Velika Ostrna,VJEROVNICI</derivirana_varijabla>
  </DomainObject.Predmet.StrankaWithAdressOIB>
  <DomainObject.Predmet.StrankaNazivFormated>
    <izvorni_sadrzaj>FINA Regionalni centar Zagreb,Marko Nestić,VJEROVNICI</izvorni_sadrzaj>
    <derivirana_varijabla naziv="DomainObject.Predmet.StrankaNazivFormated_1">FINA Regionalni centar Zagreb,Marko Nestić,VJEROVNICI</derivirana_varijabla>
  </DomainObject.Predmet.StrankaNazivFormated>
  <DomainObject.Predmet.StrankaNazivFormatedOIB>
    <izvorni_sadrzaj>FINA Regionalni centar Zagreb, OIB 85821130368,Marko Nestić, OIB 97725731662,VJEROVNICI</izvorni_sadrzaj>
    <derivirana_varijabla naziv="DomainObject.Predmet.StrankaNazivFormatedOIB_1">FINA Regionalni centar Zagreb, OIB 85821130368,Marko Nestić, OIB 97725731662,VJEROVNICI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Marko Nestić</item>
      <item>VJEROVNICI</item>
    </izvorni_sadrzaj>
    <derivirana_varijabla naziv="DomainObject.Predmet.StrankaListFormated_1">
      <item>FINA Regionalni centar Zagreb</item>
      <item>Marko Nestić</item>
      <item>VJEROVNICI</item>
    </derivirana_varijabla>
  </DomainObject.Predmet.StrankaListFormated>
  <DomainObject.Predmet.StrankaListFormatedOIB>
    <izvorni_sadrzaj>
      <item>FINA Regionalni centar Zagreb, OIB 85821130368</item>
      <item>Marko Nestić, OIB 97725731662</item>
      <item>VJEROVNICI</item>
    </izvorni_sadrzaj>
    <derivirana_varijabla naziv="DomainObject.Predmet.StrankaListFormatedOIB_1">
      <item>FINA Regionalni centar Zagreb, OIB 85821130368</item>
      <item>Marko Nestić, OIB 97725731662</item>
      <item>VJEROVNICI</item>
    </derivirana_varijabla>
  </DomainObject.Predmet.StrankaListFormatedOIB>
  <DomainObject.Predmet.StrankaListFormatedWithAdress>
    <izvorni_sadrzaj>
      <item>FINA Regionalni centar Zagreb, Trg svibanjskih žrtava 1995. br.1, 10000 Zagreb</item>
      <item>Marko Nestić, Samoborska Ulica 3, 10370 Velika Ostrna</item>
      <item>VJEROVNICI</item>
    </izvorni_sadrzaj>
    <derivirana_varijabla naziv="DomainObject.Predmet.StrankaListFormatedWithAdress_1">
      <item>FINA Regionalni centar Zagreb, Trg svibanjskih žrtava 1995. br.1, 10000 Zagreb</item>
      <item>Marko Nestić, Samoborska Ulica 3, 10370 Velika Ostrna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Marko Nestić, OIB 97725731662, Samoborska Ulica 3, 10370 Velika Ostrna</item>
      <item>VJEROVNICI</item>
    </izvorni_sadrzaj>
    <derivirana_varijabla naziv="DomainObject.Predmet.StrankaListFormatedWithAdressOIB_1">
      <item>FINA Regionalni centar Zagreb, OIB 85821130368, Trg svibanjskih žrtava 1995. br.1, 10000 Zagreb</item>
      <item>Marko Nestić, OIB 97725731662, Samoborska Ulica 3, 10370 Velika Ostrna</item>
      <item>VJEROVNICI</item>
    </derivirana_varijabla>
  </DomainObject.Predmet.StrankaListFormatedWithAdressOIB>
  <DomainObject.Predmet.StrankaListNazivFormated>
    <izvorni_sadrzaj>
      <item>FINA Regionalni centar Zagreb</item>
      <item>Marko Nestić</item>
      <item>VJEROVNICI</item>
    </izvorni_sadrzaj>
    <derivirana_varijabla naziv="DomainObject.Predmet.StrankaListNazivFormated_1">
      <item>FINA Regionalni centar Zagreb</item>
      <item>Marko Nestić</item>
      <item>VJEROVNICI</item>
    </derivirana_varijabla>
  </DomainObject.Predmet.StrankaListNazivFormated>
  <DomainObject.Predmet.StrankaListNazivFormatedOIB>
    <izvorni_sadrzaj>
      <item>FINA Regionalni centar Zagreb, OIB 85821130368</item>
      <item>Marko Nestić, OIB 97725731662</item>
      <item>VJEROVNICI</item>
    </izvorni_sadrzaj>
    <derivirana_varijabla naziv="DomainObject.Predmet.StrankaListNazivFormatedOIB_1">
      <item>FINA Regionalni centar Zagreb, OIB 85821130368</item>
      <item>Marko Nestić, OIB 97725731662</item>
      <item>VJEROVNICI</item>
    </derivirana_varijabla>
  </DomainObject.Predmet.StrankaListNazivFormatedOIB>
  <DomainObject.Predmet.ProtuStrankaListFormated>
    <izvorni_sadrzaj>
      <item>NESTIĆ USLUGE d.o.o.</item>
    </izvorni_sadrzaj>
    <derivirana_varijabla naziv="DomainObject.Predmet.ProtuStrankaListFormated_1">
      <item>NESTIĆ USLUGE d.o.o.</item>
    </derivirana_varijabla>
  </DomainObject.Predmet.ProtuStrankaListFormated>
  <DomainObject.Predmet.ProtuStrankaListFormatedOIB>
    <izvorni_sadrzaj>
      <item>NESTIĆ USLUGE d.o.o., OIB 09688457766</item>
    </izvorni_sadrzaj>
    <derivirana_varijabla naziv="DomainObject.Predmet.ProtuStrankaListFormatedOIB_1">
      <item>NESTIĆ USLUGE d.o.o., OIB 09688457766</item>
    </derivirana_varijabla>
  </DomainObject.Predmet.ProtuStrankaListFormatedOIB>
  <DomainObject.Predmet.ProtuStrankaListFormatedWithAdress>
    <izvorni_sadrzaj>
      <item>NESTIĆ USLUGE d.o.o., Samoborska 3, 10370 Velika Ostrna</item>
    </izvorni_sadrzaj>
    <derivirana_varijabla naziv="DomainObject.Predmet.ProtuStrankaListFormatedWithAdress_1">
      <item>NESTIĆ USLUGE d.o.o., Samoborska 3, 10370 Velika Ostrna</item>
    </derivirana_varijabla>
  </DomainObject.Predmet.ProtuStrankaListFormatedWithAdress>
  <DomainObject.Predmet.ProtuStrankaListFormatedWithAdressOIB>
    <izvorni_sadrzaj>
      <item>NESTIĆ USLUGE d.o.o., OIB 09688457766, Samoborska 3, 10370 Velika Ostrna</item>
    </izvorni_sadrzaj>
    <derivirana_varijabla naziv="DomainObject.Predmet.ProtuStrankaListFormatedWithAdressOIB_1">
      <item>NESTIĆ USLUGE d.o.o., OIB 09688457766, Samoborska 3, 10370 Velika Ostrna</item>
    </derivirana_varijabla>
  </DomainObject.Predmet.ProtuStrankaListFormatedWithAdressOIB>
  <DomainObject.Predmet.ProtuStrankaListNazivFormated>
    <izvorni_sadrzaj>
      <item>NESTIĆ USLUGE d.o.o.</item>
    </izvorni_sadrzaj>
    <derivirana_varijabla naziv="DomainObject.Predmet.ProtuStrankaListNazivFormated_1">
      <item>NESTIĆ USLUGE d.o.o.</item>
    </derivirana_varijabla>
  </DomainObject.Predmet.ProtuStrankaListNazivFormated>
  <DomainObject.Predmet.ProtuStrankaListNazivFormatedOIB>
    <izvorni_sadrzaj>
      <item>NESTIĆ USLUGE d.o.o., OIB 09688457766</item>
    </izvorni_sadrzaj>
    <derivirana_varijabla naziv="DomainObject.Predmet.ProtuStrankaListNazivFormatedOIB_1">
      <item>NESTIĆ USLUGE d.o.o., OIB 09688457766</item>
    </derivirana_varijabla>
  </DomainObject.Predmet.ProtuStrankaListNazivFormatedOIB>
  <DomainObject.Predmet.OstaliListFormated>
    <izvorni_sadrzaj>
      <item>Marko Nestić</item>
      <item>ZAGREBAČKA BANKA DIONIČKO DRUŠTVO</item>
    </izvorni_sadrzaj>
    <derivirana_varijabla naziv="DomainObject.Predmet.OstaliListFormated_1">
      <item>Marko Nestić</item>
      <item>ZAGREBAČKA BANKA DIONIČKO DRUŠTVO</item>
    </derivirana_varijabla>
  </DomainObject.Predmet.OstaliListFormated>
  <DomainObject.Predmet.OstaliListFormatedOIB>
    <izvorni_sadrzaj>
      <item>Marko Nestić, OIB 97725731662</item>
      <item>ZAGREBAČKA BANKA DIONIČKO DRUŠTVO, OIB 92963223473</item>
    </izvorni_sadrzaj>
    <derivirana_varijabla naziv="DomainObject.Predmet.OstaliListFormatedOIB_1">
      <item>Marko Nestić, OIB 97725731662</item>
      <item>ZAGREBAČKA BANKA DIONIČKO DRUŠTVO, OIB 92963223473</item>
    </derivirana_varijabla>
  </DomainObject.Predmet.OstaliListFormatedOIB>
  <DomainObject.Predmet.OstaliListFormatedWithAdress>
    <izvorni_sadrzaj>
      <item>Marko Nestić, Samoborska Ulica 3, 10370 Velika Ostrna</item>
      <item>ZAGREBAČKA BANKA DIONIČKO DRUŠTVO, Trg bana Josipa Jelačića 10, 10000 Zagreb</item>
    </izvorni_sadrzaj>
    <derivirana_varijabla naziv="DomainObject.Predmet.OstaliListFormatedWithAdress_1">
      <item>Marko Nestić, Samoborska Ulica 3, 10370 Velika Ostrna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Marko Nestić, OIB 97725731662, Samoborska Ulica 3, 10370 Velika Ostrna</item>
      <item>ZAGREBAČKA BANKA DIONIČKO DRUŠTVO, OIB 92963223473, Trg bana Josipa Jelačića 10, 10000 Zagreb</item>
    </izvorni_sadrzaj>
    <derivirana_varijabla naziv="DomainObject.Predmet.OstaliListFormatedWithAdressOIB_1">
      <item>Marko Nestić, OIB 97725731662, Samoborska Ulica 3, 10370 Velika Ostrna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Marko Nestić</item>
      <item>ZAGREBAČKA BANKA DIONIČKO DRUŠTVO</item>
    </izvorni_sadrzaj>
    <derivirana_varijabla naziv="DomainObject.Predmet.OstaliListNazivFormated_1">
      <item>Marko Nestić</item>
      <item>ZAGREBAČKA BANKA DIONIČKO DRUŠTVO</item>
    </derivirana_varijabla>
  </DomainObject.Predmet.OstaliListNazivFormated>
  <DomainObject.Predmet.OstaliListNazivFormatedOIB>
    <izvorni_sadrzaj>
      <item>Marko Nestić, OIB 97725731662</item>
      <item>ZAGREBAČKA BANKA DIONIČKO DRUŠTVO, OIB 92963223473</item>
    </izvorni_sadrzaj>
    <derivirana_varijabla naziv="DomainObject.Predmet.OstaliListNazivFormatedOIB_1">
      <item>Marko Nestić, OIB 97725731662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NESTIĆ USLUGE d.o.o.</izvorni_sadrzaj>
    <derivirana_varijabla naziv="DomainObject.Predmet.ProtustrankaIDrugi_1">NESTIĆ USLUGE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NESTIĆ USLUGE d.o.o., OIB 09688457766, Samoborska 3, 10370 Velika Ostrna</izvorni_sadrzaj>
    <derivirana_varijabla naziv="DomainObject.Predmet.ProtustrankaIDrugiAdressOIB_1">NESTIĆ USLUGE d.o.o., OIB 09688457766, Samoborska 3, 10370 Velika Ostrna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NESTIĆ USLUGE d.o.o.</item>
      <item>Marko Nestić</item>
      <item>ZAGREBAČKA BANKA DIONIČKO DRUŠTVO</item>
      <item>Marko Nestić</item>
      <item>VJEROVNICI</item>
    </izvorni_sadrzaj>
    <derivirana_varijabla naziv="DomainObject.Predmet.SudioniciListNaziv_1">
      <item>FINA Regionalni centar Zagreb</item>
      <item>NESTIĆ USLUGE d.o.o.</item>
      <item>Marko Nestić</item>
      <item>ZAGREBAČKA BANKA DIONIČKO DRUŠTVO</item>
      <item>Marko Nestić</item>
      <item>VJEROVNICI</item>
    </derivirana_varijabla>
  </DomainObject.Predmet.SudioniciListNaziv>
  <DomainObject.Predmet.SudioniciListAdressOIB>
    <izvorni_sadrzaj>
      <item>FINA Regionalni centar Zagreb, OIB 85821130368, Trg svibanjskih žrtava 1995. br.1,10000 Zagreb</item>
      <item>NESTIĆ USLUGE d.o.o., OIB 09688457766, Samoborska 3,10370 Velika Ostrna</item>
      <item>Marko Nestić, OIB 97725731662, Samoborska Ulica 3,10370 Velika Ostrna</item>
      <item>ZAGREBAČKA BANKA DIONIČKO DRUŠTVO, OIB 92963223473, Trg bana Josipa Jelačića 10,10000 Zagreb</item>
      <item>Marko Nestić, OIB 97725731662, Samoborska Ulica 3,10370 Velika Ostrna</item>
      <item>VJEROVNICI</item>
    </izvorni_sadrzaj>
    <derivirana_varijabla naziv="DomainObject.Predmet.SudioniciListAdressOIB_1">
      <item>FINA Regionalni centar Zagreb, OIB 85821130368, Trg svibanjskih žrtava 1995. br.1,10000 Zagreb</item>
      <item>NESTIĆ USLUGE d.o.o., OIB 09688457766, Samoborska 3,10370 Velika Ostrna</item>
      <item>Marko Nestić, OIB 97725731662, Samoborska Ulica 3,10370 Velika Ostrna</item>
      <item>ZAGREBAČKA BANKA DIONIČKO DRUŠTVO, OIB 92963223473, Trg bana Josipa Jelačića 10,10000 Zagreb</item>
      <item>Marko Nestić, OIB 97725731662, Samoborska Ulica 3,10370 Velika Ostrna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09688457766</item>
      <item>, OIB 97725731662</item>
      <item>, OIB 92963223473</item>
      <item>, OIB 97725731662</item>
      <item>, OIB null</item>
    </izvorni_sadrzaj>
    <derivirana_varijabla naziv="DomainObject.Predmet.SudioniciListNazivOIB_1">
      <item>, OIB 85821130368</item>
      <item>, OIB 09688457766</item>
      <item>, OIB 97725731662</item>
      <item>, OIB 92963223473</item>
      <item>, OIB 97725731662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1060</properties:Words>
  <properties:Characters>5920</properties:Characters>
  <properties:Lines>115</properties:Lines>
  <properties:Paragraphs>35</properties:Paragraphs>
  <properties:TotalTime>121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Karmela Dolenc</cp:lastModifiedBy>
  <cp:lastPrinted>2017-12-20T10:44:00Z</cp:lastPrinted>
  <dcterms:modified xmlns:xsi="http://www.w3.org/2001/XMLSchema-instance" xsi:type="dcterms:W3CDTF">2017-12-20T10:44:00Z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