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1b83" w14:paraId="25d1b83" w:rsidRDefault="009F77D5" w:rsidP="00DE6C16" w:rsidR="00DE6C16" w:rsidRPr="00480E2D">
      <w:pPr>
        <w:pStyle w:val="Bezproreda"/>
        <w15:collapsed w:val="false"/>
        <w:rPr>
          <w:sz w:val="24"/>
          <w:szCs w:val="24"/>
        </w:rPr>
      </w:pPr>
      <w:bookmarkStart w:name="_Hlk692020" w:id="0"/>
      <w:bookmarkStart w:name="_GoBack" w:id="1"/>
      <w:bookmarkEnd w:id="1"/>
      <w:r w:rsidRPr="00480E2D">
        <w:rPr>
          <w:sz w:val="24"/>
          <w:szCs w:val="24"/>
        </w:rPr>
        <w:t>NATURA-MILK-ĐURĐEVAC d.o.o. u stečaju</w:t>
      </w:r>
    </w:p>
    <w:p w:rsidRDefault="009F77D5" w:rsidP="00DE6C16" w:rsidR="009F77D5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>KOLODVORSKA 21 A</w:t>
      </w:r>
    </w:p>
    <w:p w:rsidRDefault="009F77D5" w:rsidP="00DE6C16" w:rsidR="009F77D5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>ĐURĐEVAC</w:t>
      </w:r>
    </w:p>
    <w:p w:rsidRDefault="009F77D5" w:rsidP="00DE6C16" w:rsidR="009F77D5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 xml:space="preserve">OIB: </w:t>
      </w:r>
      <w:r w:rsidRPr="00480E2D">
        <w:rPr>
          <w:rFonts w:hAnsi="Times New Roman" w:ascii="Times New Roman"/>
          <w:sz w:val="24"/>
          <w:szCs w:val="24"/>
          <w:lang w:val="pl-PL"/>
        </w:rPr>
        <w:t>32385533116</w:t>
      </w:r>
    </w:p>
    <w:p w:rsidRDefault="00DE6C16" w:rsidP="00DE6C16" w:rsidR="00DE6C16" w:rsidRPr="00480E2D">
      <w:pPr>
        <w:pStyle w:val="Bezproreda"/>
        <w:rPr>
          <w:sz w:val="24"/>
          <w:szCs w:val="24"/>
        </w:rPr>
      </w:pPr>
    </w:p>
    <w:p w:rsidRDefault="004E2537" w:rsidP="00DE6C16" w:rsidR="00DE6C16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 xml:space="preserve">U Virovitici, </w:t>
      </w:r>
      <w:r w:rsidR="00191259">
        <w:rPr>
          <w:sz w:val="24"/>
          <w:szCs w:val="24"/>
        </w:rPr>
        <w:t>2</w:t>
      </w:r>
      <w:r w:rsidR="00434B68">
        <w:rPr>
          <w:sz w:val="24"/>
          <w:szCs w:val="24"/>
        </w:rPr>
        <w:t>2</w:t>
      </w:r>
      <w:r w:rsidR="009F77D5" w:rsidRPr="00480E2D">
        <w:rPr>
          <w:sz w:val="24"/>
          <w:szCs w:val="24"/>
        </w:rPr>
        <w:t>.02.2019</w:t>
      </w:r>
    </w:p>
    <w:bookmarkEnd w:id="0"/>
    <w:p w:rsidRDefault="00DE6C16" w:rsidP="00DE6C16" w:rsidR="00DE6C16" w:rsidRPr="00480E2D">
      <w:pPr>
        <w:pStyle w:val="Bezproreda"/>
        <w:rPr>
          <w:sz w:val="24"/>
          <w:szCs w:val="24"/>
        </w:rPr>
      </w:pPr>
    </w:p>
    <w:p w:rsidRDefault="00DE6C16" w:rsidP="00DE6C16" w:rsidR="00DE6C16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  <w:t>TRGOVAČKI SUD U VARAŽDINU</w:t>
      </w:r>
    </w:p>
    <w:p w:rsidRDefault="00DE6C16" w:rsidP="00DE6C16" w:rsidR="00DE6C16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</w:r>
      <w:proofErr w:type="spellStart"/>
      <w:r w:rsidRPr="00480E2D">
        <w:rPr>
          <w:sz w:val="24"/>
          <w:szCs w:val="24"/>
        </w:rPr>
        <w:t>B.Radić</w:t>
      </w:r>
      <w:proofErr w:type="spellEnd"/>
      <w:r w:rsidRPr="00480E2D">
        <w:rPr>
          <w:sz w:val="24"/>
          <w:szCs w:val="24"/>
        </w:rPr>
        <w:t xml:space="preserve"> 2</w:t>
      </w:r>
    </w:p>
    <w:p w:rsidRDefault="00DE6C16" w:rsidP="00DE6C16" w:rsidR="00DE6C16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  <w:t>42000 Varaždin</w:t>
      </w:r>
    </w:p>
    <w:p w:rsidRDefault="00DE6C16" w:rsidP="00DC49A8" w:rsidR="00DE6C16" w:rsidRPr="00480E2D">
      <w:pPr>
        <w:pStyle w:val="Bezproreda"/>
        <w:rPr>
          <w:sz w:val="24"/>
          <w:szCs w:val="24"/>
        </w:rPr>
      </w:pPr>
    </w:p>
    <w:p w:rsidRDefault="00DE6C16" w:rsidP="00DC49A8" w:rsidR="00DE6C16" w:rsidRPr="00480E2D">
      <w:pPr>
        <w:pStyle w:val="Bezproreda"/>
        <w:rPr>
          <w:sz w:val="24"/>
          <w:szCs w:val="24"/>
        </w:rPr>
      </w:pPr>
    </w:p>
    <w:p w:rsidRDefault="00DE6C16" w:rsidP="00DC49A8" w:rsidR="00DE6C16" w:rsidRPr="00480E2D">
      <w:pPr>
        <w:pStyle w:val="Bezproreda"/>
        <w:rPr>
          <w:sz w:val="24"/>
          <w:szCs w:val="24"/>
        </w:rPr>
      </w:pPr>
      <w:bookmarkStart w:name="_Hlk692059" w:id="2"/>
      <w:r w:rsidRPr="00480E2D">
        <w:rPr>
          <w:sz w:val="24"/>
          <w:szCs w:val="24"/>
        </w:rPr>
        <w:t xml:space="preserve">Poslovni broj: </w:t>
      </w:r>
      <w:bookmarkStart w:name="_Hlk532819081" w:id="3"/>
      <w:r w:rsidR="009F77D5" w:rsidRPr="00480E2D">
        <w:rPr>
          <w:rFonts w:hAnsi="Times New Roman" w:ascii="Times New Roman"/>
          <w:sz w:val="24"/>
          <w:szCs w:val="24"/>
          <w:lang w:val="pl-PL"/>
        </w:rPr>
        <w:t>4 St-413/2018</w:t>
      </w:r>
      <w:bookmarkEnd w:id="2"/>
      <w:bookmarkEnd w:id="3"/>
    </w:p>
    <w:p w:rsidRDefault="00DE6C16" w:rsidP="00DC49A8" w:rsidR="00DE6C16" w:rsidRPr="00480E2D">
      <w:pPr>
        <w:pStyle w:val="Bezproreda"/>
        <w:rPr>
          <w:sz w:val="24"/>
          <w:szCs w:val="24"/>
        </w:rPr>
      </w:pPr>
    </w:p>
    <w:p w:rsidRDefault="00DE6C16" w:rsidP="00DC49A8" w:rsidR="00DE6C16" w:rsidRPr="00480E2D">
      <w:pPr>
        <w:pStyle w:val="Bezproreda"/>
        <w:rPr>
          <w:sz w:val="24"/>
          <w:szCs w:val="24"/>
        </w:rPr>
      </w:pPr>
    </w:p>
    <w:p w:rsidRDefault="00DE6C16" w:rsidP="00DC49A8" w:rsidR="00DE6C16" w:rsidRPr="00480E2D">
      <w:pPr>
        <w:pStyle w:val="Bezproreda"/>
        <w:rPr>
          <w:sz w:val="24"/>
          <w:szCs w:val="24"/>
        </w:rPr>
      </w:pPr>
    </w:p>
    <w:p w:rsidRDefault="00DE6C16" w:rsidP="00DC49A8" w:rsidR="00DE6C16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>Predmet: Izvješće stečajne upraviteljice</w:t>
      </w:r>
    </w:p>
    <w:p w:rsidRDefault="00DE6C16" w:rsidP="00DC49A8" w:rsidR="00DE6C16" w:rsidRPr="00480E2D">
      <w:pPr>
        <w:pStyle w:val="Bezproreda"/>
        <w:rPr>
          <w:sz w:val="24"/>
          <w:szCs w:val="24"/>
        </w:rPr>
      </w:pPr>
    </w:p>
    <w:p w:rsidRDefault="00DE6C16" w:rsidP="00DC49A8" w:rsidR="00DE6C16" w:rsidRPr="00480E2D">
      <w:pPr>
        <w:pStyle w:val="Bezproreda"/>
        <w:rPr>
          <w:sz w:val="24"/>
          <w:szCs w:val="24"/>
        </w:rPr>
      </w:pPr>
    </w:p>
    <w:p w:rsidRDefault="00DE6C16" w:rsidP="00DC49A8" w:rsidR="00DE6C16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 xml:space="preserve">Rješenjem ovog suda broj </w:t>
      </w:r>
      <w:r w:rsidR="009F77D5" w:rsidRPr="00480E2D">
        <w:rPr>
          <w:rFonts w:hAnsi="Times New Roman" w:ascii="Times New Roman"/>
          <w:sz w:val="24"/>
          <w:szCs w:val="24"/>
          <w:lang w:val="pl-PL"/>
        </w:rPr>
        <w:t xml:space="preserve">4 St-413/2018 </w:t>
      </w:r>
      <w:r w:rsidRPr="00480E2D">
        <w:rPr>
          <w:sz w:val="24"/>
          <w:szCs w:val="24"/>
        </w:rPr>
        <w:t xml:space="preserve">od </w:t>
      </w:r>
      <w:r w:rsidR="009F77D5" w:rsidRPr="00480E2D">
        <w:rPr>
          <w:sz w:val="24"/>
          <w:szCs w:val="24"/>
        </w:rPr>
        <w:t>16.11.2018</w:t>
      </w:r>
      <w:r w:rsidRPr="00480E2D">
        <w:rPr>
          <w:sz w:val="24"/>
          <w:szCs w:val="24"/>
        </w:rPr>
        <w:t xml:space="preserve">. sutkinje Iris Hatvalić Nemec otvoren je stečajni postupak nad dužnikom </w:t>
      </w:r>
      <w:r w:rsidR="009F77D5" w:rsidRPr="00480E2D">
        <w:rPr>
          <w:sz w:val="24"/>
          <w:szCs w:val="24"/>
        </w:rPr>
        <w:t>NATURA-MILK-ĐURĐEVAC, Kolodvorska 21 A, Đurđevac</w:t>
      </w:r>
      <w:r w:rsidRPr="00480E2D">
        <w:rPr>
          <w:sz w:val="24"/>
          <w:szCs w:val="24"/>
        </w:rPr>
        <w:t xml:space="preserve">, OIB: </w:t>
      </w:r>
      <w:r w:rsidR="009F77D5" w:rsidRPr="00480E2D">
        <w:rPr>
          <w:sz w:val="24"/>
          <w:szCs w:val="24"/>
        </w:rPr>
        <w:t>32385533116</w:t>
      </w:r>
      <w:r w:rsidRPr="00480E2D">
        <w:rPr>
          <w:sz w:val="24"/>
          <w:szCs w:val="24"/>
        </w:rPr>
        <w:t xml:space="preserve"> i za stečajnu upraviteljicu imenovana je Vanda Kovačević </w:t>
      </w:r>
      <w:proofErr w:type="spellStart"/>
      <w:r w:rsidRPr="00480E2D">
        <w:rPr>
          <w:sz w:val="24"/>
          <w:szCs w:val="24"/>
        </w:rPr>
        <w:t>Gelenčer</w:t>
      </w:r>
      <w:proofErr w:type="spellEnd"/>
      <w:r w:rsidRPr="00480E2D">
        <w:rPr>
          <w:sz w:val="24"/>
          <w:szCs w:val="24"/>
        </w:rPr>
        <w:t xml:space="preserve">, </w:t>
      </w:r>
      <w:proofErr w:type="spellStart"/>
      <w:r w:rsidRPr="00480E2D">
        <w:rPr>
          <w:sz w:val="24"/>
          <w:szCs w:val="24"/>
        </w:rPr>
        <w:t>A.Mihanovića</w:t>
      </w:r>
      <w:proofErr w:type="spellEnd"/>
      <w:r w:rsidRPr="00480E2D">
        <w:rPr>
          <w:sz w:val="24"/>
          <w:szCs w:val="24"/>
        </w:rPr>
        <w:t xml:space="preserve"> 1/3, Virovitica.</w:t>
      </w:r>
    </w:p>
    <w:p w:rsidRDefault="00DE6C16" w:rsidP="00DC49A8" w:rsidR="00DE6C16" w:rsidRPr="00480E2D">
      <w:pPr>
        <w:pStyle w:val="Bezproreda"/>
        <w:rPr>
          <w:sz w:val="24"/>
          <w:szCs w:val="24"/>
        </w:rPr>
      </w:pPr>
    </w:p>
    <w:p w:rsidRDefault="00DE6C16" w:rsidP="00DC49A8" w:rsidR="00DE6C16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>Radnje koje su obavljene:</w:t>
      </w:r>
    </w:p>
    <w:p w:rsidRDefault="00641578" w:rsidP="00DC49A8" w:rsidR="00641578" w:rsidRPr="00480E2D">
      <w:pPr>
        <w:pStyle w:val="Bezproreda"/>
        <w:rPr>
          <w:sz w:val="24"/>
          <w:szCs w:val="24"/>
        </w:rPr>
      </w:pPr>
    </w:p>
    <w:p w:rsidRDefault="00DE6C16" w:rsidP="00DE6C16" w:rsidR="00DE6C16" w:rsidRPr="00480E2D">
      <w:pPr>
        <w:pStyle w:val="Bezproreda"/>
        <w:numPr>
          <w:ilvl w:val="0"/>
          <w:numId w:val="8"/>
        </w:numPr>
        <w:rPr>
          <w:sz w:val="24"/>
          <w:szCs w:val="24"/>
        </w:rPr>
      </w:pPr>
      <w:r w:rsidRPr="00480E2D">
        <w:rPr>
          <w:sz w:val="24"/>
          <w:szCs w:val="24"/>
        </w:rPr>
        <w:t xml:space="preserve">knjigovodstvu koje je vodilo </w:t>
      </w:r>
      <w:r w:rsidR="00DF566C" w:rsidRPr="00480E2D">
        <w:rPr>
          <w:sz w:val="24"/>
          <w:szCs w:val="24"/>
        </w:rPr>
        <w:t>poslovne knjige dužnika do otvaranja stečajnog postupka</w:t>
      </w:r>
      <w:r w:rsidR="009F77D5" w:rsidRPr="00480E2D">
        <w:rPr>
          <w:sz w:val="24"/>
          <w:szCs w:val="24"/>
        </w:rPr>
        <w:t xml:space="preserve"> upućeno je</w:t>
      </w:r>
      <w:r w:rsidR="00DF566C" w:rsidRPr="00480E2D">
        <w:rPr>
          <w:sz w:val="24"/>
          <w:szCs w:val="24"/>
        </w:rPr>
        <w:t xml:space="preserve"> da izradi završni račun</w:t>
      </w:r>
      <w:r w:rsidR="009F77D5" w:rsidRPr="00480E2D">
        <w:rPr>
          <w:sz w:val="24"/>
          <w:szCs w:val="24"/>
        </w:rPr>
        <w:t xml:space="preserve"> za period do otvaranja stečajnog postupka</w:t>
      </w:r>
    </w:p>
    <w:p w:rsidRDefault="00DF566C" w:rsidP="00DE6C16" w:rsidR="00DF566C" w:rsidRPr="00480E2D">
      <w:pPr>
        <w:pStyle w:val="Bezproreda"/>
        <w:numPr>
          <w:ilvl w:val="0"/>
          <w:numId w:val="8"/>
        </w:numPr>
        <w:rPr>
          <w:sz w:val="24"/>
          <w:szCs w:val="24"/>
        </w:rPr>
      </w:pPr>
      <w:r w:rsidRPr="00480E2D">
        <w:rPr>
          <w:sz w:val="24"/>
          <w:szCs w:val="24"/>
        </w:rPr>
        <w:t>Nastavljeno je vođenje knjigovodstva od otvaranja stečajnog postupka</w:t>
      </w:r>
    </w:p>
    <w:p w:rsidRDefault="00DF566C" w:rsidP="00DE6C16" w:rsidR="00DF566C" w:rsidRPr="00480E2D">
      <w:pPr>
        <w:pStyle w:val="Bezproreda"/>
        <w:numPr>
          <w:ilvl w:val="0"/>
          <w:numId w:val="8"/>
        </w:numPr>
        <w:rPr>
          <w:sz w:val="24"/>
          <w:szCs w:val="24"/>
        </w:rPr>
      </w:pPr>
      <w:r w:rsidRPr="00480E2D">
        <w:rPr>
          <w:sz w:val="24"/>
          <w:szCs w:val="24"/>
        </w:rPr>
        <w:t>Otvoren je novi račun dužnika</w:t>
      </w:r>
    </w:p>
    <w:p w:rsidRDefault="001F27FA" w:rsidP="00DE6C16" w:rsidR="00DF566C" w:rsidRPr="00480E2D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Utvrđeno je da tvrtka nema zaposlenih radnika</w:t>
      </w:r>
    </w:p>
    <w:p w:rsidRDefault="00641578" w:rsidP="00DE6C16" w:rsidR="009F77D5" w:rsidRPr="00480E2D">
      <w:pPr>
        <w:pStyle w:val="Bezproreda"/>
        <w:numPr>
          <w:ilvl w:val="0"/>
          <w:numId w:val="8"/>
        </w:numPr>
        <w:rPr>
          <w:sz w:val="24"/>
          <w:szCs w:val="24"/>
        </w:rPr>
      </w:pPr>
      <w:r w:rsidRPr="00480E2D">
        <w:rPr>
          <w:sz w:val="24"/>
          <w:szCs w:val="24"/>
        </w:rPr>
        <w:t xml:space="preserve">Raskinuti su </w:t>
      </w:r>
      <w:r w:rsidR="00BC099C">
        <w:rPr>
          <w:sz w:val="24"/>
          <w:szCs w:val="24"/>
        </w:rPr>
        <w:t>u</w:t>
      </w:r>
      <w:r w:rsidRPr="00480E2D">
        <w:rPr>
          <w:sz w:val="24"/>
          <w:szCs w:val="24"/>
        </w:rPr>
        <w:t>govori sa tvrtkom MLJEKAR d.o.o., Lemeš vezani za zakup poslovnog prostora i najam motornog vozila</w:t>
      </w:r>
    </w:p>
    <w:p w:rsidRDefault="00641578" w:rsidP="00DE6C16" w:rsidR="00641578" w:rsidRPr="00480E2D">
      <w:pPr>
        <w:pStyle w:val="Bezproreda"/>
        <w:numPr>
          <w:ilvl w:val="0"/>
          <w:numId w:val="8"/>
        </w:numPr>
        <w:rPr>
          <w:sz w:val="24"/>
          <w:szCs w:val="24"/>
        </w:rPr>
      </w:pPr>
      <w:r w:rsidRPr="00480E2D">
        <w:rPr>
          <w:sz w:val="24"/>
          <w:szCs w:val="24"/>
        </w:rPr>
        <w:t>Izvršen je popis imovine i izrađena je procjena vrijednosti pokretnina</w:t>
      </w:r>
    </w:p>
    <w:p w:rsidRDefault="00641578" w:rsidP="00DE6C16" w:rsidR="00641578" w:rsidRPr="00480E2D">
      <w:pPr>
        <w:pStyle w:val="Bezproreda"/>
        <w:numPr>
          <w:ilvl w:val="0"/>
          <w:numId w:val="8"/>
        </w:numPr>
        <w:rPr>
          <w:sz w:val="24"/>
          <w:szCs w:val="24"/>
        </w:rPr>
      </w:pPr>
      <w:r w:rsidRPr="00480E2D">
        <w:rPr>
          <w:sz w:val="24"/>
          <w:szCs w:val="24"/>
        </w:rPr>
        <w:t>Vraćena su u Đurđevac motorna vozila koja su prema podacima CVH u vlasništvu stečajnog dužnika i izvršena je njihova odjava</w:t>
      </w:r>
    </w:p>
    <w:p w:rsidRDefault="00641578" w:rsidP="00DE6C16" w:rsidR="00641578" w:rsidRPr="00480E2D">
      <w:pPr>
        <w:pStyle w:val="Bezproreda"/>
        <w:numPr>
          <w:ilvl w:val="0"/>
          <w:numId w:val="8"/>
        </w:numPr>
        <w:rPr>
          <w:sz w:val="24"/>
          <w:szCs w:val="24"/>
        </w:rPr>
      </w:pPr>
      <w:r w:rsidRPr="00480E2D">
        <w:rPr>
          <w:sz w:val="24"/>
          <w:szCs w:val="24"/>
        </w:rPr>
        <w:t>Izrađena je procjena vrijednosti nekretnina</w:t>
      </w:r>
    </w:p>
    <w:p w:rsidRDefault="00FF1463" w:rsidP="00DE6C16" w:rsidR="00FF1463" w:rsidRPr="00480E2D">
      <w:pPr>
        <w:pStyle w:val="Bezproreda"/>
        <w:numPr>
          <w:ilvl w:val="0"/>
          <w:numId w:val="8"/>
        </w:numPr>
        <w:rPr>
          <w:sz w:val="24"/>
          <w:szCs w:val="24"/>
        </w:rPr>
      </w:pPr>
      <w:r w:rsidRPr="00480E2D">
        <w:rPr>
          <w:sz w:val="24"/>
          <w:szCs w:val="24"/>
        </w:rPr>
        <w:t>Izvršen je popis parnica u kojima je stečajni dužnik tužitelj i tuženik</w:t>
      </w:r>
    </w:p>
    <w:p w:rsidRDefault="00FF1463" w:rsidP="00DE6C16" w:rsidR="00FF1463">
      <w:pPr>
        <w:pStyle w:val="Bezproreda"/>
        <w:numPr>
          <w:ilvl w:val="0"/>
          <w:numId w:val="8"/>
        </w:numPr>
        <w:rPr>
          <w:sz w:val="24"/>
          <w:szCs w:val="24"/>
        </w:rPr>
      </w:pPr>
      <w:r w:rsidRPr="00480E2D">
        <w:rPr>
          <w:sz w:val="24"/>
          <w:szCs w:val="24"/>
        </w:rPr>
        <w:t>Izvršena je provjera modaliteta vezano za prijenos obveza za komunalne obveze (voda, plin, komunalna naknada) u slučaju davanja poslovnog prostora stečajnog dužnika u zakup</w:t>
      </w:r>
      <w:r w:rsidR="006A4A31">
        <w:rPr>
          <w:sz w:val="24"/>
          <w:szCs w:val="24"/>
        </w:rPr>
        <w:t xml:space="preserve">. Ustanovljeno je da se komunalne obveze ne mogu prebaciti na zakupca </w:t>
      </w:r>
      <w:r w:rsidR="00F93AEF">
        <w:rPr>
          <w:sz w:val="24"/>
          <w:szCs w:val="24"/>
        </w:rPr>
        <w:t>ukoliko</w:t>
      </w:r>
      <w:r w:rsidR="006A4A31">
        <w:rPr>
          <w:sz w:val="24"/>
          <w:szCs w:val="24"/>
        </w:rPr>
        <w:t xml:space="preserve"> zakupodavac </w:t>
      </w:r>
      <w:r w:rsidR="00F93AEF">
        <w:rPr>
          <w:sz w:val="24"/>
          <w:szCs w:val="24"/>
        </w:rPr>
        <w:t xml:space="preserve">ne bi </w:t>
      </w:r>
      <w:r w:rsidR="00B70F4E">
        <w:rPr>
          <w:sz w:val="24"/>
          <w:szCs w:val="24"/>
        </w:rPr>
        <w:t>bio</w:t>
      </w:r>
      <w:r w:rsidR="006A4A31">
        <w:rPr>
          <w:sz w:val="24"/>
          <w:szCs w:val="24"/>
        </w:rPr>
        <w:t xml:space="preserve">  jamac u tripartitnom ugovoru.</w:t>
      </w:r>
    </w:p>
    <w:p w:rsidRDefault="00F61386" w:rsidP="00DE6C16" w:rsidR="00F61386" w:rsidRPr="00480E2D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Plaćena je polica osiguranja imovine</w:t>
      </w:r>
    </w:p>
    <w:p w:rsidRDefault="00DF566C" w:rsidP="00DF566C" w:rsidR="00DF566C" w:rsidRPr="00480E2D">
      <w:pPr>
        <w:pStyle w:val="Bezproreda"/>
        <w:ind w:left="720"/>
        <w:rPr>
          <w:sz w:val="24"/>
          <w:szCs w:val="24"/>
        </w:rPr>
      </w:pPr>
    </w:p>
    <w:p w:rsidRDefault="00DE6C16" w:rsidP="00DC49A8" w:rsidR="00DE6C16">
      <w:pPr>
        <w:pStyle w:val="Bezproreda"/>
        <w:rPr>
          <w:sz w:val="24"/>
          <w:szCs w:val="24"/>
        </w:rPr>
      </w:pPr>
    </w:p>
    <w:p w:rsidRDefault="00E1699F" w:rsidP="00DC49A8" w:rsidR="00E1699F">
      <w:pPr>
        <w:pStyle w:val="Bezproreda"/>
        <w:rPr>
          <w:sz w:val="24"/>
          <w:szCs w:val="24"/>
        </w:rPr>
      </w:pPr>
    </w:p>
    <w:p w:rsidRDefault="00E1699F" w:rsidP="00DC49A8" w:rsidR="00E1699F">
      <w:pPr>
        <w:pStyle w:val="Bezproreda"/>
        <w:rPr>
          <w:sz w:val="24"/>
          <w:szCs w:val="24"/>
        </w:rPr>
      </w:pPr>
    </w:p>
    <w:p w:rsidRDefault="00E1699F" w:rsidP="00DC49A8" w:rsidR="00E1699F" w:rsidRPr="00480E2D">
      <w:pPr>
        <w:pStyle w:val="Bezproreda"/>
        <w:rPr>
          <w:sz w:val="24"/>
          <w:szCs w:val="24"/>
        </w:rPr>
      </w:pPr>
    </w:p>
    <w:p w:rsidRDefault="00DF566C" w:rsidP="00DC49A8" w:rsidR="00DF566C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>Ustanovljeno je sljedeće stanje:</w:t>
      </w:r>
    </w:p>
    <w:p w:rsidRDefault="00DE6C16" w:rsidP="00DC49A8" w:rsidR="00DE6C16" w:rsidRPr="00480E2D">
      <w:pPr>
        <w:pStyle w:val="Bezproreda"/>
        <w:rPr>
          <w:sz w:val="24"/>
          <w:szCs w:val="24"/>
        </w:rPr>
      </w:pPr>
    </w:p>
    <w:p w:rsidRDefault="00DC49A8" w:rsidP="00DC49A8" w:rsidR="00332086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>PREGLED IMOVINE</w:t>
      </w:r>
      <w:r w:rsidR="00FF1463" w:rsidRPr="00480E2D">
        <w:rPr>
          <w:sz w:val="24"/>
          <w:szCs w:val="24"/>
        </w:rPr>
        <w:t>:</w:t>
      </w:r>
    </w:p>
    <w:p w:rsidRDefault="00DC49A8" w:rsidP="00DC49A8" w:rsidR="00DC49A8" w:rsidRPr="00480E2D">
      <w:pPr>
        <w:pStyle w:val="Bezproreda"/>
        <w:rPr>
          <w:sz w:val="24"/>
          <w:szCs w:val="24"/>
        </w:rPr>
      </w:pPr>
    </w:p>
    <w:p w:rsidRDefault="00DC49A8" w:rsidP="00DC49A8" w:rsidR="00DC49A8" w:rsidRPr="00480E2D">
      <w:pPr>
        <w:pStyle w:val="Bezproreda"/>
        <w:numPr>
          <w:ilvl w:val="0"/>
          <w:numId w:val="1"/>
        </w:numPr>
        <w:rPr>
          <w:sz w:val="24"/>
          <w:szCs w:val="24"/>
        </w:rPr>
      </w:pPr>
      <w:r w:rsidRPr="00480E2D">
        <w:rPr>
          <w:sz w:val="24"/>
          <w:szCs w:val="24"/>
        </w:rPr>
        <w:t>nekretnine</w:t>
      </w:r>
    </w:p>
    <w:p w:rsidRDefault="00DC49A8" w:rsidP="00DC49A8" w:rsidR="00DC49A8" w:rsidRPr="00480E2D">
      <w:pPr>
        <w:pStyle w:val="Bezproreda"/>
        <w:numPr>
          <w:ilvl w:val="0"/>
          <w:numId w:val="1"/>
        </w:numPr>
        <w:rPr>
          <w:sz w:val="24"/>
          <w:szCs w:val="24"/>
        </w:rPr>
      </w:pPr>
      <w:r w:rsidRPr="00480E2D">
        <w:rPr>
          <w:sz w:val="24"/>
          <w:szCs w:val="24"/>
        </w:rPr>
        <w:t>pokretnine</w:t>
      </w:r>
    </w:p>
    <w:p w:rsidRDefault="00DC49A8" w:rsidP="00DC49A8" w:rsidR="00DC49A8" w:rsidRPr="00480E2D">
      <w:pPr>
        <w:pStyle w:val="Bezproreda"/>
        <w:numPr>
          <w:ilvl w:val="0"/>
          <w:numId w:val="1"/>
        </w:numPr>
        <w:rPr>
          <w:sz w:val="24"/>
          <w:szCs w:val="24"/>
        </w:rPr>
      </w:pPr>
      <w:r w:rsidRPr="00480E2D">
        <w:rPr>
          <w:sz w:val="24"/>
          <w:szCs w:val="24"/>
        </w:rPr>
        <w:t>financijska imovina</w:t>
      </w:r>
    </w:p>
    <w:p w:rsidRDefault="00DC49A8" w:rsidP="00DC49A8" w:rsidR="00DC49A8" w:rsidRPr="00480E2D">
      <w:pPr>
        <w:pStyle w:val="Bezproreda"/>
        <w:rPr>
          <w:sz w:val="24"/>
          <w:szCs w:val="24"/>
        </w:rPr>
      </w:pPr>
    </w:p>
    <w:p w:rsidRDefault="00DC49A8" w:rsidP="00DC49A8" w:rsidR="00DC49A8">
      <w:pPr>
        <w:pStyle w:val="Bezproreda"/>
        <w:numPr>
          <w:ilvl w:val="0"/>
          <w:numId w:val="2"/>
        </w:numPr>
        <w:rPr>
          <w:sz w:val="24"/>
          <w:szCs w:val="24"/>
        </w:rPr>
      </w:pPr>
      <w:r w:rsidRPr="00480E2D">
        <w:rPr>
          <w:sz w:val="24"/>
          <w:szCs w:val="24"/>
        </w:rPr>
        <w:t>NEKRETNINE</w:t>
      </w:r>
    </w:p>
    <w:p w:rsidRDefault="007E1596" w:rsidP="007E1596" w:rsidR="007E1596" w:rsidRPr="00480E2D">
      <w:pPr>
        <w:pStyle w:val="Bezproreda"/>
        <w:ind w:left="720"/>
        <w:rPr>
          <w:sz w:val="24"/>
          <w:szCs w:val="24"/>
        </w:rPr>
      </w:pPr>
    </w:p>
    <w:p w:rsidRDefault="00FF1463" w:rsidP="00B13776" w:rsidR="00FF1463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 xml:space="preserve">Nekretnine upisane kod Općinskog suda u Koprivnici, K.O. Đurđevac, </w:t>
      </w:r>
      <w:r w:rsidR="00DF2130">
        <w:rPr>
          <w:sz w:val="24"/>
          <w:szCs w:val="24"/>
        </w:rPr>
        <w:t>ZK</w:t>
      </w:r>
      <w:r w:rsidRPr="00480E2D">
        <w:rPr>
          <w:sz w:val="24"/>
          <w:szCs w:val="24"/>
        </w:rPr>
        <w:t>.ul.6255,6282 i 10452</w:t>
      </w:r>
      <w:r w:rsidR="00A1696C">
        <w:rPr>
          <w:sz w:val="24"/>
          <w:szCs w:val="24"/>
        </w:rPr>
        <w:t>.</w:t>
      </w:r>
    </w:p>
    <w:p w:rsidRDefault="00B13776" w:rsidP="00FF1463" w:rsidR="00B13776">
      <w:pPr>
        <w:pStyle w:val="Bezproreda"/>
        <w:ind w:left="720"/>
        <w:rPr>
          <w:sz w:val="24"/>
          <w:szCs w:val="24"/>
        </w:rPr>
      </w:pPr>
    </w:p>
    <w:p w:rsidRDefault="00B13776" w:rsidP="00ED4A5D" w:rsidR="00B1377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Za nekretnine je izvršena procjena vrijednosti koja se nalazi u prilogu.</w:t>
      </w:r>
    </w:p>
    <w:p w:rsidRDefault="00B13776" w:rsidP="00B13776" w:rsidR="00B1377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Procijenjena vrijednost nekretnina je  </w:t>
      </w:r>
      <w:r w:rsidR="00EB27B3">
        <w:rPr>
          <w:sz w:val="24"/>
          <w:szCs w:val="24"/>
        </w:rPr>
        <w:t>8.420.000,00 kn</w:t>
      </w:r>
    </w:p>
    <w:p w:rsidRDefault="007E1596" w:rsidP="00B13776" w:rsidR="007E1596">
      <w:pPr>
        <w:pStyle w:val="Bezproreda"/>
        <w:rPr>
          <w:sz w:val="24"/>
          <w:szCs w:val="24"/>
        </w:rPr>
      </w:pPr>
    </w:p>
    <w:p w:rsidRDefault="007E1596" w:rsidP="00B13776" w:rsidR="00181FA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 nekretninama stečajnog dužnika upisano je založno pravo tvrtke B2 Kapital d.o.o. koja je svoje pravo stekla ustupom tražbina od Zagrebačke banke d.d.</w:t>
      </w:r>
      <w:r w:rsidR="00C671A4">
        <w:rPr>
          <w:sz w:val="24"/>
          <w:szCs w:val="24"/>
        </w:rPr>
        <w:t xml:space="preserve"> kao </w:t>
      </w:r>
      <w:proofErr w:type="spellStart"/>
      <w:r w:rsidR="00C671A4">
        <w:rPr>
          <w:sz w:val="24"/>
          <w:szCs w:val="24"/>
        </w:rPr>
        <w:t>prvoupisani</w:t>
      </w:r>
      <w:proofErr w:type="spellEnd"/>
      <w:r w:rsidR="00C671A4">
        <w:rPr>
          <w:sz w:val="24"/>
          <w:szCs w:val="24"/>
        </w:rPr>
        <w:t xml:space="preserve"> založni vjerovnik na Z</w:t>
      </w:r>
      <w:r w:rsidR="00F53874">
        <w:rPr>
          <w:sz w:val="24"/>
          <w:szCs w:val="24"/>
        </w:rPr>
        <w:t>K</w:t>
      </w:r>
      <w:r w:rsidR="00C671A4">
        <w:rPr>
          <w:sz w:val="24"/>
          <w:szCs w:val="24"/>
        </w:rPr>
        <w:t xml:space="preserve"> 6255,6282 i 10452 </w:t>
      </w:r>
      <w:r>
        <w:rPr>
          <w:sz w:val="24"/>
          <w:szCs w:val="24"/>
        </w:rPr>
        <w:t xml:space="preserve"> i založno pravo Grada Đurđevac na nekretnini upisanoj u ZK</w:t>
      </w:r>
      <w:r w:rsidR="00C671A4">
        <w:rPr>
          <w:sz w:val="24"/>
          <w:szCs w:val="24"/>
        </w:rPr>
        <w:t xml:space="preserve"> 6255.</w:t>
      </w:r>
    </w:p>
    <w:p w:rsidRDefault="00181FA7" w:rsidP="00B13776" w:rsidR="00181FA7">
      <w:pPr>
        <w:pStyle w:val="Bezproreda"/>
        <w:rPr>
          <w:sz w:val="24"/>
          <w:szCs w:val="24"/>
        </w:rPr>
      </w:pPr>
    </w:p>
    <w:p w:rsidRDefault="009B5C34" w:rsidP="00B13776" w:rsidR="007E159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Općinskom sudu u Koprivnici podnesen je prijedlog za brisanje </w:t>
      </w:r>
      <w:r w:rsidR="00181FA7">
        <w:rPr>
          <w:sz w:val="24"/>
          <w:szCs w:val="24"/>
        </w:rPr>
        <w:t xml:space="preserve">osiguranja založnim pravom u korist Grada Đurđevca jer je vjerovnik podnio prijedlog sudu za osiguranje  5.listopada 2018., a Financijska agencija je 18.listopada 2018. podnijela prijedlog Trgovačkom sudu za pokretanje stečajnog postupka. S obzirom na članak 168. Stečajnog zakona predloženo je brisanje osiguranja založnim pravom za korist Grada Đurđevca. </w:t>
      </w:r>
    </w:p>
    <w:p w:rsidRDefault="00985C1E" w:rsidP="00B13776" w:rsidR="00985C1E">
      <w:pPr>
        <w:pStyle w:val="Bezproreda"/>
        <w:rPr>
          <w:sz w:val="24"/>
          <w:szCs w:val="24"/>
        </w:rPr>
      </w:pPr>
    </w:p>
    <w:p w:rsidRDefault="00985C1E" w:rsidP="00B13776" w:rsidR="00985C1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Na ZK čestici 10452 stečajni dužnik upisan je u zemljišnim knjigama i na </w:t>
      </w:r>
      <w:r w:rsidR="00297A6D">
        <w:rPr>
          <w:sz w:val="24"/>
          <w:szCs w:val="24"/>
        </w:rPr>
        <w:t>kat</w:t>
      </w:r>
      <w:r>
        <w:rPr>
          <w:sz w:val="24"/>
          <w:szCs w:val="24"/>
        </w:rPr>
        <w:t xml:space="preserve">.čest.br. 3527/5, površine 289 </w:t>
      </w:r>
      <w:proofErr w:type="spellStart"/>
      <w:r>
        <w:rPr>
          <w:sz w:val="24"/>
          <w:szCs w:val="24"/>
        </w:rPr>
        <w:t>čhv</w:t>
      </w:r>
      <w:proofErr w:type="spellEnd"/>
      <w:r>
        <w:rPr>
          <w:sz w:val="24"/>
          <w:szCs w:val="24"/>
        </w:rPr>
        <w:t xml:space="preserve">. Međutim, prilikom identifikacije čestica koju je zatražio građevinski vještak koji je vršio procjenu vrijednosti nekretnina, utvrđeno je da ista u naravi predstavlja javno dobro u općoj uporabi – dio Kolodvorske ulice u posjedu Mjesne zajednice Đurđevac (izjava referenta Slavka </w:t>
      </w:r>
      <w:proofErr w:type="spellStart"/>
      <w:r>
        <w:rPr>
          <w:sz w:val="24"/>
          <w:szCs w:val="24"/>
        </w:rPr>
        <w:t>Ivšaka</w:t>
      </w:r>
      <w:proofErr w:type="spellEnd"/>
      <w:r>
        <w:rPr>
          <w:sz w:val="24"/>
          <w:szCs w:val="24"/>
        </w:rPr>
        <w:t xml:space="preserve"> iz Ureda za katastar Đurđevac). </w:t>
      </w:r>
      <w:r w:rsidR="00297A6D">
        <w:rPr>
          <w:sz w:val="24"/>
          <w:szCs w:val="24"/>
        </w:rPr>
        <w:t>Za tu nekretninu predlažem da se predloži gradu Đurđevcu da pokrene potrebne postupke kako bi ishodio valjani upis prava vlasništva na njoj u svoju korist.</w:t>
      </w:r>
    </w:p>
    <w:p w:rsidRDefault="00B74594" w:rsidP="00B13776" w:rsidR="00B74594">
      <w:pPr>
        <w:pStyle w:val="Bezproreda"/>
        <w:rPr>
          <w:sz w:val="24"/>
          <w:szCs w:val="24"/>
        </w:rPr>
      </w:pPr>
    </w:p>
    <w:p w:rsidRDefault="00B74594" w:rsidP="00B13776" w:rsidR="00B7459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01.10.2018., dakle mjesec i pola prije otvaranja stečajnog postupka</w:t>
      </w:r>
      <w:r w:rsidR="00302F6F">
        <w:rPr>
          <w:sz w:val="24"/>
          <w:szCs w:val="24"/>
        </w:rPr>
        <w:t>, tvrtka NATURA-MILK-ĐURĐEVAC d.o.o., Đurđevac kao zakupodavac i tvrtka MLJEKAR d.o.o. Lemeš sklopili su Ugovor o zakupu poslovnog prostora tvrtke NATURA-MILK-ĐURĐEVAC d.o.o. na adresi Kolodvorska 21 A na ne</w:t>
      </w:r>
      <w:r w:rsidR="007E1596">
        <w:rPr>
          <w:sz w:val="24"/>
          <w:szCs w:val="24"/>
        </w:rPr>
        <w:t>o</w:t>
      </w:r>
      <w:r w:rsidR="00302F6F">
        <w:rPr>
          <w:sz w:val="24"/>
          <w:szCs w:val="24"/>
        </w:rPr>
        <w:t>dređeno vrijeme sa otkaznim rokom od 7 mjeseci.</w:t>
      </w:r>
      <w:r w:rsidR="007E1596">
        <w:rPr>
          <w:sz w:val="24"/>
          <w:szCs w:val="24"/>
        </w:rPr>
        <w:t xml:space="preserve"> Zakonski zastupnici obje tvrtke</w:t>
      </w:r>
      <w:r w:rsidR="00256AF5">
        <w:rPr>
          <w:sz w:val="24"/>
          <w:szCs w:val="24"/>
        </w:rPr>
        <w:t xml:space="preserve"> bile</w:t>
      </w:r>
      <w:r w:rsidR="007E1596">
        <w:rPr>
          <w:sz w:val="24"/>
          <w:szCs w:val="24"/>
        </w:rPr>
        <w:t xml:space="preserve"> su međusobno povezane osobe.</w:t>
      </w:r>
    </w:p>
    <w:p w:rsidRDefault="00302F6F" w:rsidP="00B13776" w:rsidR="00302F6F">
      <w:pPr>
        <w:pStyle w:val="Bezproreda"/>
        <w:rPr>
          <w:sz w:val="24"/>
          <w:szCs w:val="24"/>
        </w:rPr>
      </w:pPr>
    </w:p>
    <w:p w:rsidRDefault="00DC344A" w:rsidP="00B13776" w:rsidR="00302F6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Zbog otvaranja stečajnog postupka </w:t>
      </w:r>
      <w:r w:rsidR="00302F6F">
        <w:rPr>
          <w:sz w:val="24"/>
          <w:szCs w:val="24"/>
        </w:rPr>
        <w:t>Ugovor o zakupu poslovnog prostora otkazan je sa otkaznim rokom od 30 dana, a taj rok je istekao 02.01.2019. Međutim, zakupac je uporno pokušavao produžiti ugovor</w:t>
      </w:r>
      <w:r w:rsidR="00010829">
        <w:rPr>
          <w:sz w:val="24"/>
          <w:szCs w:val="24"/>
        </w:rPr>
        <w:t xml:space="preserve"> o zakupu</w:t>
      </w:r>
      <w:r w:rsidR="00302F6F">
        <w:rPr>
          <w:sz w:val="24"/>
          <w:szCs w:val="24"/>
        </w:rPr>
        <w:t xml:space="preserve"> i bez obzira na to što u tome nije imao uspjeha i dalje se nalazi u poslovnom prostoru. Na više puta zatražen termin za organiziranje primopredajne inventure nije bilo odgovora.</w:t>
      </w:r>
    </w:p>
    <w:p w:rsidRDefault="006F58F6" w:rsidP="00B13776" w:rsidR="006F58F6">
      <w:pPr>
        <w:pStyle w:val="Bezproreda"/>
        <w:rPr>
          <w:sz w:val="24"/>
          <w:szCs w:val="24"/>
        </w:rPr>
      </w:pPr>
    </w:p>
    <w:p w:rsidRDefault="006F58F6" w:rsidP="00B13776" w:rsidR="006F58F6" w:rsidRPr="001E00D3">
      <w:pPr>
        <w:pStyle w:val="Bezproreda"/>
        <w:rPr>
          <w:sz w:val="24"/>
          <w:szCs w:val="24"/>
        </w:rPr>
      </w:pPr>
      <w:r w:rsidRPr="001E00D3">
        <w:rPr>
          <w:sz w:val="24"/>
          <w:szCs w:val="24"/>
        </w:rPr>
        <w:t xml:space="preserve">Nekretnine stečajnog dužnika opskrbljuju se strujom iz trafostanice koja je u vlasništvu društva </w:t>
      </w:r>
      <w:proofErr w:type="spellStart"/>
      <w:r w:rsidRPr="001E00D3">
        <w:rPr>
          <w:sz w:val="24"/>
          <w:szCs w:val="24"/>
        </w:rPr>
        <w:t>Osatina</w:t>
      </w:r>
      <w:proofErr w:type="spellEnd"/>
      <w:r w:rsidRPr="001E00D3">
        <w:rPr>
          <w:sz w:val="24"/>
          <w:szCs w:val="24"/>
        </w:rPr>
        <w:t xml:space="preserve"> grupa</w:t>
      </w:r>
      <w:r w:rsidR="001644F6" w:rsidRPr="001E00D3">
        <w:rPr>
          <w:sz w:val="24"/>
          <w:szCs w:val="24"/>
        </w:rPr>
        <w:t xml:space="preserve"> d.o.o.</w:t>
      </w:r>
      <w:r w:rsidRPr="001E00D3">
        <w:rPr>
          <w:sz w:val="24"/>
          <w:szCs w:val="24"/>
        </w:rPr>
        <w:t>. NATURA-MILK-ĐURĐEVAC d.o.o. ima pravo služnosti</w:t>
      </w:r>
      <w:r w:rsidR="001C6C67" w:rsidRPr="001E00D3">
        <w:rPr>
          <w:sz w:val="24"/>
          <w:szCs w:val="24"/>
        </w:rPr>
        <w:t xml:space="preserve"> prolaza na nekretninama </w:t>
      </w:r>
      <w:proofErr w:type="spellStart"/>
      <w:r w:rsidR="001C6C67" w:rsidRPr="001E00D3">
        <w:rPr>
          <w:sz w:val="24"/>
          <w:szCs w:val="24"/>
        </w:rPr>
        <w:t>t.d</w:t>
      </w:r>
      <w:proofErr w:type="spellEnd"/>
      <w:r w:rsidR="001C6C67" w:rsidRPr="001E00D3">
        <w:rPr>
          <w:sz w:val="24"/>
          <w:szCs w:val="24"/>
        </w:rPr>
        <w:t xml:space="preserve">. </w:t>
      </w:r>
      <w:proofErr w:type="spellStart"/>
      <w:r w:rsidR="001C6C67" w:rsidRPr="001E00D3">
        <w:rPr>
          <w:sz w:val="24"/>
          <w:szCs w:val="24"/>
        </w:rPr>
        <w:t>Osatina</w:t>
      </w:r>
      <w:proofErr w:type="spellEnd"/>
      <w:r w:rsidR="001C6C67" w:rsidRPr="001E00D3">
        <w:rPr>
          <w:sz w:val="24"/>
          <w:szCs w:val="24"/>
        </w:rPr>
        <w:t xml:space="preserve"> grupa d.o.o.</w:t>
      </w:r>
      <w:r w:rsidR="00351371" w:rsidRPr="001E00D3">
        <w:rPr>
          <w:sz w:val="24"/>
          <w:szCs w:val="24"/>
        </w:rPr>
        <w:t xml:space="preserve"> do trafostanice iz koje</w:t>
      </w:r>
      <w:r w:rsidR="001C6C67" w:rsidRPr="001E00D3">
        <w:rPr>
          <w:sz w:val="24"/>
          <w:szCs w:val="24"/>
        </w:rPr>
        <w:t xml:space="preserve"> su raniji vlasnici izvodili i pravo služnosti korištenja trafostanice (odnosno djela njezine el. energije), a što je </w:t>
      </w:r>
      <w:proofErr w:type="spellStart"/>
      <w:r w:rsidR="001C6C67" w:rsidRPr="001E00D3">
        <w:rPr>
          <w:sz w:val="24"/>
          <w:szCs w:val="24"/>
        </w:rPr>
        <w:t>Osatina</w:t>
      </w:r>
      <w:proofErr w:type="spellEnd"/>
      <w:r w:rsidR="001C6C67" w:rsidRPr="001E00D3">
        <w:rPr>
          <w:sz w:val="24"/>
          <w:szCs w:val="24"/>
        </w:rPr>
        <w:t xml:space="preserve"> grupa d.o.o. sporila. Radi toga </w:t>
      </w:r>
      <w:r w:rsidR="00351371" w:rsidRPr="001E00D3">
        <w:rPr>
          <w:sz w:val="24"/>
          <w:szCs w:val="24"/>
        </w:rPr>
        <w:t xml:space="preserve">(utvrđenja prava na korištenje djela el. energije iz trafostanice) </w:t>
      </w:r>
      <w:r w:rsidR="001C6C67" w:rsidRPr="001E00D3">
        <w:rPr>
          <w:sz w:val="24"/>
          <w:szCs w:val="24"/>
        </w:rPr>
        <w:t>se vodila i pa</w:t>
      </w:r>
      <w:r w:rsidRPr="001E00D3">
        <w:rPr>
          <w:sz w:val="24"/>
          <w:szCs w:val="24"/>
        </w:rPr>
        <w:t>rnica</w:t>
      </w:r>
      <w:r w:rsidR="00351371" w:rsidRPr="001E00D3">
        <w:rPr>
          <w:sz w:val="24"/>
          <w:szCs w:val="24"/>
        </w:rPr>
        <w:t xml:space="preserve"> koju je, međutim,</w:t>
      </w:r>
      <w:r w:rsidRPr="001E00D3">
        <w:rPr>
          <w:sz w:val="24"/>
          <w:szCs w:val="24"/>
        </w:rPr>
        <w:t xml:space="preserve"> NATURA-MILK-ĐURĐEVAC d.o.o. </w:t>
      </w:r>
      <w:r w:rsidR="00351371" w:rsidRPr="001E00D3">
        <w:rPr>
          <w:sz w:val="24"/>
          <w:szCs w:val="24"/>
        </w:rPr>
        <w:t xml:space="preserve"> nedugo prije otvaranja stečajnog postupka pravomoćno izgubila.</w:t>
      </w:r>
    </w:p>
    <w:p w:rsidRDefault="006F58F6" w:rsidP="00B13776" w:rsidR="006F58F6" w:rsidRPr="001E00D3">
      <w:pPr>
        <w:pStyle w:val="Bezproreda"/>
        <w:rPr>
          <w:sz w:val="24"/>
          <w:szCs w:val="24"/>
        </w:rPr>
      </w:pPr>
    </w:p>
    <w:p w:rsidRDefault="006F58F6" w:rsidP="00B13776" w:rsidR="006F58F6" w:rsidRPr="001E00D3">
      <w:pPr>
        <w:pStyle w:val="Bezproreda"/>
        <w:rPr>
          <w:sz w:val="24"/>
          <w:szCs w:val="24"/>
        </w:rPr>
      </w:pPr>
      <w:r w:rsidRPr="001E00D3">
        <w:rPr>
          <w:sz w:val="24"/>
          <w:szCs w:val="24"/>
        </w:rPr>
        <w:t>Okolnost da nekretnina više ne</w:t>
      </w:r>
      <w:r w:rsidR="00446BDF" w:rsidRPr="001E00D3">
        <w:rPr>
          <w:sz w:val="24"/>
          <w:szCs w:val="24"/>
        </w:rPr>
        <w:t xml:space="preserve">će imati pravo na opskrbu </w:t>
      </w:r>
      <w:r w:rsidR="00351371" w:rsidRPr="001E00D3">
        <w:rPr>
          <w:sz w:val="24"/>
          <w:szCs w:val="24"/>
        </w:rPr>
        <w:t>el. energijom</w:t>
      </w:r>
      <w:r w:rsidRPr="001E00D3">
        <w:rPr>
          <w:sz w:val="24"/>
          <w:szCs w:val="24"/>
        </w:rPr>
        <w:t xml:space="preserve"> preko navedene trafostanice </w:t>
      </w:r>
      <w:r w:rsidR="00E53F0C">
        <w:rPr>
          <w:sz w:val="24"/>
          <w:szCs w:val="24"/>
        </w:rPr>
        <w:t xml:space="preserve">u određenoj mjeri utječe na </w:t>
      </w:r>
      <w:r w:rsidRPr="001E00D3">
        <w:rPr>
          <w:sz w:val="24"/>
          <w:szCs w:val="24"/>
        </w:rPr>
        <w:t xml:space="preserve"> vrijednost nekretnine jer će budući </w:t>
      </w:r>
      <w:r w:rsidR="00BC71CE" w:rsidRPr="001E00D3">
        <w:rPr>
          <w:sz w:val="24"/>
          <w:szCs w:val="24"/>
        </w:rPr>
        <w:t xml:space="preserve">vlasnik </w:t>
      </w:r>
      <w:r w:rsidRPr="001E00D3">
        <w:rPr>
          <w:sz w:val="24"/>
          <w:szCs w:val="24"/>
        </w:rPr>
        <w:t xml:space="preserve">morati  sa HEP-om rješavati pitanje angažiranja potrebne </w:t>
      </w:r>
      <w:r w:rsidR="00351371" w:rsidRPr="001E00D3">
        <w:rPr>
          <w:sz w:val="24"/>
          <w:szCs w:val="24"/>
        </w:rPr>
        <w:t xml:space="preserve">el. energije </w:t>
      </w:r>
      <w:r w:rsidRPr="001E00D3">
        <w:rPr>
          <w:sz w:val="24"/>
          <w:szCs w:val="24"/>
        </w:rPr>
        <w:t xml:space="preserve">za </w:t>
      </w:r>
      <w:r w:rsidR="00EF5EF9" w:rsidRPr="001E00D3">
        <w:rPr>
          <w:sz w:val="24"/>
          <w:szCs w:val="24"/>
        </w:rPr>
        <w:t>potrebe</w:t>
      </w:r>
      <w:r w:rsidRPr="001E00D3">
        <w:rPr>
          <w:sz w:val="24"/>
          <w:szCs w:val="24"/>
        </w:rPr>
        <w:t xml:space="preserve"> poslovnog prostora</w:t>
      </w:r>
      <w:r w:rsidR="00EF5EF9" w:rsidRPr="001E00D3">
        <w:rPr>
          <w:sz w:val="24"/>
          <w:szCs w:val="24"/>
        </w:rPr>
        <w:t xml:space="preserve"> koj</w:t>
      </w:r>
      <w:r w:rsidR="00351371" w:rsidRPr="001E00D3">
        <w:rPr>
          <w:sz w:val="24"/>
          <w:szCs w:val="24"/>
        </w:rPr>
        <w:t>u</w:t>
      </w:r>
      <w:r w:rsidR="00EF5EF9" w:rsidRPr="001E00D3">
        <w:rPr>
          <w:sz w:val="24"/>
          <w:szCs w:val="24"/>
        </w:rPr>
        <w:t xml:space="preserve"> će </w:t>
      </w:r>
      <w:r w:rsidR="001F27FA" w:rsidRPr="001E00D3">
        <w:rPr>
          <w:sz w:val="24"/>
          <w:szCs w:val="24"/>
        </w:rPr>
        <w:t>budući vlasnik</w:t>
      </w:r>
      <w:r w:rsidR="00EF5EF9" w:rsidRPr="001E00D3">
        <w:rPr>
          <w:sz w:val="24"/>
          <w:szCs w:val="24"/>
        </w:rPr>
        <w:t xml:space="preserve"> poslovnog prostora imati s obzirom na namjenu poslovnog prostora</w:t>
      </w:r>
      <w:r w:rsidR="00FF3FDA" w:rsidRPr="001E00D3">
        <w:rPr>
          <w:sz w:val="24"/>
          <w:szCs w:val="24"/>
        </w:rPr>
        <w:t>.</w:t>
      </w:r>
    </w:p>
    <w:p w:rsidRDefault="003F76B6" w:rsidP="00B13776" w:rsidR="003F76B6">
      <w:pPr>
        <w:pStyle w:val="Bezproreda"/>
        <w:rPr>
          <w:sz w:val="24"/>
          <w:szCs w:val="24"/>
        </w:rPr>
      </w:pPr>
    </w:p>
    <w:p w:rsidRDefault="006C501B" w:rsidP="00FF1463" w:rsidR="006C501B" w:rsidRPr="00480E2D">
      <w:pPr>
        <w:pStyle w:val="Bezproreda"/>
        <w:ind w:left="720"/>
        <w:rPr>
          <w:sz w:val="24"/>
          <w:szCs w:val="24"/>
        </w:rPr>
      </w:pPr>
    </w:p>
    <w:p w:rsidRDefault="000615B0" w:rsidP="000615B0" w:rsidR="000615B0" w:rsidRPr="00480E2D">
      <w:pPr>
        <w:pStyle w:val="Bezproreda"/>
        <w:rPr>
          <w:sz w:val="24"/>
          <w:szCs w:val="24"/>
        </w:rPr>
      </w:pPr>
    </w:p>
    <w:p w:rsidRDefault="000615B0" w:rsidP="000615B0" w:rsidR="000615B0">
      <w:pPr>
        <w:pStyle w:val="Bezproreda"/>
        <w:numPr>
          <w:ilvl w:val="0"/>
          <w:numId w:val="2"/>
        </w:numPr>
        <w:rPr>
          <w:sz w:val="24"/>
          <w:szCs w:val="24"/>
        </w:rPr>
      </w:pPr>
      <w:r w:rsidRPr="00480E2D">
        <w:rPr>
          <w:sz w:val="24"/>
          <w:szCs w:val="24"/>
        </w:rPr>
        <w:t>POKRETNINE</w:t>
      </w:r>
    </w:p>
    <w:p w:rsidRDefault="007E1596" w:rsidP="007E1596" w:rsidR="007E1596">
      <w:pPr>
        <w:pStyle w:val="Bezproreda"/>
        <w:rPr>
          <w:sz w:val="24"/>
          <w:szCs w:val="24"/>
        </w:rPr>
      </w:pPr>
    </w:p>
    <w:p w:rsidRDefault="007E1596" w:rsidP="007E1596" w:rsidR="007E159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Pokretnine stečajnog dužnika sastoje se od:</w:t>
      </w:r>
    </w:p>
    <w:p w:rsidRDefault="0031702A" w:rsidP="0031702A" w:rsidR="0031702A">
      <w:pPr>
        <w:pStyle w:val="Bezproreda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Strojevi, uređaji i oprema koji su potrebni za obavljanje proizvodne djelatnosti tvrtke</w:t>
      </w:r>
    </w:p>
    <w:p w:rsidRDefault="0031702A" w:rsidP="0031702A" w:rsidR="0031702A">
      <w:pPr>
        <w:pStyle w:val="Bezproreda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Ostali strojevi, uređaji i oprema za preradu i pakovanje mlijeka</w:t>
      </w:r>
    </w:p>
    <w:p w:rsidRDefault="0031702A" w:rsidP="0031702A" w:rsidR="0031702A">
      <w:pPr>
        <w:pStyle w:val="Bezproreda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Laboratorijski strojevi, uređaji, oprema i namještaj</w:t>
      </w:r>
    </w:p>
    <w:p w:rsidRDefault="0031702A" w:rsidP="0031702A" w:rsidR="0031702A">
      <w:pPr>
        <w:pStyle w:val="Bezproreda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Uredski namještaj i uredska oprema</w:t>
      </w:r>
    </w:p>
    <w:p w:rsidRDefault="0031702A" w:rsidP="0031702A" w:rsidR="0031702A">
      <w:pPr>
        <w:pStyle w:val="Bezproreda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Teretna i osobna motorna vozila, te priključna vozila.</w:t>
      </w:r>
    </w:p>
    <w:p w:rsidRDefault="00C671A4" w:rsidP="007E1596" w:rsidR="00C671A4">
      <w:pPr>
        <w:pStyle w:val="Bezproreda"/>
        <w:rPr>
          <w:sz w:val="24"/>
          <w:szCs w:val="24"/>
        </w:rPr>
      </w:pPr>
    </w:p>
    <w:p w:rsidRDefault="00C671A4" w:rsidP="007E1596" w:rsidR="00C671A4">
      <w:pPr>
        <w:pStyle w:val="Bezproreda"/>
        <w:rPr>
          <w:sz w:val="24"/>
          <w:szCs w:val="24"/>
        </w:rPr>
      </w:pPr>
    </w:p>
    <w:p w:rsidRDefault="00C671A4" w:rsidP="007E1596" w:rsidR="00C671A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Procjena vrijednosti pokretnina</w:t>
      </w:r>
      <w:r w:rsidR="00500098">
        <w:rPr>
          <w:sz w:val="24"/>
          <w:szCs w:val="24"/>
        </w:rPr>
        <w:t xml:space="preserve"> </w:t>
      </w:r>
      <w:r w:rsidR="00AE4843">
        <w:rPr>
          <w:sz w:val="24"/>
          <w:szCs w:val="24"/>
        </w:rPr>
        <w:t>iznosi</w:t>
      </w:r>
      <w:r>
        <w:rPr>
          <w:sz w:val="24"/>
          <w:szCs w:val="24"/>
        </w:rPr>
        <w:t xml:space="preserve">  </w:t>
      </w:r>
      <w:r w:rsidR="008536C9">
        <w:rPr>
          <w:sz w:val="24"/>
          <w:szCs w:val="24"/>
        </w:rPr>
        <w:t>3</w:t>
      </w:r>
      <w:r w:rsidR="005476A4">
        <w:rPr>
          <w:sz w:val="24"/>
          <w:szCs w:val="24"/>
        </w:rPr>
        <w:t>.</w:t>
      </w:r>
      <w:r w:rsidR="00500098">
        <w:rPr>
          <w:sz w:val="24"/>
          <w:szCs w:val="24"/>
        </w:rPr>
        <w:t>8</w:t>
      </w:r>
      <w:r w:rsidR="005F0994">
        <w:rPr>
          <w:sz w:val="24"/>
          <w:szCs w:val="24"/>
        </w:rPr>
        <w:t>51.266</w:t>
      </w:r>
      <w:r w:rsidR="00D566B6">
        <w:rPr>
          <w:sz w:val="24"/>
          <w:szCs w:val="24"/>
        </w:rPr>
        <w:t>,54</w:t>
      </w:r>
      <w:r>
        <w:rPr>
          <w:sz w:val="24"/>
          <w:szCs w:val="24"/>
        </w:rPr>
        <w:t xml:space="preserve"> kn i nalazi se u prilogu ovog izvješća. Na djelu pokretnina, </w:t>
      </w:r>
      <w:r w:rsidR="00AE4843">
        <w:rPr>
          <w:sz w:val="24"/>
          <w:szCs w:val="24"/>
        </w:rPr>
        <w:t>(plavom bojom</w:t>
      </w:r>
      <w:r>
        <w:rPr>
          <w:sz w:val="24"/>
          <w:szCs w:val="24"/>
        </w:rPr>
        <w:t xml:space="preserve"> označeno</w:t>
      </w:r>
      <w:r w:rsidR="00AE4843">
        <w:rPr>
          <w:sz w:val="24"/>
          <w:szCs w:val="24"/>
        </w:rPr>
        <w:t>)</w:t>
      </w:r>
      <w:r>
        <w:rPr>
          <w:sz w:val="24"/>
          <w:szCs w:val="24"/>
        </w:rPr>
        <w:t xml:space="preserve"> upisano je založno pravo  u korist B2 </w:t>
      </w:r>
      <w:proofErr w:type="spellStart"/>
      <w:r>
        <w:rPr>
          <w:sz w:val="24"/>
          <w:szCs w:val="24"/>
        </w:rPr>
        <w:t>Kaptal</w:t>
      </w:r>
      <w:proofErr w:type="spellEnd"/>
      <w:r>
        <w:rPr>
          <w:sz w:val="24"/>
          <w:szCs w:val="24"/>
        </w:rPr>
        <w:t xml:space="preserve"> d.o.o.</w:t>
      </w:r>
      <w:r w:rsidR="00AC6AF6">
        <w:rPr>
          <w:sz w:val="24"/>
          <w:szCs w:val="24"/>
        </w:rPr>
        <w:t xml:space="preserve"> (prije Zagrebačka banka d.d. koja je ustupila tražbine navedenoj tvrtci)</w:t>
      </w:r>
      <w:r w:rsidR="0050383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503839">
        <w:rPr>
          <w:sz w:val="24"/>
          <w:szCs w:val="24"/>
        </w:rPr>
        <w:t xml:space="preserve">Vrijednost založene imovine iznosi </w:t>
      </w:r>
      <w:r>
        <w:rPr>
          <w:sz w:val="24"/>
          <w:szCs w:val="24"/>
        </w:rPr>
        <w:t xml:space="preserve"> </w:t>
      </w:r>
      <w:r w:rsidR="008536C9">
        <w:rPr>
          <w:sz w:val="24"/>
          <w:szCs w:val="24"/>
        </w:rPr>
        <w:t>1.</w:t>
      </w:r>
      <w:r w:rsidR="00D566B6">
        <w:rPr>
          <w:sz w:val="24"/>
          <w:szCs w:val="24"/>
        </w:rPr>
        <w:t>375.650,82</w:t>
      </w:r>
      <w:r>
        <w:rPr>
          <w:sz w:val="24"/>
          <w:szCs w:val="24"/>
        </w:rPr>
        <w:t xml:space="preserve"> kn.</w:t>
      </w:r>
    </w:p>
    <w:p w:rsidRDefault="00C671A4" w:rsidP="007E1596" w:rsidR="00C671A4">
      <w:pPr>
        <w:pStyle w:val="Bezproreda"/>
        <w:rPr>
          <w:sz w:val="24"/>
          <w:szCs w:val="24"/>
        </w:rPr>
      </w:pPr>
    </w:p>
    <w:p w:rsidRDefault="0031702A" w:rsidP="0031702A" w:rsidR="0031702A">
      <w:pPr>
        <w:pStyle w:val="Bezproreda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STROJEVI, UREĐAJI I OPREMA KOJI SU POTREBNI ZA OBAVLJANJE PROIZVODNE DJELATNOSTI TVRTKE</w:t>
      </w:r>
    </w:p>
    <w:p w:rsidRDefault="0031702A" w:rsidP="0031702A" w:rsidR="0031702A">
      <w:pPr>
        <w:pStyle w:val="Bezproreda"/>
        <w:rPr>
          <w:sz w:val="24"/>
          <w:szCs w:val="24"/>
        </w:rPr>
      </w:pPr>
    </w:p>
    <w:p w:rsidRDefault="0031702A" w:rsidP="0031702A" w:rsidR="0031702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Procijenjena vrijednost ove grupe iznosi 1.946.597,91 kn, a vrijednost stavki na kojima je upisano založno pravo (u procjeni označene plavom bojom) iznosi 1.015.086,86 kn.</w:t>
      </w:r>
    </w:p>
    <w:p w:rsidRDefault="0031702A" w:rsidP="007E1596" w:rsidR="0031702A">
      <w:pPr>
        <w:pStyle w:val="Bezproreda"/>
        <w:rPr>
          <w:sz w:val="24"/>
          <w:szCs w:val="24"/>
        </w:rPr>
      </w:pPr>
    </w:p>
    <w:p w:rsidRDefault="00B84A64" w:rsidP="00B84A64" w:rsidR="00B84A64">
      <w:pPr>
        <w:pStyle w:val="Bezproreda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OSTALI STROJEVI, UREĐAJI I OPREMA ZA PRERADU I PAKOVANJE MLIJEKA</w:t>
      </w:r>
    </w:p>
    <w:p w:rsidRDefault="00B84A64" w:rsidP="00B84A64" w:rsidR="00B84A64">
      <w:pPr>
        <w:pStyle w:val="Bezproreda"/>
        <w:rPr>
          <w:sz w:val="24"/>
          <w:szCs w:val="24"/>
        </w:rPr>
      </w:pPr>
    </w:p>
    <w:p w:rsidRDefault="00B84A64" w:rsidP="00B84A64" w:rsidR="00B84A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Za dio pokretnina gospodin Ivica </w:t>
      </w:r>
      <w:proofErr w:type="spellStart"/>
      <w:r>
        <w:rPr>
          <w:sz w:val="24"/>
          <w:szCs w:val="24"/>
        </w:rPr>
        <w:t>Jaić</w:t>
      </w:r>
      <w:proofErr w:type="spellEnd"/>
      <w:r>
        <w:rPr>
          <w:sz w:val="24"/>
          <w:szCs w:val="24"/>
        </w:rPr>
        <w:t xml:space="preserve"> tvrdi da su u vlasništvu tvrtke MLJEKAR d.o.o. Lemeš. Dokaz o vlasništvu dostavljen je za proizvodnu liniju – STERILIZATOR STORK ST 6,5C UHT SYSTEM, serijski broj n004190100. Sve druge pokretnine popisane su u inventuri i za njih je izvršena procjena vrijednosti. Gospodin </w:t>
      </w:r>
      <w:proofErr w:type="spellStart"/>
      <w:r>
        <w:rPr>
          <w:sz w:val="24"/>
          <w:szCs w:val="24"/>
        </w:rPr>
        <w:t>I.Jaić</w:t>
      </w:r>
      <w:proofErr w:type="spellEnd"/>
      <w:r>
        <w:rPr>
          <w:sz w:val="24"/>
          <w:szCs w:val="24"/>
        </w:rPr>
        <w:t xml:space="preserve"> i tvrtka MLJEKAR d.o.o. nisu se u odnosu na pokretnine pojavili kao izlučni vjerovnici i ničim nisu potvrdili svoje vlasništvo u odnosu na preostale pokretnine.</w:t>
      </w:r>
    </w:p>
    <w:p w:rsidRDefault="00B84A64" w:rsidP="00B84A64" w:rsidR="00B84A64">
      <w:pPr>
        <w:pStyle w:val="Bezproreda"/>
        <w:rPr>
          <w:sz w:val="24"/>
          <w:szCs w:val="24"/>
        </w:rPr>
      </w:pPr>
    </w:p>
    <w:p w:rsidRDefault="00B84A64" w:rsidP="00B84A64" w:rsidR="00B84A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lastRenderedPageBreak/>
        <w:t>Procijenjena vrijednost ove grupe iznosi 1.375.005,10 kn i na toj grupi  nema upisanog založnog prava.</w:t>
      </w:r>
    </w:p>
    <w:p w:rsidRDefault="00B84A64" w:rsidP="00B84A64" w:rsidR="00B84A64">
      <w:pPr>
        <w:pStyle w:val="Bezproreda"/>
        <w:rPr>
          <w:sz w:val="24"/>
          <w:szCs w:val="24"/>
        </w:rPr>
      </w:pPr>
    </w:p>
    <w:p w:rsidRDefault="00B84A64" w:rsidP="00B84A64" w:rsidR="00B84A64">
      <w:pPr>
        <w:pStyle w:val="Bezproreda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LABORATORISKI STROJEVI, UREĐAJI, OPREMA I NAMJEŠTAJ</w:t>
      </w:r>
    </w:p>
    <w:p w:rsidRDefault="00B84A64" w:rsidP="00B84A64" w:rsidR="00B84A64">
      <w:pPr>
        <w:pStyle w:val="Bezproreda"/>
        <w:rPr>
          <w:sz w:val="24"/>
          <w:szCs w:val="24"/>
        </w:rPr>
      </w:pPr>
    </w:p>
    <w:p w:rsidRDefault="00B84A64" w:rsidP="00B84A64" w:rsidR="00B84A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Procijenjena vrijednost ove grupe iznosi 148.963,23 kn, a vrijednost stavki na kojima je upisano</w:t>
      </w:r>
      <w:r w:rsidR="00C101C1">
        <w:rPr>
          <w:sz w:val="24"/>
          <w:szCs w:val="24"/>
        </w:rPr>
        <w:t xml:space="preserve"> založno pravo iznosi 109.326,88 kn.</w:t>
      </w:r>
    </w:p>
    <w:p w:rsidRDefault="00D566B6" w:rsidP="00B84A64" w:rsidR="00D566B6">
      <w:pPr>
        <w:pStyle w:val="Bezproreda"/>
        <w:rPr>
          <w:sz w:val="24"/>
          <w:szCs w:val="24"/>
        </w:rPr>
      </w:pPr>
    </w:p>
    <w:p w:rsidRDefault="00C101C1" w:rsidP="00B84A64" w:rsidR="00C101C1">
      <w:pPr>
        <w:pStyle w:val="Bezproreda"/>
        <w:rPr>
          <w:sz w:val="24"/>
          <w:szCs w:val="24"/>
        </w:rPr>
      </w:pPr>
    </w:p>
    <w:p w:rsidRDefault="00C101C1" w:rsidP="00C101C1" w:rsidR="00C101C1">
      <w:pPr>
        <w:pStyle w:val="Bezproreda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 UREDSKI NAMJEŠTAJ I UREDSKA OPREMA</w:t>
      </w:r>
    </w:p>
    <w:p w:rsidRDefault="00C101C1" w:rsidP="00C101C1" w:rsidR="00C101C1">
      <w:pPr>
        <w:pStyle w:val="Bezproreda"/>
        <w:rPr>
          <w:sz w:val="24"/>
          <w:szCs w:val="24"/>
        </w:rPr>
      </w:pPr>
    </w:p>
    <w:p w:rsidRDefault="00C101C1" w:rsidP="00C101C1" w:rsidR="00C101C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Procijenjena vrijednost ove grupe iznosi 41.250,74 kn i na toj grupi nema upisanog založnog prava.</w:t>
      </w:r>
    </w:p>
    <w:p w:rsidRDefault="00351371" w:rsidP="00C101C1" w:rsidR="00351371">
      <w:pPr>
        <w:pStyle w:val="Bezproreda"/>
        <w:rPr>
          <w:sz w:val="24"/>
          <w:szCs w:val="24"/>
        </w:rPr>
      </w:pPr>
    </w:p>
    <w:p w:rsidRDefault="00C101C1" w:rsidP="00C101C1" w:rsidR="00C101C1">
      <w:pPr>
        <w:pStyle w:val="Bezproreda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TERETNA I OSOBNA MOTORNA VOZILA, TE PRIKLJUČNA VOZILA</w:t>
      </w:r>
    </w:p>
    <w:p w:rsidRDefault="00C101C1" w:rsidP="00C101C1" w:rsidR="00C101C1">
      <w:pPr>
        <w:pStyle w:val="Bezproreda"/>
        <w:rPr>
          <w:sz w:val="24"/>
          <w:szCs w:val="24"/>
        </w:rPr>
      </w:pPr>
    </w:p>
    <w:p w:rsidRDefault="00C101C1" w:rsidP="00C101C1" w:rsidR="00C101C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Procijenjena vrijednost za ovu grupu iznosi </w:t>
      </w:r>
      <w:r w:rsidR="00D566B6">
        <w:rPr>
          <w:sz w:val="24"/>
          <w:szCs w:val="24"/>
        </w:rPr>
        <w:t>339.449,56 kn</w:t>
      </w:r>
      <w:r>
        <w:rPr>
          <w:sz w:val="24"/>
          <w:szCs w:val="24"/>
        </w:rPr>
        <w:t xml:space="preserve"> , a vrijednost založnog prava upisanog u korist tvrtke B2 Kapital d.o.o. (prije ustupa </w:t>
      </w:r>
      <w:r w:rsidR="009C1E72">
        <w:rPr>
          <w:sz w:val="24"/>
          <w:szCs w:val="24"/>
        </w:rPr>
        <w:t xml:space="preserve">bilo je </w:t>
      </w:r>
      <w:r>
        <w:rPr>
          <w:sz w:val="24"/>
          <w:szCs w:val="24"/>
        </w:rPr>
        <w:t>upisano  založno pravo u korist Zagrebačke banke d.d.)  na motornih vozilima iznosi 19.723.493,08 kn i 2.247.049,61 EUR-a</w:t>
      </w:r>
      <w:r w:rsidR="00D566B6">
        <w:rPr>
          <w:sz w:val="24"/>
          <w:szCs w:val="24"/>
        </w:rPr>
        <w:t>, dok je procijenjena vrijednost založenih motornih vozila 251.237,08 kn.</w:t>
      </w:r>
    </w:p>
    <w:p w:rsidRDefault="00C101C1" w:rsidP="007E1596" w:rsidR="00C101C1">
      <w:pPr>
        <w:pStyle w:val="Bezproreda"/>
        <w:rPr>
          <w:sz w:val="24"/>
          <w:szCs w:val="24"/>
        </w:rPr>
      </w:pPr>
    </w:p>
    <w:p w:rsidRDefault="00C671A4" w:rsidP="007E1596" w:rsidR="00450B0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Prema popisu motornih vozila u vlasništvu stečajnog dužnika</w:t>
      </w:r>
      <w:r w:rsidR="00E37C1F">
        <w:rPr>
          <w:sz w:val="24"/>
          <w:szCs w:val="24"/>
        </w:rPr>
        <w:t xml:space="preserve"> ustanovljeno je da se</w:t>
      </w:r>
      <w:r>
        <w:rPr>
          <w:sz w:val="24"/>
          <w:szCs w:val="24"/>
        </w:rPr>
        <w:t xml:space="preserve"> jedan dio motornih vozila nalazi u krugu tvrtke, dok su četiri motorna vozila bila zatečena u</w:t>
      </w:r>
      <w:r w:rsidR="00D566B6">
        <w:rPr>
          <w:sz w:val="24"/>
          <w:szCs w:val="24"/>
        </w:rPr>
        <w:t>:</w:t>
      </w:r>
      <w:r>
        <w:rPr>
          <w:sz w:val="24"/>
          <w:szCs w:val="24"/>
        </w:rPr>
        <w:t xml:space="preserve"> Zagrebu, Puščinama, Svetoj Nedjelji i Klinča Selu. </w:t>
      </w:r>
      <w:r w:rsidR="00CE2380">
        <w:rPr>
          <w:sz w:val="24"/>
          <w:szCs w:val="24"/>
        </w:rPr>
        <w:t xml:space="preserve">Vozila iz Zagreba, Puščina i Klinča sela </w:t>
      </w:r>
      <w:r>
        <w:rPr>
          <w:sz w:val="24"/>
          <w:szCs w:val="24"/>
        </w:rPr>
        <w:t xml:space="preserve"> dovezena</w:t>
      </w:r>
      <w:r w:rsidR="00CE2380">
        <w:rPr>
          <w:sz w:val="24"/>
          <w:szCs w:val="24"/>
        </w:rPr>
        <w:t xml:space="preserve"> su</w:t>
      </w:r>
      <w:r>
        <w:rPr>
          <w:sz w:val="24"/>
          <w:szCs w:val="24"/>
        </w:rPr>
        <w:t xml:space="preserve"> u Đurđevac i nalaze se na unajmljenom parkiralištu u krugu tvrtke </w:t>
      </w:r>
      <w:proofErr w:type="spellStart"/>
      <w:r>
        <w:rPr>
          <w:sz w:val="24"/>
          <w:szCs w:val="24"/>
        </w:rPr>
        <w:t>Aron</w:t>
      </w:r>
      <w:proofErr w:type="spellEnd"/>
      <w:r>
        <w:rPr>
          <w:sz w:val="24"/>
          <w:szCs w:val="24"/>
        </w:rPr>
        <w:t xml:space="preserve"> d.o.o. Đurđevac.</w:t>
      </w:r>
      <w:r w:rsidR="00CE2380">
        <w:rPr>
          <w:sz w:val="24"/>
          <w:szCs w:val="24"/>
        </w:rPr>
        <w:t xml:space="preserve"> Za vozilo iz Svete Nedjelje organiziran je prijevoz i bit će dovezeno u Đurđevac.</w:t>
      </w:r>
    </w:p>
    <w:p w:rsidRDefault="00450B0A" w:rsidP="007E1596" w:rsidR="00450B0A">
      <w:pPr>
        <w:pStyle w:val="Bezproreda"/>
        <w:rPr>
          <w:sz w:val="24"/>
          <w:szCs w:val="24"/>
        </w:rPr>
      </w:pPr>
    </w:p>
    <w:p w:rsidRDefault="00450B0A" w:rsidP="007E1596" w:rsidR="00450B0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Trošak mjesečnog zakupa parkirališta iznosi 625,00 kn, a troškovi šlepanja i dovoženja vozila </w:t>
      </w:r>
      <w:r w:rsidR="00CE2380">
        <w:rPr>
          <w:sz w:val="24"/>
          <w:szCs w:val="24"/>
        </w:rPr>
        <w:t xml:space="preserve">koja su do sada dovezena </w:t>
      </w:r>
      <w:r>
        <w:rPr>
          <w:sz w:val="24"/>
          <w:szCs w:val="24"/>
        </w:rPr>
        <w:t xml:space="preserve">u Đurđevac iznose  </w:t>
      </w:r>
      <w:r w:rsidR="00CE2380">
        <w:rPr>
          <w:sz w:val="24"/>
          <w:szCs w:val="24"/>
        </w:rPr>
        <w:t>2.850,00</w:t>
      </w:r>
      <w:r>
        <w:rPr>
          <w:sz w:val="24"/>
          <w:szCs w:val="24"/>
        </w:rPr>
        <w:t xml:space="preserve"> kn.  Zakup parkirališta je ugovoren jer je zakupac poslovnog prostora stečajnog dužnika postavio čuvarsku službu na adresi stečajnog dužn</w:t>
      </w:r>
      <w:r w:rsidR="00446BDF">
        <w:rPr>
          <w:sz w:val="24"/>
          <w:szCs w:val="24"/>
        </w:rPr>
        <w:t>i</w:t>
      </w:r>
      <w:r w:rsidR="005476A4">
        <w:rPr>
          <w:sz w:val="24"/>
          <w:szCs w:val="24"/>
        </w:rPr>
        <w:t>ka</w:t>
      </w:r>
      <w:r>
        <w:rPr>
          <w:sz w:val="24"/>
          <w:szCs w:val="24"/>
        </w:rPr>
        <w:t xml:space="preserve"> i ulaz u krug tvrtke nije moguć pa su vozila parkirana na  zakupljeno</w:t>
      </w:r>
      <w:r w:rsidR="007319F9">
        <w:rPr>
          <w:sz w:val="24"/>
          <w:szCs w:val="24"/>
        </w:rPr>
        <w:t>m</w:t>
      </w:r>
      <w:r>
        <w:rPr>
          <w:sz w:val="24"/>
          <w:szCs w:val="24"/>
        </w:rPr>
        <w:t xml:space="preserve"> parkirališt</w:t>
      </w:r>
      <w:r w:rsidR="007319F9">
        <w:rPr>
          <w:sz w:val="24"/>
          <w:szCs w:val="24"/>
        </w:rPr>
        <w:t>u</w:t>
      </w:r>
      <w:r>
        <w:rPr>
          <w:sz w:val="24"/>
          <w:szCs w:val="24"/>
        </w:rPr>
        <w:t>.</w:t>
      </w:r>
    </w:p>
    <w:p w:rsidRDefault="00450B0A" w:rsidP="007E1596" w:rsidR="00450B0A">
      <w:pPr>
        <w:pStyle w:val="Bezproreda"/>
        <w:rPr>
          <w:sz w:val="24"/>
          <w:szCs w:val="24"/>
        </w:rPr>
      </w:pPr>
    </w:p>
    <w:p w:rsidRDefault="00446BDF" w:rsidP="007E1596" w:rsidR="00C671A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M</w:t>
      </w:r>
      <w:r w:rsidR="00F61386">
        <w:rPr>
          <w:sz w:val="24"/>
          <w:szCs w:val="24"/>
        </w:rPr>
        <w:t>otorno vozilo</w:t>
      </w:r>
      <w:r>
        <w:rPr>
          <w:sz w:val="24"/>
          <w:szCs w:val="24"/>
        </w:rPr>
        <w:t xml:space="preserve"> IVECO 35 C</w:t>
      </w:r>
      <w:r w:rsidR="0031702A">
        <w:rPr>
          <w:sz w:val="24"/>
          <w:szCs w:val="24"/>
        </w:rPr>
        <w:t xml:space="preserve"> (2002.god.)</w:t>
      </w:r>
      <w:r>
        <w:rPr>
          <w:sz w:val="24"/>
          <w:szCs w:val="24"/>
        </w:rPr>
        <w:t>,</w:t>
      </w:r>
      <w:r w:rsidR="00F6138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nalazi se parkirano u „Autoservisu Čorba“ u </w:t>
      </w:r>
      <w:r w:rsidR="00F61386">
        <w:rPr>
          <w:sz w:val="24"/>
          <w:szCs w:val="24"/>
        </w:rPr>
        <w:t>blizini Đurđevca i na raspolaganju je da ga od tamo kupac odveze</w:t>
      </w:r>
      <w:r w:rsidR="00503839">
        <w:rPr>
          <w:sz w:val="24"/>
          <w:szCs w:val="24"/>
        </w:rPr>
        <w:t xml:space="preserve"> nakon prodaje</w:t>
      </w:r>
      <w:r w:rsidR="00F61386">
        <w:rPr>
          <w:sz w:val="24"/>
          <w:szCs w:val="24"/>
        </w:rPr>
        <w:t>, a  motorno vozilo</w:t>
      </w:r>
      <w:r w:rsidR="00FA3E9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CITROEN </w:t>
      </w:r>
      <w:r w:rsidR="0031702A">
        <w:rPr>
          <w:sz w:val="24"/>
          <w:szCs w:val="24"/>
        </w:rPr>
        <w:t>35 LS (2005.god.)</w:t>
      </w:r>
      <w:r w:rsidR="00F61386">
        <w:rPr>
          <w:sz w:val="24"/>
          <w:szCs w:val="24"/>
        </w:rPr>
        <w:t xml:space="preserve"> koje se nalazilo u autoservisu u </w:t>
      </w:r>
      <w:proofErr w:type="spellStart"/>
      <w:r w:rsidR="00F61386">
        <w:rPr>
          <w:sz w:val="24"/>
          <w:szCs w:val="24"/>
        </w:rPr>
        <w:t>Kalinovcu</w:t>
      </w:r>
      <w:proofErr w:type="spellEnd"/>
      <w:r w:rsidR="00F61386">
        <w:rPr>
          <w:sz w:val="24"/>
          <w:szCs w:val="24"/>
        </w:rPr>
        <w:t xml:space="preserve"> više godina</w:t>
      </w:r>
      <w:r w:rsidR="00E0450A">
        <w:rPr>
          <w:sz w:val="24"/>
          <w:szCs w:val="24"/>
        </w:rPr>
        <w:t>,</w:t>
      </w:r>
      <w:r w:rsidR="00503839">
        <w:rPr>
          <w:sz w:val="24"/>
          <w:szCs w:val="24"/>
        </w:rPr>
        <w:t xml:space="preserve"> </w:t>
      </w:r>
      <w:r w:rsidR="00F61386">
        <w:rPr>
          <w:sz w:val="24"/>
          <w:szCs w:val="24"/>
        </w:rPr>
        <w:t xml:space="preserve"> već duže vrijeme</w:t>
      </w:r>
      <w:r w:rsidR="0040335C">
        <w:rPr>
          <w:sz w:val="24"/>
          <w:szCs w:val="24"/>
        </w:rPr>
        <w:t xml:space="preserve"> </w:t>
      </w:r>
      <w:r w:rsidR="00F61386">
        <w:rPr>
          <w:sz w:val="24"/>
          <w:szCs w:val="24"/>
        </w:rPr>
        <w:t xml:space="preserve"> nije tamo o čemu je sastavljen zapisnik</w:t>
      </w:r>
      <w:r w:rsidR="0040335C">
        <w:rPr>
          <w:sz w:val="24"/>
          <w:szCs w:val="24"/>
        </w:rPr>
        <w:t xml:space="preserve"> 05.12.2018. sa vlasnikom autoservisa</w:t>
      </w:r>
      <w:r w:rsidR="00F61386">
        <w:rPr>
          <w:sz w:val="24"/>
          <w:szCs w:val="24"/>
        </w:rPr>
        <w:t>.</w:t>
      </w:r>
    </w:p>
    <w:p w:rsidRDefault="00503839" w:rsidP="007E1596" w:rsidR="00503839">
      <w:pPr>
        <w:pStyle w:val="Bezproreda"/>
        <w:rPr>
          <w:sz w:val="24"/>
          <w:szCs w:val="24"/>
        </w:rPr>
      </w:pPr>
    </w:p>
    <w:p w:rsidRDefault="00C101C1" w:rsidP="007E1596" w:rsidR="00C101C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OSTALO:</w:t>
      </w:r>
    </w:p>
    <w:p w:rsidRDefault="00400135" w:rsidP="007E1596" w:rsidR="00400135">
      <w:pPr>
        <w:pStyle w:val="Bezproreda"/>
        <w:rPr>
          <w:sz w:val="24"/>
          <w:szCs w:val="24"/>
        </w:rPr>
      </w:pPr>
    </w:p>
    <w:p w:rsidRDefault="00400135" w:rsidP="007E1596" w:rsidR="00400135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Dio imovine koji se odnosi na </w:t>
      </w:r>
      <w:proofErr w:type="spellStart"/>
      <w:r>
        <w:rPr>
          <w:sz w:val="24"/>
          <w:szCs w:val="24"/>
        </w:rPr>
        <w:t>laktofrize</w:t>
      </w:r>
      <w:proofErr w:type="spellEnd"/>
      <w:r>
        <w:rPr>
          <w:sz w:val="24"/>
          <w:szCs w:val="24"/>
        </w:rPr>
        <w:t xml:space="preserve"> nije pronađen jer se </w:t>
      </w:r>
      <w:proofErr w:type="spellStart"/>
      <w:r>
        <w:rPr>
          <w:sz w:val="24"/>
          <w:szCs w:val="24"/>
        </w:rPr>
        <w:t>laktofrizi</w:t>
      </w:r>
      <w:proofErr w:type="spellEnd"/>
      <w:r>
        <w:rPr>
          <w:sz w:val="24"/>
          <w:szCs w:val="24"/>
        </w:rPr>
        <w:t xml:space="preserve"> nalaze kod bivših kooperanata, a popis kooperanata i reversa za </w:t>
      </w:r>
      <w:proofErr w:type="spellStart"/>
      <w:r>
        <w:rPr>
          <w:sz w:val="24"/>
          <w:szCs w:val="24"/>
        </w:rPr>
        <w:t>laktofrize</w:t>
      </w:r>
      <w:proofErr w:type="spellEnd"/>
      <w:r>
        <w:rPr>
          <w:sz w:val="24"/>
          <w:szCs w:val="24"/>
        </w:rPr>
        <w:t xml:space="preserve"> nije pronađen u poslovnim prostorijama dužnika.</w:t>
      </w:r>
    </w:p>
    <w:p w:rsidRDefault="00400135" w:rsidP="007E1596" w:rsidR="00400135">
      <w:pPr>
        <w:pStyle w:val="Bezproreda"/>
        <w:rPr>
          <w:sz w:val="24"/>
          <w:szCs w:val="24"/>
        </w:rPr>
      </w:pPr>
    </w:p>
    <w:p w:rsidRDefault="00400135" w:rsidP="007E1596" w:rsidR="00B84A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Za dio pokretnina koji je bio odvezen u tvrtku AGRO</w:t>
      </w:r>
      <w:r w:rsidR="007C01F1">
        <w:rPr>
          <w:sz w:val="24"/>
          <w:szCs w:val="24"/>
        </w:rPr>
        <w:t>R</w:t>
      </w:r>
      <w:r>
        <w:rPr>
          <w:sz w:val="24"/>
          <w:szCs w:val="24"/>
        </w:rPr>
        <w:t xml:space="preserve">AJ d.o.o. dobila sam </w:t>
      </w:r>
    </w:p>
    <w:p w:rsidRDefault="00400135" w:rsidP="007E1596" w:rsidR="007E159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dokumente o prijevozu, ali  za tvrtku AGRO</w:t>
      </w:r>
      <w:r w:rsidR="007C01F1">
        <w:rPr>
          <w:sz w:val="24"/>
          <w:szCs w:val="24"/>
        </w:rPr>
        <w:t>R</w:t>
      </w:r>
      <w:r>
        <w:rPr>
          <w:sz w:val="24"/>
          <w:szCs w:val="24"/>
        </w:rPr>
        <w:t>AJ d.o.o. je</w:t>
      </w:r>
      <w:r w:rsidR="007C01F1">
        <w:rPr>
          <w:sz w:val="24"/>
          <w:szCs w:val="24"/>
        </w:rPr>
        <w:t xml:space="preserve"> </w:t>
      </w:r>
      <w:r w:rsidR="00E56EDF">
        <w:rPr>
          <w:sz w:val="24"/>
          <w:szCs w:val="24"/>
        </w:rPr>
        <w:t>2016. otvoren i istovremeno zatvoren stečajni postupak</w:t>
      </w:r>
      <w:r w:rsidR="00AC6AF6">
        <w:rPr>
          <w:sz w:val="24"/>
          <w:szCs w:val="24"/>
        </w:rPr>
        <w:t xml:space="preserve"> i tvrtka je brisana iz sudskog registra.</w:t>
      </w:r>
    </w:p>
    <w:p w:rsidRDefault="007005DB" w:rsidP="007E1596" w:rsidR="007005DB">
      <w:pPr>
        <w:pStyle w:val="Bezproreda"/>
        <w:rPr>
          <w:sz w:val="24"/>
          <w:szCs w:val="24"/>
        </w:rPr>
      </w:pPr>
    </w:p>
    <w:p w:rsidRDefault="007005DB" w:rsidP="007E1596" w:rsidR="007005D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Isto tako, gospodin Ivica </w:t>
      </w:r>
      <w:proofErr w:type="spellStart"/>
      <w:r>
        <w:rPr>
          <w:sz w:val="24"/>
          <w:szCs w:val="24"/>
        </w:rPr>
        <w:t>Jaić</w:t>
      </w:r>
      <w:proofErr w:type="spellEnd"/>
      <w:r>
        <w:rPr>
          <w:sz w:val="24"/>
          <w:szCs w:val="24"/>
        </w:rPr>
        <w:t xml:space="preserve">  je predao Zapisnik policije od 04.12.2018. iz kojega se vidi da je za period 06.-10.11.2017. godine prijavio otuđenje imovine društva NATURA-MILK-ĐURĐEVAC d.o.o. od strane nepoznatih počinitelja, ali niti od gospodina </w:t>
      </w:r>
      <w:proofErr w:type="spellStart"/>
      <w:r>
        <w:rPr>
          <w:sz w:val="24"/>
          <w:szCs w:val="24"/>
        </w:rPr>
        <w:t>Jaića</w:t>
      </w:r>
      <w:proofErr w:type="spellEnd"/>
      <w:r>
        <w:rPr>
          <w:sz w:val="24"/>
          <w:szCs w:val="24"/>
        </w:rPr>
        <w:t>, a niti od policije nisam dobila dokument sa popisom otuđenih stvari i o poduzetim radnjama.</w:t>
      </w:r>
    </w:p>
    <w:p w:rsidRDefault="00FF3FDA" w:rsidP="007E1596" w:rsidR="00FF3FDA">
      <w:pPr>
        <w:pStyle w:val="Bezproreda"/>
        <w:rPr>
          <w:sz w:val="24"/>
          <w:szCs w:val="24"/>
        </w:rPr>
      </w:pPr>
    </w:p>
    <w:p w:rsidRDefault="00FF3FDA" w:rsidP="007E1596" w:rsidR="00FF3FDA">
      <w:pPr>
        <w:pStyle w:val="Bezproreda"/>
        <w:rPr>
          <w:sz w:val="24"/>
          <w:szCs w:val="24"/>
        </w:rPr>
      </w:pPr>
    </w:p>
    <w:p w:rsidRDefault="00FF3FDA" w:rsidP="007E1596" w:rsidR="00FF3FD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Gospodin </w:t>
      </w:r>
      <w:proofErr w:type="spellStart"/>
      <w:r>
        <w:rPr>
          <w:sz w:val="24"/>
          <w:szCs w:val="24"/>
        </w:rPr>
        <w:t>Jaić</w:t>
      </w:r>
      <w:proofErr w:type="spellEnd"/>
      <w:r>
        <w:rPr>
          <w:sz w:val="24"/>
          <w:szCs w:val="24"/>
        </w:rPr>
        <w:t xml:space="preserve"> se izjasnio kako će u roku od 35 dana od isteka otkaznog roka izvršiti preseljenje svojih pokretnina i da će se izvršiti primopredaja nekretnina i pokretnina, međutim na pozive o određivanju dana za primopredaju i inventuru više se nije odazivao.</w:t>
      </w:r>
    </w:p>
    <w:p w:rsidRDefault="00FF3FDA" w:rsidP="007E1596" w:rsidR="00FF3FDA">
      <w:pPr>
        <w:pStyle w:val="Bezproreda"/>
        <w:rPr>
          <w:sz w:val="24"/>
          <w:szCs w:val="24"/>
        </w:rPr>
      </w:pPr>
    </w:p>
    <w:p w:rsidRDefault="00FF3FDA" w:rsidP="007E1596" w:rsidR="00FF3FD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Napominjem, da se postrojenje STORK unijelo u </w:t>
      </w:r>
      <w:r w:rsidR="00886E69">
        <w:rPr>
          <w:sz w:val="24"/>
          <w:szCs w:val="24"/>
        </w:rPr>
        <w:t>proizvodni prostor</w:t>
      </w:r>
      <w:r>
        <w:rPr>
          <w:sz w:val="24"/>
          <w:szCs w:val="24"/>
        </w:rPr>
        <w:t xml:space="preserve"> putem dizalice uklanjanjem dijela krova pa predlažem da</w:t>
      </w:r>
      <w:r w:rsidR="00EB4CCF">
        <w:rPr>
          <w:sz w:val="24"/>
          <w:szCs w:val="24"/>
        </w:rPr>
        <w:t xml:space="preserve"> skupština </w:t>
      </w:r>
      <w:r w:rsidR="008536C9">
        <w:rPr>
          <w:sz w:val="24"/>
          <w:szCs w:val="24"/>
        </w:rPr>
        <w:t>odredi da se</w:t>
      </w:r>
      <w:r w:rsidR="00886E69">
        <w:rPr>
          <w:sz w:val="24"/>
          <w:szCs w:val="24"/>
        </w:rPr>
        <w:t xml:space="preserve"> </w:t>
      </w:r>
      <w:r w:rsidR="00EB4CCF">
        <w:rPr>
          <w:sz w:val="24"/>
          <w:szCs w:val="24"/>
        </w:rPr>
        <w:t>od</w:t>
      </w:r>
      <w:r w:rsidR="00C25583">
        <w:rPr>
          <w:sz w:val="24"/>
          <w:szCs w:val="24"/>
        </w:rPr>
        <w:t xml:space="preserve"> gospođe </w:t>
      </w:r>
      <w:r w:rsidR="00A8663B">
        <w:rPr>
          <w:sz w:val="24"/>
          <w:szCs w:val="24"/>
        </w:rPr>
        <w:t>Srebrenke</w:t>
      </w:r>
      <w:r w:rsidR="00C25583">
        <w:rPr>
          <w:sz w:val="24"/>
          <w:szCs w:val="24"/>
        </w:rPr>
        <w:t xml:space="preserve"> </w:t>
      </w:r>
      <w:proofErr w:type="spellStart"/>
      <w:r w:rsidR="00C25583">
        <w:rPr>
          <w:sz w:val="24"/>
          <w:szCs w:val="24"/>
        </w:rPr>
        <w:t>Jaić</w:t>
      </w:r>
      <w:proofErr w:type="spellEnd"/>
      <w:r w:rsidR="00D566B6">
        <w:rPr>
          <w:sz w:val="24"/>
          <w:szCs w:val="24"/>
        </w:rPr>
        <w:t xml:space="preserve"> (vlasnica postrojenja STORK)</w:t>
      </w:r>
      <w:r w:rsidR="007B5288">
        <w:rPr>
          <w:sz w:val="24"/>
          <w:szCs w:val="24"/>
        </w:rPr>
        <w:t xml:space="preserve"> ili od</w:t>
      </w:r>
      <w:r>
        <w:rPr>
          <w:sz w:val="24"/>
          <w:szCs w:val="24"/>
        </w:rPr>
        <w:t xml:space="preserve"> </w:t>
      </w:r>
      <w:r w:rsidR="009F7E2E">
        <w:rPr>
          <w:sz w:val="24"/>
          <w:szCs w:val="24"/>
        </w:rPr>
        <w:t>tvrtke MLJEKAR d.o.o. Lemeš</w:t>
      </w:r>
      <w:r w:rsidR="00D566B6">
        <w:rPr>
          <w:sz w:val="24"/>
          <w:szCs w:val="24"/>
        </w:rPr>
        <w:t xml:space="preserve"> (jamac u ugovoru o kupoprodaji se </w:t>
      </w:r>
      <w:proofErr w:type="spellStart"/>
      <w:r w:rsidR="00D566B6">
        <w:rPr>
          <w:sz w:val="24"/>
          <w:szCs w:val="24"/>
        </w:rPr>
        <w:t>leasingom</w:t>
      </w:r>
      <w:proofErr w:type="spellEnd"/>
      <w:r w:rsidR="00D566B6">
        <w:rPr>
          <w:sz w:val="24"/>
          <w:szCs w:val="24"/>
        </w:rPr>
        <w:t>)</w:t>
      </w:r>
      <w:r w:rsidR="00EB4CCF">
        <w:rPr>
          <w:sz w:val="24"/>
          <w:szCs w:val="24"/>
        </w:rPr>
        <w:t xml:space="preserve"> </w:t>
      </w:r>
      <w:r w:rsidR="00886E69">
        <w:rPr>
          <w:sz w:val="24"/>
          <w:szCs w:val="24"/>
        </w:rPr>
        <w:t xml:space="preserve">zahtjeva da prije iseljenja postrojenja </w:t>
      </w:r>
      <w:r>
        <w:rPr>
          <w:sz w:val="24"/>
          <w:szCs w:val="24"/>
        </w:rPr>
        <w:t xml:space="preserve"> deponira </w:t>
      </w:r>
      <w:r w:rsidR="00886E69">
        <w:rPr>
          <w:sz w:val="24"/>
          <w:szCs w:val="24"/>
        </w:rPr>
        <w:t xml:space="preserve">za </w:t>
      </w:r>
      <w:r>
        <w:rPr>
          <w:sz w:val="24"/>
          <w:szCs w:val="24"/>
        </w:rPr>
        <w:t xml:space="preserve"> garanciju </w:t>
      </w:r>
      <w:r w:rsidR="00EB4CCF">
        <w:rPr>
          <w:sz w:val="24"/>
          <w:szCs w:val="24"/>
        </w:rPr>
        <w:t>20</w:t>
      </w:r>
      <w:r>
        <w:rPr>
          <w:sz w:val="24"/>
          <w:szCs w:val="24"/>
        </w:rPr>
        <w:t>.000,00 kn</w:t>
      </w:r>
      <w:r w:rsidR="00886E69">
        <w:rPr>
          <w:sz w:val="24"/>
          <w:szCs w:val="24"/>
        </w:rPr>
        <w:t xml:space="preserve"> na račun stečajnog dužnika.</w:t>
      </w:r>
      <w:r w:rsidR="00EB4CCF">
        <w:rPr>
          <w:sz w:val="24"/>
          <w:szCs w:val="24"/>
        </w:rPr>
        <w:t xml:space="preserve"> </w:t>
      </w:r>
      <w:r w:rsidR="00886E69">
        <w:rPr>
          <w:sz w:val="24"/>
          <w:szCs w:val="24"/>
        </w:rPr>
        <w:t>Garancija</w:t>
      </w:r>
      <w:r w:rsidR="00EB4CCF">
        <w:rPr>
          <w:sz w:val="24"/>
          <w:szCs w:val="24"/>
        </w:rPr>
        <w:t xml:space="preserve"> bi se vratila ukoliko demontaža krova i ponovna montaža bude izvedena na način da se </w:t>
      </w:r>
      <w:r w:rsidR="008536C9">
        <w:rPr>
          <w:sz w:val="24"/>
          <w:szCs w:val="24"/>
        </w:rPr>
        <w:t xml:space="preserve">krov </w:t>
      </w:r>
      <w:r w:rsidR="00EB4CCF">
        <w:rPr>
          <w:sz w:val="24"/>
          <w:szCs w:val="24"/>
        </w:rPr>
        <w:t>vrati u prethodno</w:t>
      </w:r>
      <w:r w:rsidR="00886E69">
        <w:rPr>
          <w:sz w:val="24"/>
          <w:szCs w:val="24"/>
        </w:rPr>
        <w:t xml:space="preserve"> stanje</w:t>
      </w:r>
      <w:r w:rsidR="008536C9">
        <w:rPr>
          <w:sz w:val="24"/>
          <w:szCs w:val="24"/>
        </w:rPr>
        <w:t xml:space="preserve"> </w:t>
      </w:r>
      <w:r w:rsidR="00EB4CCF">
        <w:rPr>
          <w:sz w:val="24"/>
          <w:szCs w:val="24"/>
        </w:rPr>
        <w:t>bez dodatnog oštećenja poslovnog prostora stečajnog dužnika.</w:t>
      </w:r>
    </w:p>
    <w:p w:rsidRDefault="000615B0" w:rsidP="000615B0" w:rsidR="000615B0" w:rsidRPr="00480E2D">
      <w:pPr>
        <w:pStyle w:val="Bezproreda"/>
        <w:rPr>
          <w:sz w:val="24"/>
          <w:szCs w:val="24"/>
        </w:rPr>
      </w:pPr>
    </w:p>
    <w:p w:rsidRDefault="000615B0" w:rsidP="000615B0" w:rsidR="000615B0" w:rsidRPr="00480E2D">
      <w:pPr>
        <w:pStyle w:val="Bezproreda"/>
        <w:rPr>
          <w:sz w:val="24"/>
          <w:szCs w:val="24"/>
        </w:rPr>
      </w:pPr>
    </w:p>
    <w:p w:rsidRDefault="000615B0" w:rsidP="000615B0" w:rsidR="000615B0" w:rsidRPr="00480E2D">
      <w:pPr>
        <w:pStyle w:val="Bezproreda"/>
        <w:numPr>
          <w:ilvl w:val="0"/>
          <w:numId w:val="2"/>
        </w:numPr>
        <w:rPr>
          <w:sz w:val="24"/>
          <w:szCs w:val="24"/>
        </w:rPr>
      </w:pPr>
      <w:r w:rsidRPr="00480E2D">
        <w:rPr>
          <w:sz w:val="24"/>
          <w:szCs w:val="24"/>
        </w:rPr>
        <w:t>FINANCIJSKA IMOVINA</w:t>
      </w:r>
    </w:p>
    <w:p w:rsidRDefault="005E41D9" w:rsidP="00DC49A8" w:rsidR="005E41D9">
      <w:pPr>
        <w:pStyle w:val="Bezproreda"/>
        <w:rPr>
          <w:sz w:val="24"/>
          <w:szCs w:val="24"/>
        </w:rPr>
      </w:pPr>
    </w:p>
    <w:p w:rsidRDefault="007005DB" w:rsidP="00DC49A8" w:rsidR="007005D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Prema knjigovodstvenom stanju</w:t>
      </w:r>
      <w:r w:rsidR="00417D26">
        <w:rPr>
          <w:sz w:val="24"/>
          <w:szCs w:val="24"/>
        </w:rPr>
        <w:t xml:space="preserve"> tražbine prema kupcima iznose 3.050.606,74 kn.</w:t>
      </w:r>
    </w:p>
    <w:p w:rsidRDefault="008536C9" w:rsidP="00DC49A8" w:rsidR="00417D2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Od bivše</w:t>
      </w:r>
      <w:r w:rsidR="00417D26">
        <w:rPr>
          <w:sz w:val="24"/>
          <w:szCs w:val="24"/>
        </w:rPr>
        <w:t xml:space="preserve"> šefic</w:t>
      </w:r>
      <w:r>
        <w:rPr>
          <w:sz w:val="24"/>
          <w:szCs w:val="24"/>
        </w:rPr>
        <w:t xml:space="preserve">e </w:t>
      </w:r>
      <w:r w:rsidR="00417D26">
        <w:rPr>
          <w:sz w:val="24"/>
          <w:szCs w:val="24"/>
        </w:rPr>
        <w:t>računovodstva u NATURA-MILK-ĐURĐEVAC d.o.o.  dobila sam informaciju da nakon što su 2017. godine djelatnici</w:t>
      </w:r>
      <w:r w:rsidR="007C01F1">
        <w:rPr>
          <w:sz w:val="24"/>
          <w:szCs w:val="24"/>
        </w:rPr>
        <w:t xml:space="preserve"> tvrtke NATURA-MILK-ĐURĐEVAC d.o.o.  </w:t>
      </w:r>
      <w:r w:rsidR="00417D26">
        <w:rPr>
          <w:sz w:val="24"/>
          <w:szCs w:val="24"/>
        </w:rPr>
        <w:t xml:space="preserve"> prebačeni u tvrtku NATURA-MLIJEKO d.o.o. za posljednja tri mjeseca rada tvrtke NATURA-MILK-ĐURĐEVAC d.o.o. knjiženja više nisu bila provođena, dakle nisu se </w:t>
      </w:r>
      <w:r w:rsidR="00DE66FB">
        <w:rPr>
          <w:sz w:val="24"/>
          <w:szCs w:val="24"/>
        </w:rPr>
        <w:t xml:space="preserve">proknjižile </w:t>
      </w:r>
      <w:r w:rsidR="00417D26">
        <w:rPr>
          <w:sz w:val="24"/>
          <w:szCs w:val="24"/>
        </w:rPr>
        <w:t xml:space="preserve"> uplate, a poslovanje je prebačeno na novoosnovanu tvrtku koja je bila u zakupu poslovnog prostora NATURA-MILK-ĐURĐEVAC d.o.o..</w:t>
      </w:r>
    </w:p>
    <w:p w:rsidRDefault="00417D26" w:rsidP="00DC49A8" w:rsidR="00417D26">
      <w:pPr>
        <w:pStyle w:val="Bezproreda"/>
        <w:rPr>
          <w:sz w:val="24"/>
          <w:szCs w:val="24"/>
        </w:rPr>
      </w:pPr>
    </w:p>
    <w:p w:rsidRDefault="00417D26" w:rsidP="00DC49A8" w:rsidR="007B5288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U popisu kupaca nalazi se i KRIŽEVAČKA MLJEKARA d.o.o., koja se nalazi i u popisu dobavljača pa se vidi da i </w:t>
      </w:r>
      <w:r w:rsidR="0036779B">
        <w:rPr>
          <w:sz w:val="24"/>
          <w:szCs w:val="24"/>
        </w:rPr>
        <w:t xml:space="preserve">neke </w:t>
      </w:r>
      <w:r>
        <w:rPr>
          <w:sz w:val="24"/>
          <w:szCs w:val="24"/>
        </w:rPr>
        <w:t>direktne kompenzacije nisu bile provedene</w:t>
      </w:r>
      <w:r w:rsidR="002C4E5B">
        <w:rPr>
          <w:sz w:val="24"/>
          <w:szCs w:val="24"/>
        </w:rPr>
        <w:t xml:space="preserve">. </w:t>
      </w:r>
    </w:p>
    <w:p w:rsidRDefault="007B5288" w:rsidP="00DC49A8" w:rsidR="007B5288">
      <w:pPr>
        <w:pStyle w:val="Bezproreda"/>
        <w:rPr>
          <w:sz w:val="24"/>
          <w:szCs w:val="24"/>
        </w:rPr>
      </w:pPr>
    </w:p>
    <w:p w:rsidRDefault="002C4E5B" w:rsidP="00DC49A8" w:rsidR="00417D2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KRIŽEVAČKA MLJEKARA d.o.o. je jedan od osnivača tvrtke stečajnog dužnika koja se i sama nalazi trenutno u blokadi računa i 08.03.2019. na Trgovačkom sudu</w:t>
      </w:r>
      <w:r w:rsidR="0049667B">
        <w:rPr>
          <w:sz w:val="24"/>
          <w:szCs w:val="24"/>
        </w:rPr>
        <w:t xml:space="preserve"> u Zagrebu</w:t>
      </w:r>
      <w:r>
        <w:rPr>
          <w:sz w:val="24"/>
          <w:szCs w:val="24"/>
        </w:rPr>
        <w:t xml:space="preserve"> odlučiti će se hoće li se za navedenu tvrtku stečajni postupak provoditi ili će se</w:t>
      </w:r>
      <w:r w:rsidR="0049667B">
        <w:rPr>
          <w:sz w:val="24"/>
          <w:szCs w:val="24"/>
        </w:rPr>
        <w:t xml:space="preserve"> otvoriti i</w:t>
      </w:r>
      <w:r>
        <w:rPr>
          <w:sz w:val="24"/>
          <w:szCs w:val="24"/>
        </w:rPr>
        <w:t xml:space="preserve"> istovremeno  zatvoriti. Drugi osnivač tvrtke stečajnog dužnika je tvrtka BETOVEN d.o.o. Pula, koja se isto tako nalazi u stečajnom postupku.</w:t>
      </w:r>
    </w:p>
    <w:p w:rsidRDefault="002C4E5B" w:rsidP="00DC49A8" w:rsidR="002C4E5B">
      <w:pPr>
        <w:pStyle w:val="Bezproreda"/>
        <w:rPr>
          <w:sz w:val="24"/>
          <w:szCs w:val="24"/>
        </w:rPr>
      </w:pPr>
    </w:p>
    <w:p w:rsidRDefault="002C4E5B" w:rsidP="00DC49A8" w:rsidR="002C4E5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U popisu kupaca nalaze se i tvrtke koje su u stečajnom postupku, zatim radnici stečajnog dužnika kojima se nisu sa plaća provele kompenzacije za mliječne proizvode koje su mjesečno podizali </w:t>
      </w:r>
      <w:r w:rsidR="0049667B">
        <w:rPr>
          <w:sz w:val="24"/>
          <w:szCs w:val="24"/>
        </w:rPr>
        <w:t>da bi im se na kraju mjeseca vrijednost preuzetih proizvoda odbila kod obračuna plaće.</w:t>
      </w:r>
    </w:p>
    <w:p w:rsidRDefault="002C4E5B" w:rsidP="00DC49A8" w:rsidR="002C4E5B">
      <w:pPr>
        <w:pStyle w:val="Bezproreda"/>
        <w:rPr>
          <w:sz w:val="24"/>
          <w:szCs w:val="24"/>
        </w:rPr>
      </w:pPr>
    </w:p>
    <w:p w:rsidRDefault="002C4E5B" w:rsidP="00DC49A8" w:rsidR="002C4E5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Svim ostalim dužnicima poslani su pozivi na plaćanje. Na pozive za plaćanje stizali su odgovori sa karticama kupaca koji su u svojim knjigovodstvima proveli  poslovne promjene iz </w:t>
      </w:r>
      <w:r>
        <w:rPr>
          <w:sz w:val="24"/>
          <w:szCs w:val="24"/>
        </w:rPr>
        <w:lastRenderedPageBreak/>
        <w:t xml:space="preserve">2017. i to dokazivali, a od ukupno pozvanih kupaca za tražbine u iznosu od </w:t>
      </w:r>
      <w:r w:rsidR="00F8457F">
        <w:rPr>
          <w:sz w:val="24"/>
          <w:szCs w:val="24"/>
        </w:rPr>
        <w:t xml:space="preserve">611.783,62 </w:t>
      </w:r>
      <w:r>
        <w:rPr>
          <w:sz w:val="24"/>
          <w:szCs w:val="24"/>
        </w:rPr>
        <w:t xml:space="preserve"> kn do 19.02.2019. naplaćeno je</w:t>
      </w:r>
      <w:r w:rsidR="00F8457F">
        <w:rPr>
          <w:sz w:val="24"/>
          <w:szCs w:val="24"/>
        </w:rPr>
        <w:t xml:space="preserve"> </w:t>
      </w:r>
      <w:r w:rsidR="00851DAB">
        <w:rPr>
          <w:rFonts w:cs="Arial" w:eastAsia="Times New Roman" w:hAnsi="Arial" w:ascii="Arial"/>
          <w:sz w:val="20"/>
          <w:szCs w:val="20"/>
          <w:lang w:eastAsia="hr-HR"/>
        </w:rPr>
        <w:t xml:space="preserve">57.467,04 </w:t>
      </w:r>
      <w:r>
        <w:rPr>
          <w:sz w:val="24"/>
          <w:szCs w:val="24"/>
        </w:rPr>
        <w:t>kn.</w:t>
      </w:r>
    </w:p>
    <w:p w:rsidRDefault="002C4E5B" w:rsidP="00DC49A8" w:rsidR="002C4E5B">
      <w:pPr>
        <w:pStyle w:val="Bezproreda"/>
        <w:rPr>
          <w:sz w:val="24"/>
          <w:szCs w:val="24"/>
        </w:rPr>
      </w:pPr>
    </w:p>
    <w:p w:rsidRDefault="002C4E5B" w:rsidP="00DC49A8" w:rsidR="00DE6C1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Zbog starosti tražbina i zbog nedovoljne dokumentacije kojom bi se opravdavale tražbine koje stečajni dužnik evidentira u odnosu na kupce, izvjesno je d</w:t>
      </w:r>
      <w:r w:rsidR="009D6F2E">
        <w:rPr>
          <w:sz w:val="24"/>
          <w:szCs w:val="24"/>
        </w:rPr>
        <w:t>a se prisilnim putem ne</w:t>
      </w:r>
      <w:r w:rsidR="0049667B">
        <w:rPr>
          <w:sz w:val="24"/>
          <w:szCs w:val="24"/>
        </w:rPr>
        <w:t>će moći izvršiti naplata.</w:t>
      </w:r>
    </w:p>
    <w:p w:rsidRDefault="008B68A7" w:rsidP="00DC49A8" w:rsidR="008B68A7">
      <w:pPr>
        <w:pStyle w:val="Bezproreda"/>
        <w:rPr>
          <w:sz w:val="24"/>
          <w:szCs w:val="24"/>
        </w:rPr>
      </w:pPr>
    </w:p>
    <w:p w:rsidRDefault="008B68A7" w:rsidP="00DC49A8" w:rsidR="008B68A7">
      <w:pPr>
        <w:pStyle w:val="Bezproreda"/>
        <w:rPr>
          <w:sz w:val="24"/>
          <w:szCs w:val="24"/>
        </w:rPr>
      </w:pPr>
    </w:p>
    <w:p w:rsidRDefault="008B68A7" w:rsidP="00DC49A8" w:rsidR="008B68A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Prijedlog za prodaju nekretnina i pokretnina:</w:t>
      </w:r>
    </w:p>
    <w:p w:rsidRDefault="008B68A7" w:rsidP="008B68A7" w:rsidR="008B68A7">
      <w:pPr>
        <w:pStyle w:val="Bezproreda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Prodaja nekretnina i pokretnina (bez motornih vozila)</w:t>
      </w:r>
      <w:r w:rsidR="00AE4843">
        <w:rPr>
          <w:sz w:val="24"/>
          <w:szCs w:val="24"/>
        </w:rPr>
        <w:t xml:space="preserve"> kao cjeline</w:t>
      </w:r>
      <w:r w:rsidR="007B5288">
        <w:rPr>
          <w:sz w:val="24"/>
          <w:szCs w:val="24"/>
        </w:rPr>
        <w:t>, prodaja putem FINE uz određenu primjenu pravila ovršnog postupka</w:t>
      </w:r>
    </w:p>
    <w:p w:rsidRDefault="00AE4843" w:rsidP="008B68A7" w:rsidR="00AE4843">
      <w:pPr>
        <w:pStyle w:val="Bezproreda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Prodaja motornih vozila oglašavanjem prodaje putem oglasne ploče VTS-a počevši od procijenjene vrijednosti motornih vozila i spuštanjem cijene prilikom svakog narednog oglašavanja po 20% do konačne prodaje motornih vozila</w:t>
      </w:r>
    </w:p>
    <w:p w:rsidRDefault="008B68A7" w:rsidP="00DC49A8" w:rsidR="008B68A7">
      <w:pPr>
        <w:pStyle w:val="Bezproreda"/>
        <w:rPr>
          <w:sz w:val="24"/>
          <w:szCs w:val="24"/>
        </w:rPr>
      </w:pPr>
    </w:p>
    <w:p w:rsidRDefault="007B5288" w:rsidP="00DC49A8" w:rsidR="007B5288">
      <w:pPr>
        <w:pStyle w:val="Bezproreda"/>
        <w:rPr>
          <w:sz w:val="24"/>
          <w:szCs w:val="24"/>
        </w:rPr>
      </w:pPr>
    </w:p>
    <w:p w:rsidRDefault="007B5288" w:rsidP="00DC49A8" w:rsidR="007B5288">
      <w:pPr>
        <w:pStyle w:val="Bezproreda"/>
        <w:rPr>
          <w:sz w:val="24"/>
          <w:szCs w:val="24"/>
        </w:rPr>
      </w:pPr>
    </w:p>
    <w:p w:rsidRDefault="007B5288" w:rsidP="00DC49A8" w:rsidR="007B5288">
      <w:pPr>
        <w:pStyle w:val="Bezproreda"/>
        <w:rPr>
          <w:sz w:val="24"/>
          <w:szCs w:val="24"/>
        </w:rPr>
      </w:pPr>
    </w:p>
    <w:p w:rsidRDefault="007B5288" w:rsidP="00DC49A8" w:rsidR="007B5288">
      <w:pPr>
        <w:pStyle w:val="Bezproreda"/>
        <w:rPr>
          <w:sz w:val="24"/>
          <w:szCs w:val="24"/>
        </w:rPr>
      </w:pPr>
    </w:p>
    <w:p w:rsidRDefault="007B5288" w:rsidP="00DC49A8" w:rsidR="007B5288" w:rsidRPr="00480E2D">
      <w:pPr>
        <w:pStyle w:val="Bezproreda"/>
        <w:rPr>
          <w:sz w:val="24"/>
          <w:szCs w:val="24"/>
        </w:rPr>
      </w:pPr>
    </w:p>
    <w:p w:rsidRDefault="00DE6C16" w:rsidP="00DC49A8" w:rsidR="00DE6C16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>OBAVEZE:</w:t>
      </w:r>
    </w:p>
    <w:p w:rsidRDefault="00DE6C16" w:rsidP="00DC49A8" w:rsidR="00DE6C16" w:rsidRPr="00480E2D">
      <w:pPr>
        <w:pStyle w:val="Bezproreda"/>
        <w:rPr>
          <w:sz w:val="24"/>
          <w:szCs w:val="24"/>
        </w:rPr>
      </w:pPr>
    </w:p>
    <w:p w:rsidRDefault="00FA01EC" w:rsidP="00DC49A8" w:rsidR="00DE6C16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>Priznat</w:t>
      </w:r>
      <w:r w:rsidR="00DE6C16" w:rsidRPr="00480E2D">
        <w:rPr>
          <w:sz w:val="24"/>
          <w:szCs w:val="24"/>
        </w:rPr>
        <w:t>e su sljedeće tražbine:</w:t>
      </w:r>
    </w:p>
    <w:p w:rsidRDefault="00DE6C16" w:rsidP="00DC49A8" w:rsidR="00DE6C16" w:rsidRPr="00480E2D">
      <w:pPr>
        <w:pStyle w:val="Bezproreda"/>
        <w:rPr>
          <w:sz w:val="24"/>
          <w:szCs w:val="24"/>
        </w:rPr>
      </w:pPr>
    </w:p>
    <w:p w:rsidRDefault="00320B89" w:rsidP="00DE6C16" w:rsidR="00DE6C16" w:rsidRPr="00480E2D">
      <w:pPr>
        <w:pStyle w:val="Bezproreda"/>
        <w:numPr>
          <w:ilvl w:val="0"/>
          <w:numId w:val="7"/>
        </w:numPr>
        <w:rPr>
          <w:sz w:val="24"/>
          <w:szCs w:val="24"/>
        </w:rPr>
      </w:pPr>
      <w:r w:rsidRPr="00D22FBA">
        <w:rPr>
          <w:sz w:val="24"/>
          <w:szCs w:val="24"/>
        </w:rPr>
        <w:t>Prvi v</w:t>
      </w:r>
      <w:r w:rsidR="00DE6C16" w:rsidRPr="00D22FBA">
        <w:rPr>
          <w:sz w:val="24"/>
          <w:szCs w:val="24"/>
        </w:rPr>
        <w:t>iši isplatni red</w:t>
      </w:r>
      <w:r w:rsidR="00DE6C16" w:rsidRPr="00480E2D">
        <w:rPr>
          <w:sz w:val="24"/>
          <w:szCs w:val="24"/>
        </w:rPr>
        <w:t xml:space="preserve">  -  </w:t>
      </w:r>
      <w:r w:rsidR="0094483B" w:rsidRPr="001E00D3">
        <w:rPr>
          <w:sz w:val="24"/>
          <w:szCs w:val="24"/>
        </w:rPr>
        <w:t>157.614,12 kn</w:t>
      </w:r>
    </w:p>
    <w:p w:rsidRDefault="00DE6C16" w:rsidP="00DE6C16" w:rsidR="005E41D9" w:rsidRPr="00480E2D">
      <w:pPr>
        <w:pStyle w:val="Bezproreda"/>
        <w:numPr>
          <w:ilvl w:val="0"/>
          <w:numId w:val="7"/>
        </w:numPr>
        <w:rPr>
          <w:sz w:val="24"/>
          <w:szCs w:val="24"/>
        </w:rPr>
      </w:pPr>
      <w:r w:rsidRPr="00480E2D">
        <w:rPr>
          <w:sz w:val="24"/>
          <w:szCs w:val="24"/>
        </w:rPr>
        <w:t xml:space="preserve">Drugi viši isplatni red  -  </w:t>
      </w:r>
      <w:r w:rsidR="00004173" w:rsidRPr="001E00D3">
        <w:rPr>
          <w:sz w:val="24"/>
          <w:szCs w:val="24"/>
        </w:rPr>
        <w:t>44.2</w:t>
      </w:r>
      <w:r w:rsidR="00D22FBA" w:rsidRPr="001E00D3">
        <w:rPr>
          <w:sz w:val="24"/>
          <w:szCs w:val="24"/>
        </w:rPr>
        <w:t>8</w:t>
      </w:r>
      <w:r w:rsidR="00531E1E">
        <w:rPr>
          <w:sz w:val="24"/>
          <w:szCs w:val="24"/>
        </w:rPr>
        <w:t>1</w:t>
      </w:r>
      <w:r w:rsidR="00960E5F">
        <w:rPr>
          <w:sz w:val="24"/>
          <w:szCs w:val="24"/>
        </w:rPr>
        <w:t>.416,41</w:t>
      </w:r>
      <w:r w:rsidR="00004173" w:rsidRPr="001E00D3">
        <w:rPr>
          <w:sz w:val="24"/>
          <w:szCs w:val="24"/>
        </w:rPr>
        <w:t xml:space="preserve"> kn</w:t>
      </w:r>
    </w:p>
    <w:tbl>
      <w:tblPr>
        <w:tblW w:type="dxa" w:w="9058"/>
        <w:tblLook w:val="04A0" w:noVBand="1" w:noHBand="0" w:lastColumn="0" w:firstColumn="1" w:lastRow="0" w:firstRow="1"/>
      </w:tblPr>
      <w:tblGrid>
        <w:gridCol w:w="9058"/>
      </w:tblGrid>
      <w:tr w:rsidTr="005E41D9" w:rsidR="005E41D9" w:rsidRPr="001E00D3">
        <w:trPr>
          <w:trHeight w:val="255"/>
        </w:trPr>
        <w:tc>
          <w:tcPr>
            <w:tcW w:type="dxa" w:w="90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41D9" w:rsidP="00742106" w:rsidR="005E41D9" w:rsidRPr="0035659B">
            <w:pPr>
              <w:spacing w:lineRule="auto" w:line="240" w:after="0"/>
              <w:rPr>
                <w:sz w:val="24"/>
                <w:szCs w:val="24"/>
              </w:rPr>
            </w:pPr>
          </w:p>
          <w:p w:rsidRDefault="00F61A56" w:rsidP="00742106" w:rsidR="00F61A56" w:rsidRPr="0035659B">
            <w:pPr>
              <w:spacing w:lineRule="auto" w:line="240" w:after="0"/>
              <w:rPr>
                <w:sz w:val="24"/>
                <w:szCs w:val="24"/>
              </w:rPr>
            </w:pPr>
            <w:proofErr w:type="spellStart"/>
            <w:r w:rsidRPr="0035659B">
              <w:rPr>
                <w:sz w:val="24"/>
                <w:szCs w:val="24"/>
              </w:rPr>
              <w:t>Razlučni</w:t>
            </w:r>
            <w:proofErr w:type="spellEnd"/>
            <w:r w:rsidRPr="0035659B">
              <w:rPr>
                <w:sz w:val="24"/>
                <w:szCs w:val="24"/>
              </w:rPr>
              <w:t xml:space="preserve"> vjerovnici ujedno su i stečajni vjerovnici II višeg isplatnog reda</w:t>
            </w:r>
            <w:r w:rsidR="00451942" w:rsidRPr="0035659B">
              <w:rPr>
                <w:sz w:val="24"/>
                <w:szCs w:val="24"/>
              </w:rPr>
              <w:t xml:space="preserve">. Tražbine </w:t>
            </w:r>
            <w:proofErr w:type="spellStart"/>
            <w:r w:rsidR="00451942" w:rsidRPr="0035659B">
              <w:rPr>
                <w:sz w:val="24"/>
                <w:szCs w:val="24"/>
              </w:rPr>
              <w:t>razlučnih</w:t>
            </w:r>
            <w:proofErr w:type="spellEnd"/>
            <w:r w:rsidR="00451942" w:rsidRPr="0035659B">
              <w:rPr>
                <w:sz w:val="24"/>
                <w:szCs w:val="24"/>
              </w:rPr>
              <w:t xml:space="preserve"> vjerovnika iznose:</w:t>
            </w:r>
          </w:p>
          <w:p w:rsidRDefault="00451942" w:rsidP="00742106" w:rsidR="00451942" w:rsidRPr="0035659B">
            <w:pPr>
              <w:spacing w:lineRule="auto" w:line="240" w:after="0"/>
              <w:rPr>
                <w:sz w:val="24"/>
                <w:szCs w:val="24"/>
              </w:rPr>
            </w:pPr>
          </w:p>
          <w:p w:rsidRDefault="00451942" w:rsidP="00742106" w:rsidR="00451942" w:rsidRPr="0035659B">
            <w:pPr>
              <w:spacing w:lineRule="auto" w:line="240" w:after="0"/>
              <w:rPr>
                <w:sz w:val="24"/>
                <w:szCs w:val="24"/>
              </w:rPr>
            </w:pPr>
            <w:r w:rsidRPr="0035659B">
              <w:rPr>
                <w:sz w:val="24"/>
                <w:szCs w:val="24"/>
              </w:rPr>
              <w:t>B2 KAPITAL d.o.o. ………………………….</w:t>
            </w:r>
            <w:r w:rsidR="00447333" w:rsidRPr="0035659B">
              <w:rPr>
                <w:sz w:val="24"/>
                <w:szCs w:val="24"/>
              </w:rPr>
              <w:t>20.278.996,33</w:t>
            </w:r>
          </w:p>
          <w:p w:rsidRDefault="00451942" w:rsidP="00742106" w:rsidR="00451942" w:rsidRPr="0035659B">
            <w:pPr>
              <w:spacing w:lineRule="auto" w:line="240" w:after="0"/>
              <w:rPr>
                <w:sz w:val="24"/>
                <w:szCs w:val="24"/>
              </w:rPr>
            </w:pPr>
            <w:r w:rsidRPr="0035659B">
              <w:rPr>
                <w:sz w:val="24"/>
                <w:szCs w:val="24"/>
              </w:rPr>
              <w:t>Grad Đurđevac ……………………………….</w:t>
            </w:r>
            <w:r w:rsidR="00447333" w:rsidRPr="0035659B">
              <w:rPr>
                <w:sz w:val="24"/>
                <w:szCs w:val="24"/>
              </w:rPr>
              <w:t xml:space="preserve">    150.015,88</w:t>
            </w:r>
          </w:p>
        </w:tc>
      </w:tr>
    </w:tbl>
    <w:p w:rsidRDefault="00004173" w:rsidP="00DE6C16" w:rsidR="00DE6C16" w:rsidRPr="009F7E2E">
      <w:pPr>
        <w:pStyle w:val="Bezproreda"/>
        <w:rPr>
          <w:sz w:val="24"/>
          <w:szCs w:val="24"/>
        </w:rPr>
      </w:pPr>
      <w:r w:rsidRPr="001E00D3">
        <w:rPr>
          <w:sz w:val="24"/>
          <w:szCs w:val="24"/>
        </w:rPr>
        <w:tab/>
      </w:r>
      <w:r w:rsidRPr="001E00D3">
        <w:rPr>
          <w:sz w:val="24"/>
          <w:szCs w:val="24"/>
        </w:rPr>
        <w:tab/>
      </w:r>
      <w:r w:rsidRPr="001E00D3">
        <w:rPr>
          <w:sz w:val="24"/>
          <w:szCs w:val="24"/>
        </w:rPr>
        <w:tab/>
      </w:r>
      <w:r w:rsidRPr="009F7E2E">
        <w:rPr>
          <w:sz w:val="24"/>
          <w:szCs w:val="24"/>
        </w:rPr>
        <w:t xml:space="preserve">UKUPNO:          20.429.012,21  </w:t>
      </w:r>
    </w:p>
    <w:p w:rsidRDefault="00447333" w:rsidP="00DE6C16" w:rsidR="00447333">
      <w:pPr>
        <w:pStyle w:val="Bezproreda"/>
        <w:rPr>
          <w:sz w:val="24"/>
          <w:szCs w:val="24"/>
        </w:rPr>
      </w:pPr>
    </w:p>
    <w:p w:rsidRDefault="00447333" w:rsidP="00DE6C16" w:rsidR="00447333" w:rsidRPr="00480E2D">
      <w:pPr>
        <w:pStyle w:val="Bezproreda"/>
        <w:rPr>
          <w:sz w:val="24"/>
          <w:szCs w:val="24"/>
        </w:rPr>
      </w:pPr>
    </w:p>
    <w:p w:rsidRDefault="00F61A56" w:rsidP="00DC49A8" w:rsidR="0044733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POPIS PARNICA:</w:t>
      </w:r>
    </w:p>
    <w:p w:rsidRDefault="00F61A56" w:rsidP="00DC49A8" w:rsidR="00F61A56">
      <w:pPr>
        <w:pStyle w:val="Bezproreda"/>
        <w:rPr>
          <w:sz w:val="24"/>
          <w:szCs w:val="24"/>
        </w:rPr>
      </w:pPr>
    </w:p>
    <w:p w:rsidRDefault="00F61A56" w:rsidP="00F61A56" w:rsidR="00F61A5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NATURA-MILK-ĐURĐEVAC – tuženik</w:t>
      </w:r>
    </w:p>
    <w:p w:rsidRDefault="00F61A56" w:rsidP="00F61A56" w:rsidR="00F61A56">
      <w:pPr>
        <w:pStyle w:val="Bezproreda"/>
        <w:rPr>
          <w:sz w:val="24"/>
          <w:szCs w:val="24"/>
        </w:rPr>
      </w:pPr>
    </w:p>
    <w:p w:rsidRDefault="00F61A56" w:rsidP="00F61A56" w:rsidR="00F61A56" w:rsidRPr="001E00D3">
      <w:pPr>
        <w:pStyle w:val="Bezproreda"/>
        <w:numPr>
          <w:ilvl w:val="0"/>
          <w:numId w:val="9"/>
        </w:numPr>
        <w:rPr>
          <w:sz w:val="24"/>
          <w:szCs w:val="24"/>
        </w:rPr>
      </w:pPr>
      <w:proofErr w:type="spellStart"/>
      <w:r w:rsidRPr="001E00D3">
        <w:rPr>
          <w:sz w:val="24"/>
          <w:szCs w:val="24"/>
        </w:rPr>
        <w:t>Trast</w:t>
      </w:r>
      <w:proofErr w:type="spellEnd"/>
      <w:r w:rsidRPr="001E00D3">
        <w:rPr>
          <w:sz w:val="24"/>
          <w:szCs w:val="24"/>
        </w:rPr>
        <w:t xml:space="preserve"> d.d. Prisavlje 2, Zagreb, OIB: 93225891295 (zastupa Martina Tončić </w:t>
      </w:r>
      <w:proofErr w:type="spellStart"/>
      <w:r w:rsidRPr="001E00D3">
        <w:rPr>
          <w:sz w:val="24"/>
          <w:szCs w:val="24"/>
        </w:rPr>
        <w:t>Bota</w:t>
      </w:r>
      <w:proofErr w:type="spellEnd"/>
      <w:r w:rsidRPr="001E00D3">
        <w:rPr>
          <w:sz w:val="24"/>
          <w:szCs w:val="24"/>
        </w:rPr>
        <w:t>)</w:t>
      </w:r>
    </w:p>
    <w:p w:rsidRDefault="00F61A56" w:rsidP="00F61A56" w:rsidR="00F61A56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>12.338,73 kn</w:t>
      </w:r>
    </w:p>
    <w:p w:rsidRDefault="00F61A56" w:rsidP="00F61A56" w:rsidR="00F61A56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 xml:space="preserve">1 </w:t>
      </w:r>
      <w:proofErr w:type="spellStart"/>
      <w:r w:rsidRPr="001E00D3">
        <w:rPr>
          <w:sz w:val="24"/>
          <w:szCs w:val="24"/>
        </w:rPr>
        <w:t>Povrv</w:t>
      </w:r>
      <w:proofErr w:type="spellEnd"/>
      <w:r w:rsidRPr="001E00D3">
        <w:rPr>
          <w:sz w:val="24"/>
          <w:szCs w:val="24"/>
        </w:rPr>
        <w:t>-416/2017-10 (</w:t>
      </w:r>
      <w:proofErr w:type="spellStart"/>
      <w:r w:rsidRPr="001E00D3">
        <w:rPr>
          <w:sz w:val="24"/>
          <w:szCs w:val="24"/>
        </w:rPr>
        <w:t>Vž</w:t>
      </w:r>
      <w:proofErr w:type="spellEnd"/>
      <w:r w:rsidRPr="001E00D3">
        <w:rPr>
          <w:sz w:val="24"/>
          <w:szCs w:val="24"/>
        </w:rPr>
        <w:t>)</w:t>
      </w:r>
    </w:p>
    <w:p w:rsidRDefault="00F61A56" w:rsidP="00F61A56" w:rsidR="00F61A56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 xml:space="preserve">Prekid postupka </w:t>
      </w:r>
    </w:p>
    <w:p w:rsidRDefault="00AC052B" w:rsidP="00494652" w:rsidR="00494652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>Napomena: Tužitelj nije prijavio potraživanje u stečajni postupak</w:t>
      </w:r>
      <w:r w:rsidR="009B2828">
        <w:rPr>
          <w:sz w:val="24"/>
          <w:szCs w:val="24"/>
        </w:rPr>
        <w:t xml:space="preserve"> </w:t>
      </w:r>
      <w:r w:rsidRPr="001E00D3">
        <w:rPr>
          <w:sz w:val="24"/>
          <w:szCs w:val="24"/>
        </w:rPr>
        <w:t>uslijed čega je prestalo potraživanje.</w:t>
      </w:r>
    </w:p>
    <w:p w:rsidRDefault="00F61A56" w:rsidP="00F61A56" w:rsidR="00F61A56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HRT, Prisavlje 2, Zagreb, OIB: 68419124305 (zastupan po </w:t>
      </w:r>
      <w:proofErr w:type="spellStart"/>
      <w:r>
        <w:rPr>
          <w:sz w:val="24"/>
          <w:szCs w:val="24"/>
        </w:rPr>
        <w:t>Madirazza</w:t>
      </w:r>
      <w:proofErr w:type="spellEnd"/>
      <w:r>
        <w:rPr>
          <w:sz w:val="24"/>
          <w:szCs w:val="24"/>
        </w:rPr>
        <w:t>&amp;partneri)</w:t>
      </w:r>
    </w:p>
    <w:p w:rsidRDefault="00F61A56" w:rsidP="00F61A56" w:rsidR="00F61A56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960,00 kn</w:t>
      </w:r>
    </w:p>
    <w:p w:rsidRDefault="00F61A56" w:rsidP="00F61A56" w:rsidR="00F61A56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 </w:t>
      </w:r>
      <w:proofErr w:type="spellStart"/>
      <w:r>
        <w:rPr>
          <w:sz w:val="24"/>
          <w:szCs w:val="24"/>
        </w:rPr>
        <w:t>Povrv</w:t>
      </w:r>
      <w:proofErr w:type="spellEnd"/>
      <w:r>
        <w:rPr>
          <w:sz w:val="24"/>
          <w:szCs w:val="24"/>
        </w:rPr>
        <w:t>-242/2018-2 poziv na plaćanje sudske pristojbe, upućen podnesak u kome je predloženo da vjerovnik prijavi navedeni dio tražbine kao vjerovnik stečajnog dužnika u stečajnom postupku (</w:t>
      </w:r>
      <w:proofErr w:type="spellStart"/>
      <w:r>
        <w:rPr>
          <w:sz w:val="24"/>
          <w:szCs w:val="24"/>
        </w:rPr>
        <w:t>Vž</w:t>
      </w:r>
      <w:proofErr w:type="spellEnd"/>
      <w:r>
        <w:rPr>
          <w:sz w:val="24"/>
          <w:szCs w:val="24"/>
        </w:rPr>
        <w:t>)</w:t>
      </w:r>
    </w:p>
    <w:p w:rsidRDefault="00F61A56" w:rsidP="00F61A56" w:rsidR="00F61A56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Prekid postupka 1 </w:t>
      </w:r>
      <w:proofErr w:type="spellStart"/>
      <w:r>
        <w:rPr>
          <w:sz w:val="24"/>
          <w:szCs w:val="24"/>
        </w:rPr>
        <w:t>Povrv</w:t>
      </w:r>
      <w:proofErr w:type="spellEnd"/>
      <w:r>
        <w:rPr>
          <w:sz w:val="24"/>
          <w:szCs w:val="24"/>
        </w:rPr>
        <w:t>-242/2018-3</w:t>
      </w:r>
    </w:p>
    <w:p w:rsidRDefault="00494652" w:rsidP="00F61A56" w:rsidR="00494652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Tražbina je prijavljena i priznata u stečajnom postupku</w:t>
      </w:r>
    </w:p>
    <w:p w:rsidRDefault="00F61A56" w:rsidP="00F61A56" w:rsidR="00F61A56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LEXPERA d.o.o.Tuškanova 37, Zagreb (ranije IUS SOFTWARE d.o.o.)</w:t>
      </w:r>
    </w:p>
    <w:p w:rsidRDefault="00F61A56" w:rsidP="00F61A56" w:rsidR="00F61A56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5.458,96 kn </w:t>
      </w:r>
    </w:p>
    <w:p w:rsidRDefault="00F61A56" w:rsidP="00F61A56" w:rsidR="00F61A56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8 </w:t>
      </w:r>
      <w:proofErr w:type="spellStart"/>
      <w:r>
        <w:rPr>
          <w:sz w:val="24"/>
          <w:szCs w:val="24"/>
        </w:rPr>
        <w:t>Povrv</w:t>
      </w:r>
      <w:proofErr w:type="spellEnd"/>
      <w:r>
        <w:rPr>
          <w:sz w:val="24"/>
          <w:szCs w:val="24"/>
        </w:rPr>
        <w:t>-122/2017 (</w:t>
      </w:r>
      <w:proofErr w:type="spellStart"/>
      <w:r>
        <w:rPr>
          <w:sz w:val="24"/>
          <w:szCs w:val="24"/>
        </w:rPr>
        <w:t>Vž</w:t>
      </w:r>
      <w:proofErr w:type="spellEnd"/>
      <w:r>
        <w:rPr>
          <w:sz w:val="24"/>
          <w:szCs w:val="24"/>
        </w:rPr>
        <w:t>)</w:t>
      </w:r>
    </w:p>
    <w:p w:rsidRDefault="00F61A56" w:rsidP="00F61A56" w:rsidR="00F61A56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Tražbina vjerovnika priznata u stečajnom postupku</w:t>
      </w:r>
    </w:p>
    <w:p w:rsidRDefault="00F61A56" w:rsidP="00F61A56" w:rsidR="00F61A56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RANKA TRGOVAC, OPG Ranka Trgovac, Donja </w:t>
      </w:r>
      <w:proofErr w:type="spellStart"/>
      <w:r>
        <w:rPr>
          <w:sz w:val="24"/>
          <w:szCs w:val="24"/>
        </w:rPr>
        <w:t>Petrička</w:t>
      </w:r>
      <w:proofErr w:type="spellEnd"/>
      <w:r>
        <w:rPr>
          <w:sz w:val="24"/>
          <w:szCs w:val="24"/>
        </w:rPr>
        <w:t xml:space="preserve"> 93, </w:t>
      </w:r>
      <w:proofErr w:type="spellStart"/>
      <w:r>
        <w:rPr>
          <w:sz w:val="24"/>
          <w:szCs w:val="24"/>
        </w:rPr>
        <w:t>Berek</w:t>
      </w:r>
      <w:proofErr w:type="spellEnd"/>
      <w:r>
        <w:rPr>
          <w:sz w:val="24"/>
          <w:szCs w:val="24"/>
        </w:rPr>
        <w:t>, OIB 0704601302</w:t>
      </w:r>
    </w:p>
    <w:p w:rsidRDefault="00F61A56" w:rsidP="00F61A56" w:rsidR="00F61A56">
      <w:pPr>
        <w:pStyle w:val="Bezproreda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Povrv</w:t>
      </w:r>
      <w:proofErr w:type="spellEnd"/>
      <w:r>
        <w:rPr>
          <w:sz w:val="24"/>
          <w:szCs w:val="24"/>
        </w:rPr>
        <w:t>-1217/17-12 (</w:t>
      </w:r>
      <w:proofErr w:type="spellStart"/>
      <w:r>
        <w:rPr>
          <w:sz w:val="24"/>
          <w:szCs w:val="24"/>
        </w:rPr>
        <w:t>Bj</w:t>
      </w:r>
      <w:proofErr w:type="spellEnd"/>
      <w:r>
        <w:rPr>
          <w:sz w:val="24"/>
          <w:szCs w:val="24"/>
        </w:rPr>
        <w:t>)</w:t>
      </w:r>
    </w:p>
    <w:p w:rsidRDefault="00F61A56" w:rsidP="00F61A56" w:rsidR="00F61A56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Prekid postupka (Gordana </w:t>
      </w:r>
      <w:proofErr w:type="spellStart"/>
      <w:r>
        <w:rPr>
          <w:sz w:val="24"/>
          <w:szCs w:val="24"/>
        </w:rPr>
        <w:t>Malvić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Bj</w:t>
      </w:r>
      <w:proofErr w:type="spellEnd"/>
      <w:r>
        <w:rPr>
          <w:sz w:val="24"/>
          <w:szCs w:val="24"/>
        </w:rPr>
        <w:t>, Općinski sud)</w:t>
      </w:r>
    </w:p>
    <w:p w:rsidRDefault="002C57CC" w:rsidP="00F61A56" w:rsidR="002C57CC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>po prekidu postupka Općinski sud u Bjelovaru protupravno donio rješenje o nastavku postupka na koje rješenje je uložena žalba</w:t>
      </w:r>
    </w:p>
    <w:p w:rsidRDefault="00F61A56" w:rsidP="00F61A56" w:rsidR="00F61A56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Tražbina vjerovnika priznata u stečajnom postupku</w:t>
      </w:r>
    </w:p>
    <w:p w:rsidRDefault="00F61A56" w:rsidP="00F61A56" w:rsidR="00F61A56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MARIO RAKOŠ, OPG MARIO RAKOŠ, OIB: 35636291149, </w:t>
      </w:r>
      <w:proofErr w:type="spellStart"/>
      <w:r>
        <w:rPr>
          <w:sz w:val="24"/>
          <w:szCs w:val="24"/>
        </w:rPr>
        <w:t>Laslovac</w:t>
      </w:r>
      <w:proofErr w:type="spellEnd"/>
      <w:r>
        <w:rPr>
          <w:sz w:val="24"/>
          <w:szCs w:val="24"/>
        </w:rPr>
        <w:t xml:space="preserve"> 153  (zastupa Vesna Jakovljević iz Bjelovara)</w:t>
      </w:r>
    </w:p>
    <w:p w:rsidRDefault="00F61A56" w:rsidP="00F61A56" w:rsidR="00F61A56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9 </w:t>
      </w:r>
      <w:proofErr w:type="spellStart"/>
      <w:r>
        <w:rPr>
          <w:sz w:val="24"/>
          <w:szCs w:val="24"/>
        </w:rPr>
        <w:t>Povrv</w:t>
      </w:r>
      <w:proofErr w:type="spellEnd"/>
      <w:r>
        <w:rPr>
          <w:sz w:val="24"/>
          <w:szCs w:val="24"/>
        </w:rPr>
        <w:t>-135/2018 (OS Koprivnica)</w:t>
      </w:r>
    </w:p>
    <w:p w:rsidRDefault="00F61A56" w:rsidP="00F61A56" w:rsidR="00F61A56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Prekid postupka (OS Koprivnica</w:t>
      </w:r>
      <w:r w:rsidR="00494652">
        <w:rPr>
          <w:sz w:val="24"/>
          <w:szCs w:val="24"/>
        </w:rPr>
        <w:t>)</w:t>
      </w:r>
    </w:p>
    <w:p w:rsidRDefault="00AC052B" w:rsidP="00AC052B" w:rsidR="00AC052B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 xml:space="preserve">Tražbina vjerovnika priznata u stečajnom postupku </w:t>
      </w:r>
    </w:p>
    <w:p w:rsidRDefault="00F61A56" w:rsidP="00F61A56" w:rsidR="00F61A56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GRAD ĐURĐEVAC</w:t>
      </w:r>
    </w:p>
    <w:p w:rsidRDefault="00F61A56" w:rsidP="00F61A56" w:rsidR="00F61A56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Prijedlog za osiguranje zasnivanjem založnog prava na nekretninama </w:t>
      </w:r>
    </w:p>
    <w:p w:rsidRDefault="00F61A56" w:rsidP="00F61A56" w:rsidR="00F61A56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9 </w:t>
      </w:r>
      <w:proofErr w:type="spellStart"/>
      <w:r>
        <w:rPr>
          <w:sz w:val="24"/>
          <w:szCs w:val="24"/>
        </w:rPr>
        <w:t>Ovr</w:t>
      </w:r>
      <w:proofErr w:type="spellEnd"/>
      <w:r>
        <w:rPr>
          <w:sz w:val="24"/>
          <w:szCs w:val="24"/>
        </w:rPr>
        <w:t>-1528/2018 OS Koprivnica</w:t>
      </w:r>
    </w:p>
    <w:p w:rsidRDefault="00F61A56" w:rsidP="00494652" w:rsidR="00494652" w:rsidRPr="00494652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Podnesen prijedlog za obustavu postupka</w:t>
      </w:r>
      <w:r w:rsidR="00494652">
        <w:rPr>
          <w:sz w:val="24"/>
          <w:szCs w:val="24"/>
        </w:rPr>
        <w:t xml:space="preserve"> </w:t>
      </w:r>
      <w:r w:rsidR="00494652" w:rsidRPr="001E00D3">
        <w:rPr>
          <w:sz w:val="24"/>
          <w:szCs w:val="24"/>
        </w:rPr>
        <w:t xml:space="preserve">i </w:t>
      </w:r>
      <w:r w:rsidR="00AC052B" w:rsidRPr="001E00D3">
        <w:rPr>
          <w:sz w:val="24"/>
          <w:szCs w:val="24"/>
        </w:rPr>
        <w:t>brisanje založnog prava</w:t>
      </w:r>
      <w:r w:rsidR="00AC052B">
        <w:rPr>
          <w:sz w:val="24"/>
          <w:szCs w:val="24"/>
        </w:rPr>
        <w:t xml:space="preserve"> </w:t>
      </w:r>
      <w:r>
        <w:rPr>
          <w:sz w:val="24"/>
          <w:szCs w:val="24"/>
        </w:rPr>
        <w:t>temeljem članka 168 SZ</w:t>
      </w:r>
    </w:p>
    <w:p w:rsidRDefault="00F61A56" w:rsidP="00F61A56" w:rsidR="00F61A56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OSATINA GRUPA</w:t>
      </w:r>
    </w:p>
    <w:p w:rsidRDefault="00F61A56" w:rsidP="00F61A56" w:rsidR="00F61A56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P-120/15 Trgovački sud u Zagrebu</w:t>
      </w:r>
    </w:p>
    <w:p w:rsidRDefault="00F61A56" w:rsidP="00F61A56" w:rsidR="00F61A56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Parnica radi povrede žiga u prekidu</w:t>
      </w:r>
    </w:p>
    <w:p w:rsidRDefault="002C57CC" w:rsidP="00F61A56" w:rsidR="00C97343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>tužba tužitelja očito je osnovana, međutim preuzimanjem parnice i priznavanjem tužbenog zahtjeva za stečajnog dužnika i stečajnu masu mogli bi nastati troškovi (objava presude u sredstvima javnog priop</w:t>
      </w:r>
      <w:r w:rsidR="00FB7453" w:rsidRPr="001E00D3">
        <w:rPr>
          <w:sz w:val="24"/>
          <w:szCs w:val="24"/>
        </w:rPr>
        <w:t>ć</w:t>
      </w:r>
      <w:r w:rsidRPr="001E00D3">
        <w:rPr>
          <w:sz w:val="24"/>
          <w:szCs w:val="24"/>
        </w:rPr>
        <w:t>av</w:t>
      </w:r>
      <w:r w:rsidR="00FB7453" w:rsidRPr="001E00D3">
        <w:rPr>
          <w:sz w:val="24"/>
          <w:szCs w:val="24"/>
        </w:rPr>
        <w:t>a</w:t>
      </w:r>
      <w:r w:rsidRPr="001E00D3">
        <w:rPr>
          <w:sz w:val="24"/>
          <w:szCs w:val="24"/>
        </w:rPr>
        <w:t>nja)</w:t>
      </w:r>
    </w:p>
    <w:p w:rsidRDefault="00F61A56" w:rsidP="00F61A56" w:rsidR="00F61A56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 xml:space="preserve">Prijedlog: </w:t>
      </w:r>
      <w:r w:rsidR="00AC052B" w:rsidRPr="001E00D3">
        <w:rPr>
          <w:sz w:val="24"/>
          <w:szCs w:val="24"/>
        </w:rPr>
        <w:t xml:space="preserve">Donošenje odluke skupštine o odbijanju </w:t>
      </w:r>
      <w:r w:rsidR="00C97343" w:rsidRPr="001E00D3">
        <w:rPr>
          <w:sz w:val="24"/>
          <w:szCs w:val="24"/>
        </w:rPr>
        <w:t>preuzimanja ove parnice (čl. 23</w:t>
      </w:r>
      <w:r w:rsidR="00FB7453" w:rsidRPr="001E00D3">
        <w:rPr>
          <w:sz w:val="24"/>
          <w:szCs w:val="24"/>
        </w:rPr>
        <w:t>0</w:t>
      </w:r>
      <w:r w:rsidR="00C97343" w:rsidRPr="001E00D3">
        <w:rPr>
          <w:sz w:val="24"/>
          <w:szCs w:val="24"/>
        </w:rPr>
        <w:t xml:space="preserve">. st. 2. </w:t>
      </w:r>
      <w:r w:rsidR="00FB7453" w:rsidRPr="001E00D3">
        <w:rPr>
          <w:sz w:val="24"/>
          <w:szCs w:val="24"/>
        </w:rPr>
        <w:t>t 3</w:t>
      </w:r>
      <w:r w:rsidR="00C97343" w:rsidRPr="001E00D3">
        <w:rPr>
          <w:sz w:val="24"/>
          <w:szCs w:val="24"/>
        </w:rPr>
        <w:t>. SZ)</w:t>
      </w:r>
    </w:p>
    <w:p w:rsidRDefault="00F61A56" w:rsidP="00F61A56" w:rsidR="00F61A56">
      <w:pPr>
        <w:pStyle w:val="Bezproreda"/>
        <w:rPr>
          <w:sz w:val="24"/>
          <w:szCs w:val="24"/>
        </w:rPr>
      </w:pPr>
    </w:p>
    <w:p w:rsidRDefault="00E1699F" w:rsidP="00F61A56" w:rsidR="00E1699F">
      <w:pPr>
        <w:pStyle w:val="Bezproreda"/>
        <w:rPr>
          <w:sz w:val="24"/>
          <w:szCs w:val="24"/>
        </w:rPr>
      </w:pPr>
    </w:p>
    <w:p w:rsidRDefault="00F61A56" w:rsidP="00F61A56" w:rsidR="00F61A56">
      <w:pPr>
        <w:pStyle w:val="Bezproreda"/>
        <w:rPr>
          <w:sz w:val="24"/>
          <w:szCs w:val="24"/>
        </w:rPr>
      </w:pPr>
    </w:p>
    <w:p w:rsidRDefault="00F61A56" w:rsidP="00F61A56" w:rsidR="00F61A5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NATURA-MILK-ĐURĐEVAC – tužitelj</w:t>
      </w:r>
    </w:p>
    <w:p w:rsidRDefault="00F61A56" w:rsidP="00F61A56" w:rsidR="00F61A56">
      <w:pPr>
        <w:pStyle w:val="Bezproreda"/>
        <w:rPr>
          <w:sz w:val="24"/>
          <w:szCs w:val="24"/>
        </w:rPr>
      </w:pPr>
    </w:p>
    <w:p w:rsidRDefault="00F61A56" w:rsidP="00F61A56" w:rsidR="00F61A56">
      <w:pPr>
        <w:pStyle w:val="Bezprored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P-261/13 </w:t>
      </w:r>
      <w:r w:rsidR="00E1737D">
        <w:rPr>
          <w:sz w:val="24"/>
          <w:szCs w:val="24"/>
        </w:rPr>
        <w:t>(TS Varaždin)</w:t>
      </w:r>
    </w:p>
    <w:p w:rsidRDefault="00F61A56" w:rsidP="00F61A56" w:rsidR="00F61A56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>Tuženi: NATURA AGRO d.o.o. u stečaju, OSATINA GRUPA d.o.o.</w:t>
      </w:r>
    </w:p>
    <w:p w:rsidRDefault="00E531EB" w:rsidP="00F61A56" w:rsidR="00F61A56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 xml:space="preserve">Tužbeni zahtjev odnosio se na utvrđenje da je stečajni dužnik zajedno s nekretninama stekao pravo dotoka el. energije iz trafostanice u vlasništvu </w:t>
      </w:r>
      <w:proofErr w:type="spellStart"/>
      <w:r w:rsidRPr="001E00D3">
        <w:rPr>
          <w:sz w:val="24"/>
          <w:szCs w:val="24"/>
        </w:rPr>
        <w:t>t.d</w:t>
      </w:r>
      <w:proofErr w:type="spellEnd"/>
      <w:r w:rsidRPr="001E00D3">
        <w:rPr>
          <w:sz w:val="24"/>
          <w:szCs w:val="24"/>
        </w:rPr>
        <w:t xml:space="preserve">. </w:t>
      </w:r>
      <w:proofErr w:type="spellStart"/>
      <w:r w:rsidRPr="001E00D3">
        <w:rPr>
          <w:sz w:val="24"/>
          <w:szCs w:val="24"/>
        </w:rPr>
        <w:t>Osatina</w:t>
      </w:r>
      <w:proofErr w:type="spellEnd"/>
      <w:r w:rsidRPr="001E00D3">
        <w:rPr>
          <w:sz w:val="24"/>
          <w:szCs w:val="24"/>
        </w:rPr>
        <w:t xml:space="preserve"> grupa d.o.o.</w:t>
      </w:r>
    </w:p>
    <w:p w:rsidRDefault="00E531EB" w:rsidP="00E531EB" w:rsidR="00E531EB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 xml:space="preserve">u postupku postavljen od strane </w:t>
      </w:r>
      <w:proofErr w:type="spellStart"/>
      <w:r w:rsidRPr="001E00D3">
        <w:rPr>
          <w:sz w:val="24"/>
          <w:szCs w:val="24"/>
        </w:rPr>
        <w:t>t.d</w:t>
      </w:r>
      <w:proofErr w:type="spellEnd"/>
      <w:r w:rsidRPr="001E00D3">
        <w:rPr>
          <w:sz w:val="24"/>
          <w:szCs w:val="24"/>
        </w:rPr>
        <w:t xml:space="preserve">. </w:t>
      </w:r>
      <w:proofErr w:type="spellStart"/>
      <w:r w:rsidRPr="001E00D3">
        <w:rPr>
          <w:sz w:val="24"/>
          <w:szCs w:val="24"/>
        </w:rPr>
        <w:t>Osatina</w:t>
      </w:r>
      <w:proofErr w:type="spellEnd"/>
      <w:r w:rsidRPr="001E00D3">
        <w:rPr>
          <w:sz w:val="24"/>
          <w:szCs w:val="24"/>
        </w:rPr>
        <w:t xml:space="preserve"> grupa d.o.o. i </w:t>
      </w:r>
      <w:proofErr w:type="spellStart"/>
      <w:r w:rsidRPr="001E00D3">
        <w:rPr>
          <w:sz w:val="24"/>
          <w:szCs w:val="24"/>
        </w:rPr>
        <w:t>protutužbeni</w:t>
      </w:r>
      <w:proofErr w:type="spellEnd"/>
      <w:r w:rsidRPr="001E00D3">
        <w:rPr>
          <w:sz w:val="24"/>
          <w:szCs w:val="24"/>
        </w:rPr>
        <w:t xml:space="preserve"> zahtjev na brisanje prava služnosti prolaza zasnovanog za korist nekretnina u vlasništvu stečajnog dužnika, a na teret nekretnina </w:t>
      </w:r>
      <w:proofErr w:type="spellStart"/>
      <w:r w:rsidRPr="001E00D3">
        <w:rPr>
          <w:sz w:val="24"/>
          <w:szCs w:val="24"/>
        </w:rPr>
        <w:t>t.d</w:t>
      </w:r>
      <w:proofErr w:type="spellEnd"/>
      <w:r w:rsidRPr="001E00D3">
        <w:rPr>
          <w:sz w:val="24"/>
          <w:szCs w:val="24"/>
        </w:rPr>
        <w:t xml:space="preserve">. </w:t>
      </w:r>
      <w:proofErr w:type="spellStart"/>
      <w:r w:rsidRPr="001E00D3">
        <w:rPr>
          <w:sz w:val="24"/>
          <w:szCs w:val="24"/>
        </w:rPr>
        <w:t>Osatina</w:t>
      </w:r>
      <w:proofErr w:type="spellEnd"/>
      <w:r w:rsidRPr="001E00D3">
        <w:rPr>
          <w:sz w:val="24"/>
          <w:szCs w:val="24"/>
        </w:rPr>
        <w:t xml:space="preserve"> grupa d.o.o., radi pristupa trafostanici</w:t>
      </w:r>
    </w:p>
    <w:p w:rsidRDefault="00E531EB" w:rsidP="00E531EB" w:rsidR="00E531EB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lastRenderedPageBreak/>
        <w:t xml:space="preserve">postupak je okončan donošenjem drugostupanjske presude od dana 16.05.2018. kojom su odbijeni kako tužbeni, tako i </w:t>
      </w:r>
      <w:proofErr w:type="spellStart"/>
      <w:r w:rsidRPr="001E00D3">
        <w:rPr>
          <w:sz w:val="24"/>
          <w:szCs w:val="24"/>
        </w:rPr>
        <w:t>protutužbeni</w:t>
      </w:r>
      <w:proofErr w:type="spellEnd"/>
      <w:r w:rsidRPr="001E00D3">
        <w:rPr>
          <w:sz w:val="24"/>
          <w:szCs w:val="24"/>
        </w:rPr>
        <w:t xml:space="preserve"> zahtjev</w:t>
      </w:r>
    </w:p>
    <w:p w:rsidRDefault="00661579" w:rsidP="00E531EB" w:rsidR="00661579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>rok za reviziju je protekao prije otvaranja stečajnog postupka</w:t>
      </w:r>
    </w:p>
    <w:p w:rsidRDefault="00E531EB" w:rsidP="003800E5" w:rsidR="00F61A56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 xml:space="preserve">po pravomoćnosti </w:t>
      </w:r>
      <w:proofErr w:type="spellStart"/>
      <w:r w:rsidRPr="001E00D3">
        <w:rPr>
          <w:sz w:val="24"/>
          <w:szCs w:val="24"/>
        </w:rPr>
        <w:t>t.d</w:t>
      </w:r>
      <w:proofErr w:type="spellEnd"/>
      <w:r w:rsidRPr="001E00D3">
        <w:rPr>
          <w:sz w:val="24"/>
          <w:szCs w:val="24"/>
        </w:rPr>
        <w:t xml:space="preserve">. </w:t>
      </w:r>
      <w:proofErr w:type="spellStart"/>
      <w:r w:rsidR="00F61A56" w:rsidRPr="001E00D3">
        <w:rPr>
          <w:sz w:val="24"/>
          <w:szCs w:val="24"/>
        </w:rPr>
        <w:t>Osatina</w:t>
      </w:r>
      <w:proofErr w:type="spellEnd"/>
      <w:r w:rsidR="00F61A56" w:rsidRPr="001E00D3">
        <w:rPr>
          <w:sz w:val="24"/>
          <w:szCs w:val="24"/>
        </w:rPr>
        <w:t xml:space="preserve"> grupa </w:t>
      </w:r>
      <w:r w:rsidRPr="001E00D3">
        <w:rPr>
          <w:sz w:val="24"/>
          <w:szCs w:val="24"/>
        </w:rPr>
        <w:t xml:space="preserve">d.o.o. </w:t>
      </w:r>
      <w:r w:rsidR="00F61A56" w:rsidRPr="001E00D3">
        <w:rPr>
          <w:sz w:val="24"/>
          <w:szCs w:val="24"/>
        </w:rPr>
        <w:t xml:space="preserve">podnijela prijedlog za ponavljanje postupka 11.07.2018. jer iz tužbe </w:t>
      </w:r>
      <w:r w:rsidRPr="001E00D3">
        <w:rPr>
          <w:sz w:val="24"/>
          <w:szCs w:val="24"/>
        </w:rPr>
        <w:t>koju je</w:t>
      </w:r>
      <w:r w:rsidR="00F61A56" w:rsidRPr="001E00D3">
        <w:rPr>
          <w:sz w:val="24"/>
          <w:szCs w:val="24"/>
        </w:rPr>
        <w:t xml:space="preserve"> NATURA-MILK-ĐURĐEVAC d.o.o. </w:t>
      </w:r>
      <w:r w:rsidRPr="001E00D3">
        <w:rPr>
          <w:sz w:val="24"/>
          <w:szCs w:val="24"/>
        </w:rPr>
        <w:t xml:space="preserve">podnijela radi opravdanja </w:t>
      </w:r>
      <w:r w:rsidR="00F61A56" w:rsidRPr="001E00D3">
        <w:rPr>
          <w:sz w:val="24"/>
          <w:szCs w:val="24"/>
        </w:rPr>
        <w:t>privremen</w:t>
      </w:r>
      <w:r w:rsidRPr="001E00D3">
        <w:rPr>
          <w:sz w:val="24"/>
          <w:szCs w:val="24"/>
        </w:rPr>
        <w:t>e mjer</w:t>
      </w:r>
      <w:r w:rsidR="003800E5" w:rsidRPr="001E00D3">
        <w:rPr>
          <w:sz w:val="24"/>
          <w:szCs w:val="24"/>
        </w:rPr>
        <w:t>e</w:t>
      </w:r>
      <w:r w:rsidRPr="001E00D3">
        <w:rPr>
          <w:sz w:val="24"/>
          <w:szCs w:val="24"/>
        </w:rPr>
        <w:t xml:space="preserve">, a u kojoj traži da se naloži </w:t>
      </w:r>
      <w:proofErr w:type="spellStart"/>
      <w:r w:rsidRPr="001E00D3">
        <w:rPr>
          <w:sz w:val="24"/>
          <w:szCs w:val="24"/>
        </w:rPr>
        <w:t>t.d</w:t>
      </w:r>
      <w:proofErr w:type="spellEnd"/>
      <w:r w:rsidRPr="001E00D3">
        <w:rPr>
          <w:sz w:val="24"/>
          <w:szCs w:val="24"/>
        </w:rPr>
        <w:t xml:space="preserve">. </w:t>
      </w:r>
      <w:proofErr w:type="spellStart"/>
      <w:r w:rsidRPr="001E00D3">
        <w:rPr>
          <w:sz w:val="24"/>
          <w:szCs w:val="24"/>
        </w:rPr>
        <w:t>Osatina</w:t>
      </w:r>
      <w:proofErr w:type="spellEnd"/>
      <w:r w:rsidRPr="001E00D3">
        <w:rPr>
          <w:sz w:val="24"/>
          <w:szCs w:val="24"/>
        </w:rPr>
        <w:t xml:space="preserve"> grupa d.o.o. da stečajnom dužniku omogući opskrbu električnom energijom iz trafostanice (P-297/17, OS u Koprivnici)</w:t>
      </w:r>
      <w:r w:rsidR="003800E5" w:rsidRPr="001E00D3">
        <w:rPr>
          <w:sz w:val="24"/>
          <w:szCs w:val="24"/>
        </w:rPr>
        <w:t>, proizlazi da</w:t>
      </w:r>
      <w:r w:rsidR="00F61A56" w:rsidRPr="001E00D3">
        <w:rPr>
          <w:sz w:val="24"/>
          <w:szCs w:val="24"/>
        </w:rPr>
        <w:t xml:space="preserve"> NATURA-MILK-ĐURĐEVAC ima dodatni, neovisni o </w:t>
      </w:r>
      <w:proofErr w:type="spellStart"/>
      <w:r w:rsidR="00F61A56" w:rsidRPr="001E00D3">
        <w:rPr>
          <w:sz w:val="24"/>
          <w:szCs w:val="24"/>
        </w:rPr>
        <w:t>Osatina</w:t>
      </w:r>
      <w:proofErr w:type="spellEnd"/>
      <w:r w:rsidR="00F61A56" w:rsidRPr="001E00D3">
        <w:rPr>
          <w:sz w:val="24"/>
          <w:szCs w:val="24"/>
        </w:rPr>
        <w:t xml:space="preserve"> grupi</w:t>
      </w:r>
      <w:r w:rsidR="003800E5" w:rsidRPr="001E00D3">
        <w:rPr>
          <w:sz w:val="24"/>
          <w:szCs w:val="24"/>
        </w:rPr>
        <w:t xml:space="preserve"> d.o.o.</w:t>
      </w:r>
      <w:r w:rsidR="00F61A56" w:rsidRPr="001E00D3">
        <w:rPr>
          <w:sz w:val="24"/>
          <w:szCs w:val="24"/>
        </w:rPr>
        <w:t xml:space="preserve">, izvor </w:t>
      </w:r>
      <w:proofErr w:type="spellStart"/>
      <w:r w:rsidR="00F61A56" w:rsidRPr="001E00D3">
        <w:rPr>
          <w:sz w:val="24"/>
          <w:szCs w:val="24"/>
        </w:rPr>
        <w:t>el.energije</w:t>
      </w:r>
      <w:proofErr w:type="spellEnd"/>
      <w:r w:rsidR="00F61A56" w:rsidRPr="001E00D3">
        <w:rPr>
          <w:sz w:val="24"/>
          <w:szCs w:val="24"/>
        </w:rPr>
        <w:t xml:space="preserve"> i da si preko tog izvora može dokupiti potrebnu snagu pa služnost više nema razumnu svrhu</w:t>
      </w:r>
    </w:p>
    <w:p w:rsidRDefault="00F61A56" w:rsidP="00F61A56" w:rsidR="00F61A56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>u  odnosu na pri</w:t>
      </w:r>
      <w:r w:rsidR="00144C4C" w:rsidRPr="001E00D3">
        <w:rPr>
          <w:sz w:val="24"/>
          <w:szCs w:val="24"/>
        </w:rPr>
        <w:t>jedlog za ponavljanje postupka</w:t>
      </w:r>
      <w:r w:rsidRPr="001E00D3">
        <w:rPr>
          <w:sz w:val="24"/>
          <w:szCs w:val="24"/>
        </w:rPr>
        <w:t xml:space="preserve"> </w:t>
      </w:r>
      <w:proofErr w:type="spellStart"/>
      <w:r w:rsidRPr="001E00D3">
        <w:rPr>
          <w:sz w:val="24"/>
          <w:szCs w:val="24"/>
        </w:rPr>
        <w:t>Trg.sud</w:t>
      </w:r>
      <w:proofErr w:type="spellEnd"/>
      <w:r w:rsidRPr="001E00D3">
        <w:rPr>
          <w:sz w:val="24"/>
          <w:szCs w:val="24"/>
        </w:rPr>
        <w:t xml:space="preserve"> u Varaždinu donio rješenje o prekidu postupka zbog otvaranja </w:t>
      </w:r>
      <w:proofErr w:type="spellStart"/>
      <w:r w:rsidRPr="001E00D3">
        <w:rPr>
          <w:sz w:val="24"/>
          <w:szCs w:val="24"/>
        </w:rPr>
        <w:t>steč.post</w:t>
      </w:r>
      <w:r w:rsidR="00DE3635" w:rsidRPr="001E00D3">
        <w:rPr>
          <w:sz w:val="24"/>
          <w:szCs w:val="24"/>
        </w:rPr>
        <w:t>u</w:t>
      </w:r>
      <w:r w:rsidRPr="001E00D3">
        <w:rPr>
          <w:sz w:val="24"/>
          <w:szCs w:val="24"/>
        </w:rPr>
        <w:t>pka</w:t>
      </w:r>
      <w:proofErr w:type="spellEnd"/>
      <w:r w:rsidRPr="001E00D3">
        <w:rPr>
          <w:sz w:val="24"/>
          <w:szCs w:val="24"/>
        </w:rPr>
        <w:t xml:space="preserve"> 14.prosinca 2018.</w:t>
      </w:r>
    </w:p>
    <w:p w:rsidRDefault="00F61A56" w:rsidP="00F61A56" w:rsidR="00F61A56">
      <w:pPr>
        <w:pStyle w:val="Bezproreda"/>
        <w:ind w:left="1080"/>
        <w:rPr>
          <w:sz w:val="24"/>
          <w:szCs w:val="24"/>
        </w:rPr>
      </w:pPr>
    </w:p>
    <w:p w:rsidRDefault="00F61A56" w:rsidP="00F61A56" w:rsidR="00F61A56">
      <w:pPr>
        <w:pStyle w:val="Bezprored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  -  </w:t>
      </w:r>
      <w:proofErr w:type="spellStart"/>
      <w:r>
        <w:rPr>
          <w:sz w:val="24"/>
          <w:szCs w:val="24"/>
        </w:rPr>
        <w:t>Ovr</w:t>
      </w:r>
      <w:proofErr w:type="spellEnd"/>
      <w:r>
        <w:rPr>
          <w:sz w:val="24"/>
          <w:szCs w:val="24"/>
        </w:rPr>
        <w:t xml:space="preserve">-718/17  (OS u </w:t>
      </w:r>
      <w:proofErr w:type="spellStart"/>
      <w:r>
        <w:rPr>
          <w:sz w:val="24"/>
          <w:szCs w:val="24"/>
        </w:rPr>
        <w:t>Koprivnci</w:t>
      </w:r>
      <w:proofErr w:type="spellEnd"/>
      <w:r>
        <w:rPr>
          <w:sz w:val="24"/>
          <w:szCs w:val="24"/>
        </w:rPr>
        <w:t xml:space="preserve">)  </w:t>
      </w:r>
    </w:p>
    <w:p w:rsidRDefault="003800E5" w:rsidP="00F61A56" w:rsidR="00914C1D" w:rsidRPr="001E00D3">
      <w:pPr>
        <w:pStyle w:val="Bezproreda"/>
        <w:ind w:left="720"/>
        <w:rPr>
          <w:sz w:val="24"/>
          <w:szCs w:val="24"/>
        </w:rPr>
      </w:pPr>
      <w:r w:rsidRPr="001E00D3">
        <w:rPr>
          <w:sz w:val="24"/>
          <w:szCs w:val="24"/>
        </w:rPr>
        <w:t xml:space="preserve">  -  paralelno s prethodnim postupkom stečajni dužnik</w:t>
      </w:r>
      <w:r w:rsidR="00914C1D" w:rsidRPr="001E00D3">
        <w:rPr>
          <w:sz w:val="24"/>
          <w:szCs w:val="24"/>
        </w:rPr>
        <w:t xml:space="preserve"> je za vrijeme tog postupka, a u trenutku kada mu je od strane </w:t>
      </w:r>
      <w:proofErr w:type="spellStart"/>
      <w:r w:rsidR="00914C1D" w:rsidRPr="001E00D3">
        <w:rPr>
          <w:sz w:val="24"/>
          <w:szCs w:val="24"/>
        </w:rPr>
        <w:t>t.d</w:t>
      </w:r>
      <w:proofErr w:type="spellEnd"/>
      <w:r w:rsidR="00914C1D" w:rsidRPr="001E00D3">
        <w:rPr>
          <w:sz w:val="24"/>
          <w:szCs w:val="24"/>
        </w:rPr>
        <w:t xml:space="preserve">. </w:t>
      </w:r>
      <w:proofErr w:type="spellStart"/>
      <w:r w:rsidR="00914C1D" w:rsidRPr="001E00D3">
        <w:rPr>
          <w:sz w:val="24"/>
          <w:szCs w:val="24"/>
        </w:rPr>
        <w:t>Osatina</w:t>
      </w:r>
      <w:proofErr w:type="spellEnd"/>
      <w:r w:rsidR="00914C1D" w:rsidRPr="001E00D3">
        <w:rPr>
          <w:sz w:val="24"/>
          <w:szCs w:val="24"/>
        </w:rPr>
        <w:t xml:space="preserve"> grupa d.o.o. 17.08.2017. godine prekinuta opskrba el. energijom, </w:t>
      </w:r>
      <w:r w:rsidR="00F61A56" w:rsidRPr="001E00D3">
        <w:rPr>
          <w:sz w:val="24"/>
          <w:szCs w:val="24"/>
        </w:rPr>
        <w:t xml:space="preserve">kod Općinskog suda u Koprivnici </w:t>
      </w:r>
      <w:r w:rsidR="00914C1D" w:rsidRPr="001E00D3">
        <w:rPr>
          <w:sz w:val="24"/>
          <w:szCs w:val="24"/>
        </w:rPr>
        <w:t xml:space="preserve">podnio </w:t>
      </w:r>
      <w:r w:rsidR="00F61A56" w:rsidRPr="001E00D3">
        <w:rPr>
          <w:sz w:val="24"/>
          <w:szCs w:val="24"/>
        </w:rPr>
        <w:t xml:space="preserve">prijedlog za određivanje privremene mjere </w:t>
      </w:r>
      <w:r w:rsidR="00914C1D" w:rsidRPr="001E00D3">
        <w:rPr>
          <w:sz w:val="24"/>
          <w:szCs w:val="24"/>
        </w:rPr>
        <w:t>uz</w:t>
      </w:r>
      <w:r w:rsidR="00F61A56" w:rsidRPr="001E00D3">
        <w:rPr>
          <w:sz w:val="24"/>
          <w:szCs w:val="24"/>
        </w:rPr>
        <w:t xml:space="preserve"> tvrdnj</w:t>
      </w:r>
      <w:r w:rsidR="00914C1D" w:rsidRPr="001E00D3">
        <w:rPr>
          <w:sz w:val="24"/>
          <w:szCs w:val="24"/>
        </w:rPr>
        <w:t>u</w:t>
      </w:r>
      <w:r w:rsidR="00F61A56" w:rsidRPr="001E00D3">
        <w:rPr>
          <w:sz w:val="24"/>
          <w:szCs w:val="24"/>
        </w:rPr>
        <w:t xml:space="preserve"> da </w:t>
      </w:r>
      <w:proofErr w:type="spellStart"/>
      <w:r w:rsidR="00F61A56" w:rsidRPr="001E00D3">
        <w:rPr>
          <w:sz w:val="24"/>
          <w:szCs w:val="24"/>
        </w:rPr>
        <w:t>Osatina</w:t>
      </w:r>
      <w:proofErr w:type="spellEnd"/>
      <w:r w:rsidR="00F61A56" w:rsidRPr="001E00D3">
        <w:rPr>
          <w:sz w:val="24"/>
          <w:szCs w:val="24"/>
        </w:rPr>
        <w:t xml:space="preserve"> grupa  </w:t>
      </w:r>
      <w:r w:rsidR="00914C1D" w:rsidRPr="001E00D3">
        <w:rPr>
          <w:sz w:val="24"/>
          <w:szCs w:val="24"/>
        </w:rPr>
        <w:t xml:space="preserve">d.o.o. </w:t>
      </w:r>
      <w:r w:rsidR="00F61A56" w:rsidRPr="001E00D3">
        <w:rPr>
          <w:sz w:val="24"/>
          <w:szCs w:val="24"/>
        </w:rPr>
        <w:t>onemogućuje NATURA-MILK-ĐURĐEVAC d.o.o. u pravu služnosti na korišt</w:t>
      </w:r>
      <w:r w:rsidR="00E1737D" w:rsidRPr="001E00D3">
        <w:rPr>
          <w:sz w:val="24"/>
          <w:szCs w:val="24"/>
        </w:rPr>
        <w:t>e</w:t>
      </w:r>
      <w:r w:rsidR="00F61A56" w:rsidRPr="001E00D3">
        <w:rPr>
          <w:sz w:val="24"/>
          <w:szCs w:val="24"/>
        </w:rPr>
        <w:t xml:space="preserve">nje </w:t>
      </w:r>
      <w:proofErr w:type="spellStart"/>
      <w:r w:rsidR="00F61A56" w:rsidRPr="001E00D3">
        <w:rPr>
          <w:sz w:val="24"/>
          <w:szCs w:val="24"/>
        </w:rPr>
        <w:t>el.energije</w:t>
      </w:r>
      <w:proofErr w:type="spellEnd"/>
      <w:r w:rsidR="00F61A56" w:rsidRPr="001E00D3">
        <w:rPr>
          <w:sz w:val="24"/>
          <w:szCs w:val="24"/>
        </w:rPr>
        <w:t xml:space="preserve"> sa trafostanice OSATINA grupe d.o.o.,</w:t>
      </w:r>
      <w:r w:rsidR="00914C1D" w:rsidRPr="001E00D3">
        <w:rPr>
          <w:sz w:val="24"/>
          <w:szCs w:val="24"/>
        </w:rPr>
        <w:t xml:space="preserve"> radi čega pati proizvodnja</w:t>
      </w:r>
      <w:r w:rsidR="00F61A56" w:rsidRPr="001E00D3">
        <w:rPr>
          <w:sz w:val="24"/>
          <w:szCs w:val="24"/>
        </w:rPr>
        <w:t xml:space="preserve"> </w:t>
      </w:r>
    </w:p>
    <w:p w:rsidRDefault="00914C1D" w:rsidP="00F61A56" w:rsidR="00F61A56" w:rsidRPr="001E00D3">
      <w:pPr>
        <w:pStyle w:val="Bezproreda"/>
        <w:ind w:left="720"/>
        <w:rPr>
          <w:sz w:val="24"/>
          <w:szCs w:val="24"/>
        </w:rPr>
      </w:pPr>
      <w:r w:rsidRPr="001E00D3">
        <w:rPr>
          <w:sz w:val="24"/>
          <w:szCs w:val="24"/>
        </w:rPr>
        <w:t>- sud je rješenje o privremenoj mjeri donio te uputio stečajnog dužnika da tu mjeru opravda pokretanjem parnice</w:t>
      </w:r>
    </w:p>
    <w:p w:rsidRDefault="00914C1D" w:rsidP="00F61A56" w:rsidR="00914C1D" w:rsidRPr="001E00D3">
      <w:pPr>
        <w:pStyle w:val="Bezproreda"/>
        <w:ind w:left="720"/>
        <w:rPr>
          <w:sz w:val="24"/>
          <w:szCs w:val="24"/>
        </w:rPr>
      </w:pPr>
      <w:r w:rsidRPr="001E00D3">
        <w:rPr>
          <w:sz w:val="24"/>
          <w:szCs w:val="24"/>
        </w:rPr>
        <w:t>- stečajni dužnik je parnicu radi opravdanja privremene mjere pokrenuo te se ista vodi kod OS u Koprivnici pod brojem P-297/17</w:t>
      </w:r>
    </w:p>
    <w:p w:rsidRDefault="00914C1D" w:rsidP="00F61A56" w:rsidR="00914C1D">
      <w:pPr>
        <w:pStyle w:val="Bezproreda"/>
        <w:ind w:left="720"/>
        <w:rPr>
          <w:sz w:val="24"/>
          <w:szCs w:val="24"/>
        </w:rPr>
      </w:pPr>
    </w:p>
    <w:p w:rsidRDefault="00F61A56" w:rsidP="00F61A56" w:rsidR="00F61A56">
      <w:pPr>
        <w:pStyle w:val="Bezprored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-   P-297/17 (OS u Koprivnici)</w:t>
      </w:r>
    </w:p>
    <w:p w:rsidRDefault="00F61A56" w:rsidP="00F61A56" w:rsidR="00F61A56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 xml:space="preserve">to je tužba koja je podnesena radi opravdanja privremene mjere iz </w:t>
      </w:r>
      <w:proofErr w:type="spellStart"/>
      <w:r w:rsidRPr="001E00D3">
        <w:rPr>
          <w:sz w:val="24"/>
          <w:szCs w:val="24"/>
        </w:rPr>
        <w:t>Ovr</w:t>
      </w:r>
      <w:proofErr w:type="spellEnd"/>
      <w:r w:rsidRPr="001E00D3">
        <w:rPr>
          <w:sz w:val="24"/>
          <w:szCs w:val="24"/>
        </w:rPr>
        <w:t>-718/17</w:t>
      </w:r>
    </w:p>
    <w:p w:rsidRDefault="00914C1D" w:rsidP="00F61A56" w:rsidR="00914C1D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 xml:space="preserve">u tom postupku </w:t>
      </w:r>
      <w:r w:rsidR="00E1737D" w:rsidRPr="001E00D3">
        <w:rPr>
          <w:sz w:val="24"/>
          <w:szCs w:val="24"/>
        </w:rPr>
        <w:t>stečajni</w:t>
      </w:r>
      <w:r w:rsidRPr="001E00D3">
        <w:rPr>
          <w:sz w:val="24"/>
          <w:szCs w:val="24"/>
        </w:rPr>
        <w:t xml:space="preserve"> dužnik traži da se tuženiku </w:t>
      </w:r>
      <w:proofErr w:type="spellStart"/>
      <w:r w:rsidRPr="001E00D3">
        <w:rPr>
          <w:sz w:val="24"/>
          <w:szCs w:val="24"/>
        </w:rPr>
        <w:t>Osatina</w:t>
      </w:r>
      <w:proofErr w:type="spellEnd"/>
      <w:r w:rsidRPr="001E00D3">
        <w:rPr>
          <w:sz w:val="24"/>
          <w:szCs w:val="24"/>
        </w:rPr>
        <w:t xml:space="preserve"> grupa d.o.o. naloži da tužitelju omogući opskrbu električnom energijom</w:t>
      </w:r>
    </w:p>
    <w:p w:rsidRDefault="00914C1D" w:rsidP="00F61A56" w:rsidR="00914C1D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 xml:space="preserve">argumenti stečajnog dužnika kao tužitelja u tom </w:t>
      </w:r>
      <w:r w:rsidR="00E1737D" w:rsidRPr="001E00D3">
        <w:rPr>
          <w:sz w:val="24"/>
          <w:szCs w:val="24"/>
        </w:rPr>
        <w:t>postupku, a na kojima temelji svoj zahtjev,</w:t>
      </w:r>
      <w:r w:rsidRPr="001E00D3">
        <w:rPr>
          <w:sz w:val="24"/>
          <w:szCs w:val="24"/>
        </w:rPr>
        <w:t xml:space="preserve"> identični su argumentima iznesenim po stečajnom dužniku u postupku koji se vodio </w:t>
      </w:r>
      <w:r w:rsidR="00E1737D" w:rsidRPr="001E00D3">
        <w:rPr>
          <w:sz w:val="24"/>
          <w:szCs w:val="24"/>
        </w:rPr>
        <w:t>pri TS Varaždin pod brojem P-261/13, a koji je pravomoćno okončan (odbijanjem tužbenog zahtjeva!)</w:t>
      </w:r>
    </w:p>
    <w:p w:rsidRDefault="00E1737D" w:rsidP="00E1737D" w:rsidR="00E1737D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>9 P-75/2018-23 ( OS Koprivnica) promijenjen broj</w:t>
      </w:r>
    </w:p>
    <w:p w:rsidRDefault="00E1737D" w:rsidP="00E1737D" w:rsidR="00E1737D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>Prekid postupka zbog otvaranja stečajnog postupka</w:t>
      </w:r>
    </w:p>
    <w:p w:rsidRDefault="00E1737D" w:rsidP="00E1737D" w:rsidR="00E1737D" w:rsidRPr="001E00D3">
      <w:pPr>
        <w:pStyle w:val="Bezproreda"/>
        <w:ind w:left="1080"/>
        <w:rPr>
          <w:sz w:val="24"/>
          <w:szCs w:val="24"/>
        </w:rPr>
      </w:pPr>
    </w:p>
    <w:p w:rsidRDefault="00E1737D" w:rsidP="00E1737D" w:rsidR="00E1737D" w:rsidRPr="001E00D3">
      <w:pPr>
        <w:pStyle w:val="Bezproreda"/>
        <w:ind w:left="1080"/>
        <w:rPr>
          <w:sz w:val="24"/>
          <w:szCs w:val="24"/>
        </w:rPr>
      </w:pPr>
    </w:p>
    <w:p w:rsidRDefault="00F61A56" w:rsidP="00E1737D" w:rsidR="00E1737D" w:rsidRPr="001E00D3">
      <w:pPr>
        <w:pStyle w:val="Bezproreda"/>
        <w:ind w:left="1080"/>
        <w:rPr>
          <w:sz w:val="24"/>
          <w:szCs w:val="24"/>
        </w:rPr>
      </w:pPr>
      <w:r w:rsidRPr="001E00D3">
        <w:rPr>
          <w:sz w:val="24"/>
          <w:szCs w:val="24"/>
        </w:rPr>
        <w:t>Prijedlog</w:t>
      </w:r>
      <w:r w:rsidR="00E1737D" w:rsidRPr="001E00D3">
        <w:rPr>
          <w:sz w:val="24"/>
          <w:szCs w:val="24"/>
        </w:rPr>
        <w:t xml:space="preserve"> u odnosu na postupke pod </w:t>
      </w:r>
      <w:proofErr w:type="spellStart"/>
      <w:r w:rsidR="00E1737D" w:rsidRPr="001E00D3">
        <w:rPr>
          <w:sz w:val="24"/>
          <w:szCs w:val="24"/>
        </w:rPr>
        <w:t>rbr</w:t>
      </w:r>
      <w:proofErr w:type="spellEnd"/>
      <w:r w:rsidR="00E1737D" w:rsidRPr="001E00D3">
        <w:rPr>
          <w:sz w:val="24"/>
          <w:szCs w:val="24"/>
        </w:rPr>
        <w:t xml:space="preserve">. 2 i 3: </w:t>
      </w:r>
    </w:p>
    <w:p w:rsidRDefault="00E1737D" w:rsidP="00E1737D" w:rsidR="00E1737D" w:rsidRPr="001E00D3">
      <w:pPr>
        <w:pStyle w:val="Bezproreda"/>
        <w:ind w:left="1080"/>
        <w:rPr>
          <w:sz w:val="24"/>
          <w:szCs w:val="24"/>
        </w:rPr>
      </w:pPr>
    </w:p>
    <w:p w:rsidRDefault="00E1737D" w:rsidP="00F61A56" w:rsidR="00F61A56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00D3">
        <w:rPr>
          <w:sz w:val="24"/>
          <w:szCs w:val="24"/>
        </w:rPr>
        <w:t xml:space="preserve">P-297/17 (OS u Koprivnici) - </w:t>
      </w:r>
      <w:r w:rsidR="00F61A56" w:rsidRPr="001E00D3">
        <w:rPr>
          <w:sz w:val="24"/>
          <w:szCs w:val="24"/>
        </w:rPr>
        <w:t>preuzimanje ovog postupka uz istovremeno odricanje od tužben</w:t>
      </w:r>
      <w:r w:rsidR="008038E4" w:rsidRPr="001E00D3">
        <w:rPr>
          <w:sz w:val="24"/>
          <w:szCs w:val="24"/>
        </w:rPr>
        <w:t>o</w:t>
      </w:r>
      <w:r w:rsidR="00F61A56" w:rsidRPr="001E00D3">
        <w:rPr>
          <w:sz w:val="24"/>
          <w:szCs w:val="24"/>
        </w:rPr>
        <w:t>g zahtjeva iz razloga što nije moguće uspjeti u tom postupku imajući u vidu odluku VTS-a u predmetu P-261/13 Trgovačkog suda u Varaždinu.</w:t>
      </w:r>
    </w:p>
    <w:p w:rsidRDefault="00E1737D" w:rsidP="00F61A56" w:rsidR="00F61A56" w:rsidRPr="001E00D3">
      <w:pPr>
        <w:pStyle w:val="Bezproreda"/>
        <w:numPr>
          <w:ilvl w:val="0"/>
          <w:numId w:val="10"/>
        </w:numPr>
        <w:rPr>
          <w:sz w:val="24"/>
          <w:szCs w:val="24"/>
        </w:rPr>
      </w:pPr>
      <w:proofErr w:type="spellStart"/>
      <w:r w:rsidRPr="001E00D3">
        <w:rPr>
          <w:sz w:val="24"/>
          <w:szCs w:val="24"/>
        </w:rPr>
        <w:t>Ovr</w:t>
      </w:r>
      <w:proofErr w:type="spellEnd"/>
      <w:r w:rsidRPr="001E00D3">
        <w:rPr>
          <w:sz w:val="24"/>
          <w:szCs w:val="24"/>
        </w:rPr>
        <w:t xml:space="preserve">-718/17  (OS u </w:t>
      </w:r>
      <w:proofErr w:type="spellStart"/>
      <w:r w:rsidRPr="001E00D3">
        <w:rPr>
          <w:sz w:val="24"/>
          <w:szCs w:val="24"/>
        </w:rPr>
        <w:t>Koprivnci</w:t>
      </w:r>
      <w:proofErr w:type="spellEnd"/>
      <w:r w:rsidRPr="001E00D3">
        <w:rPr>
          <w:sz w:val="24"/>
          <w:szCs w:val="24"/>
        </w:rPr>
        <w:t xml:space="preserve">) </w:t>
      </w:r>
      <w:r w:rsidR="00661579" w:rsidRPr="001E00D3">
        <w:rPr>
          <w:sz w:val="24"/>
          <w:szCs w:val="24"/>
        </w:rPr>
        <w:t xml:space="preserve">– iz istih, prethodno navedenih, razloga preuzeti ovaj postupka i povući prijedlog za određivanje privremene mjere </w:t>
      </w:r>
    </w:p>
    <w:p w:rsidRDefault="004E4774" w:rsidP="00DC49A8" w:rsidR="004E4774">
      <w:pPr>
        <w:pStyle w:val="Bezproreda"/>
        <w:rPr>
          <w:sz w:val="24"/>
          <w:szCs w:val="24"/>
        </w:rPr>
      </w:pPr>
    </w:p>
    <w:p w:rsidRDefault="001F42D5" w:rsidP="00DC49A8" w:rsidR="001F42D5">
      <w:pPr>
        <w:pStyle w:val="Bezproreda"/>
        <w:rPr>
          <w:sz w:val="24"/>
          <w:szCs w:val="24"/>
        </w:rPr>
      </w:pPr>
    </w:p>
    <w:p w:rsidRDefault="001F42D5" w:rsidP="00DC49A8" w:rsidR="001F42D5" w:rsidRPr="00480E2D">
      <w:pPr>
        <w:pStyle w:val="Bezproreda"/>
        <w:rPr>
          <w:sz w:val="24"/>
          <w:szCs w:val="24"/>
        </w:rPr>
      </w:pPr>
    </w:p>
    <w:p w:rsidRDefault="00731EB9" w:rsidP="00DC49A8" w:rsidR="00731EB9" w:rsidRPr="00480E2D">
      <w:pPr>
        <w:pStyle w:val="Bezproreda"/>
        <w:rPr>
          <w:sz w:val="24"/>
          <w:szCs w:val="24"/>
        </w:rPr>
      </w:pPr>
    </w:p>
    <w:p w:rsidRDefault="00731EB9" w:rsidP="00DC49A8" w:rsidR="00731EB9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>Prijedlo</w:t>
      </w:r>
      <w:r w:rsidR="00AA7D9B">
        <w:rPr>
          <w:sz w:val="24"/>
          <w:szCs w:val="24"/>
        </w:rPr>
        <w:t>zi odluka</w:t>
      </w:r>
      <w:r w:rsidRPr="00480E2D">
        <w:rPr>
          <w:sz w:val="24"/>
          <w:szCs w:val="24"/>
        </w:rPr>
        <w:t>:</w:t>
      </w:r>
    </w:p>
    <w:p w:rsidRDefault="00731EB9" w:rsidP="00DC49A8" w:rsidR="00731EB9" w:rsidRPr="00480E2D">
      <w:pPr>
        <w:pStyle w:val="Bezproreda"/>
        <w:rPr>
          <w:sz w:val="24"/>
          <w:szCs w:val="24"/>
        </w:rPr>
      </w:pPr>
    </w:p>
    <w:p w:rsidRDefault="00731EB9" w:rsidP="00731EB9" w:rsidR="00731EB9">
      <w:pPr>
        <w:pStyle w:val="Bezproreda"/>
        <w:numPr>
          <w:ilvl w:val="0"/>
          <w:numId w:val="6"/>
        </w:numPr>
        <w:rPr>
          <w:sz w:val="24"/>
          <w:szCs w:val="24"/>
        </w:rPr>
      </w:pPr>
      <w:r w:rsidRPr="00480E2D">
        <w:rPr>
          <w:sz w:val="24"/>
          <w:szCs w:val="24"/>
        </w:rPr>
        <w:t>Da se prihvati izvješće stečajne upraviteljice</w:t>
      </w:r>
    </w:p>
    <w:p w:rsidRDefault="00847ECF" w:rsidP="00731EB9" w:rsidR="00847ECF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Da </w:t>
      </w:r>
      <w:r w:rsidR="00F8457F">
        <w:rPr>
          <w:sz w:val="24"/>
          <w:szCs w:val="24"/>
        </w:rPr>
        <w:t>skupština vjerovnika donese odluku o prodaji nekretnina i pokretnina stečajnog dužnika</w:t>
      </w:r>
    </w:p>
    <w:p w:rsidRDefault="00FA7501" w:rsidP="00731EB9" w:rsidR="00FA7501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Da se prihvati </w:t>
      </w:r>
      <w:r w:rsidR="007B5288">
        <w:rPr>
          <w:sz w:val="24"/>
          <w:szCs w:val="24"/>
        </w:rPr>
        <w:t xml:space="preserve">okvirni </w:t>
      </w:r>
      <w:r>
        <w:rPr>
          <w:sz w:val="24"/>
          <w:szCs w:val="24"/>
        </w:rPr>
        <w:t>predračun troškova stečajnog postupka</w:t>
      </w:r>
      <w:r w:rsidR="007B5288">
        <w:rPr>
          <w:sz w:val="24"/>
          <w:szCs w:val="24"/>
        </w:rPr>
        <w:t xml:space="preserve"> za 12 mjeseci</w:t>
      </w:r>
    </w:p>
    <w:p w:rsidRDefault="005C49AB" w:rsidP="00731EB9" w:rsidR="00FA7501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Da skupština odluči o potrebi osnivanju odbora vjerovnika</w:t>
      </w:r>
    </w:p>
    <w:p w:rsidRDefault="009F7E2E" w:rsidP="00731EB9" w:rsidR="009F7E2E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Da skupština odredi da se od tvrtke MLJEKAR d.o.o. Lemeš</w:t>
      </w:r>
      <w:r w:rsidR="00587C91">
        <w:rPr>
          <w:sz w:val="24"/>
          <w:szCs w:val="24"/>
        </w:rPr>
        <w:t xml:space="preserve"> ili od gospođe Srebrenke </w:t>
      </w:r>
      <w:proofErr w:type="spellStart"/>
      <w:r w:rsidR="00587C91">
        <w:rPr>
          <w:sz w:val="24"/>
          <w:szCs w:val="24"/>
        </w:rPr>
        <w:t>Jaić</w:t>
      </w:r>
      <w:proofErr w:type="spellEnd"/>
      <w:r>
        <w:rPr>
          <w:sz w:val="24"/>
          <w:szCs w:val="24"/>
        </w:rPr>
        <w:t xml:space="preserve"> zatraži uplata 20.000,00 kn kao garanciju iz koje bi se mogla naplatiti eventualna oštećenja pri preseljenju pokretnina iz proizvodnog pogona</w:t>
      </w:r>
    </w:p>
    <w:p w:rsidRDefault="005C49AB" w:rsidP="00731EB9" w:rsidR="005C49AB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Da skupština odobri stečajnoj upraviteljici angažiranje odvjetnika za potrebe rješavanja pravnih pitanja vezano za parnice koje se vode na sudovima</w:t>
      </w:r>
      <w:r w:rsidR="00012C8A">
        <w:rPr>
          <w:sz w:val="24"/>
          <w:szCs w:val="24"/>
        </w:rPr>
        <w:t xml:space="preserve"> ili ukoliko </w:t>
      </w:r>
      <w:r w:rsidR="008611CA">
        <w:rPr>
          <w:sz w:val="24"/>
          <w:szCs w:val="24"/>
        </w:rPr>
        <w:t>bude potrebe za pokretanje parnica na sudovima</w:t>
      </w:r>
    </w:p>
    <w:p w:rsidRDefault="002C57CC" w:rsidP="00731EB9" w:rsidR="002C57CC" w:rsidRPr="001E00D3">
      <w:pPr>
        <w:pStyle w:val="Bezproreda"/>
        <w:numPr>
          <w:ilvl w:val="0"/>
          <w:numId w:val="6"/>
        </w:numPr>
        <w:rPr>
          <w:sz w:val="24"/>
          <w:szCs w:val="24"/>
        </w:rPr>
      </w:pPr>
      <w:r w:rsidRPr="001E00D3">
        <w:rPr>
          <w:sz w:val="24"/>
          <w:szCs w:val="24"/>
        </w:rPr>
        <w:t>Da se odbije preuzimanje parnice koja se vodi pred Trgovačkim sudom u Zagrebu pod brojem P-120/15</w:t>
      </w:r>
      <w:r w:rsidR="00BC47A2" w:rsidRPr="001E00D3">
        <w:rPr>
          <w:sz w:val="24"/>
          <w:szCs w:val="24"/>
        </w:rPr>
        <w:t>.</w:t>
      </w:r>
    </w:p>
    <w:p w:rsidRDefault="00BC47A2" w:rsidP="00731EB9" w:rsidR="00BC47A2" w:rsidRPr="001E00D3">
      <w:pPr>
        <w:pStyle w:val="Bezproreda"/>
        <w:numPr>
          <w:ilvl w:val="0"/>
          <w:numId w:val="6"/>
        </w:numPr>
        <w:rPr>
          <w:sz w:val="24"/>
          <w:szCs w:val="24"/>
        </w:rPr>
      </w:pPr>
      <w:r w:rsidRPr="001E00D3">
        <w:rPr>
          <w:sz w:val="24"/>
          <w:szCs w:val="24"/>
        </w:rPr>
        <w:t>Da se preuzme parnica koja se vodi pred Općinskim sudom u Koprivnici pod brojem P-297/17 (novi broj P-75/2018) uz istovremeno odricanje od tužbenog zahtjeva.</w:t>
      </w:r>
    </w:p>
    <w:p w:rsidRDefault="00BC47A2" w:rsidP="00BC47A2" w:rsidR="00BC47A2" w:rsidRPr="001E00D3">
      <w:pPr>
        <w:pStyle w:val="Bezproreda"/>
        <w:numPr>
          <w:ilvl w:val="0"/>
          <w:numId w:val="6"/>
        </w:numPr>
        <w:rPr>
          <w:sz w:val="24"/>
          <w:szCs w:val="24"/>
        </w:rPr>
      </w:pPr>
      <w:r w:rsidRPr="001E00D3">
        <w:rPr>
          <w:sz w:val="24"/>
          <w:szCs w:val="24"/>
        </w:rPr>
        <w:t xml:space="preserve">Da se preuzme postupak osiguranja koji se vodi pred Općinskim sudom u Koprivnici pod brojem </w:t>
      </w:r>
      <w:proofErr w:type="spellStart"/>
      <w:r w:rsidRPr="001E00D3">
        <w:rPr>
          <w:sz w:val="24"/>
          <w:szCs w:val="24"/>
        </w:rPr>
        <w:t>Ovr</w:t>
      </w:r>
      <w:proofErr w:type="spellEnd"/>
      <w:r w:rsidRPr="001E00D3">
        <w:rPr>
          <w:sz w:val="24"/>
          <w:szCs w:val="24"/>
        </w:rPr>
        <w:t>-718/17 uz istovremeno povlačenje prijedloga za određivanje privremene mjere.</w:t>
      </w:r>
    </w:p>
    <w:p w:rsidRDefault="00BC47A2" w:rsidP="00BC47A2" w:rsidR="00BC47A2" w:rsidRPr="001E00D3">
      <w:pPr>
        <w:pStyle w:val="Bezproreda"/>
        <w:ind w:left="720"/>
        <w:rPr>
          <w:sz w:val="24"/>
          <w:szCs w:val="24"/>
        </w:rPr>
      </w:pPr>
    </w:p>
    <w:p w:rsidRDefault="002C57CC" w:rsidP="002C57CC" w:rsidR="002C57CC" w:rsidRPr="001E00D3">
      <w:pPr>
        <w:pStyle w:val="Bezproreda"/>
        <w:rPr>
          <w:sz w:val="24"/>
          <w:szCs w:val="24"/>
        </w:rPr>
      </w:pPr>
    </w:p>
    <w:p w:rsidRDefault="002C57CC" w:rsidP="002C57CC" w:rsidR="002C57CC">
      <w:pPr>
        <w:pStyle w:val="Bezproreda"/>
        <w:rPr>
          <w:sz w:val="24"/>
          <w:szCs w:val="24"/>
        </w:rPr>
      </w:pPr>
    </w:p>
    <w:p w:rsidRDefault="002C57CC" w:rsidP="002C57CC" w:rsidR="002C57CC">
      <w:pPr>
        <w:pStyle w:val="Bezproreda"/>
        <w:rPr>
          <w:sz w:val="24"/>
          <w:szCs w:val="24"/>
        </w:rPr>
      </w:pPr>
    </w:p>
    <w:p w:rsidRDefault="002C57CC" w:rsidP="002C57CC" w:rsidR="002C57CC" w:rsidRPr="00480E2D">
      <w:pPr>
        <w:pStyle w:val="Bezproreda"/>
        <w:rPr>
          <w:sz w:val="24"/>
          <w:szCs w:val="24"/>
        </w:rPr>
      </w:pPr>
    </w:p>
    <w:p w:rsidRDefault="00DE3421" w:rsidP="00DE3421" w:rsidR="00DE3421" w:rsidRPr="00480E2D">
      <w:pPr>
        <w:rPr>
          <w:sz w:val="24"/>
          <w:szCs w:val="24"/>
        </w:rPr>
      </w:pPr>
    </w:p>
    <w:p w:rsidRDefault="00DE3421" w:rsidP="00DE3421" w:rsidR="00DE3421" w:rsidRPr="00480E2D">
      <w:pPr>
        <w:tabs>
          <w:tab w:pos="5370" w:val="left"/>
        </w:tabs>
        <w:rPr>
          <w:sz w:val="24"/>
          <w:szCs w:val="24"/>
        </w:rPr>
      </w:pPr>
      <w:r w:rsidRPr="00480E2D">
        <w:rPr>
          <w:sz w:val="24"/>
          <w:szCs w:val="24"/>
        </w:rPr>
        <w:tab/>
      </w:r>
      <w:r w:rsidRPr="00480E2D">
        <w:rPr>
          <w:sz w:val="24"/>
          <w:szCs w:val="24"/>
        </w:rPr>
        <w:tab/>
        <w:t>Stečajna upraviteljica</w:t>
      </w:r>
    </w:p>
    <w:p w:rsidRDefault="00DE3421" w:rsidP="00DE3421" w:rsidR="00DE3421" w:rsidRPr="00480E2D">
      <w:pPr>
        <w:tabs>
          <w:tab w:pos="5370" w:val="left"/>
        </w:tabs>
        <w:rPr>
          <w:sz w:val="24"/>
          <w:szCs w:val="24"/>
        </w:rPr>
      </w:pPr>
      <w:r w:rsidRPr="00480E2D">
        <w:rPr>
          <w:sz w:val="24"/>
          <w:szCs w:val="24"/>
        </w:rPr>
        <w:tab/>
        <w:t xml:space="preserve">Vanda Kovačević </w:t>
      </w:r>
      <w:proofErr w:type="spellStart"/>
      <w:r w:rsidRPr="00480E2D">
        <w:rPr>
          <w:sz w:val="24"/>
          <w:szCs w:val="24"/>
        </w:rPr>
        <w:t>Gelenčer</w:t>
      </w:r>
      <w:proofErr w:type="spellEnd"/>
      <w:r w:rsidRPr="00480E2D">
        <w:rPr>
          <w:sz w:val="24"/>
          <w:szCs w:val="24"/>
        </w:rPr>
        <w:t xml:space="preserve"> </w:t>
      </w:r>
    </w:p>
    <w:p w:rsidRDefault="00DE3421" w:rsidP="00DE3421" w:rsidR="00DE3421">
      <w:pPr>
        <w:tabs>
          <w:tab w:pos="5370" w:val="left"/>
        </w:tabs>
        <w:rPr>
          <w:sz w:val="24"/>
          <w:szCs w:val="24"/>
        </w:rPr>
      </w:pPr>
    </w:p>
    <w:p w:rsidRDefault="00742106" w:rsidP="00DE3421" w:rsidR="00742106" w:rsidRPr="00480E2D">
      <w:pPr>
        <w:tabs>
          <w:tab w:pos="5370" w:val="left"/>
        </w:tabs>
        <w:rPr>
          <w:sz w:val="24"/>
          <w:szCs w:val="24"/>
        </w:rPr>
      </w:pPr>
    </w:p>
    <w:sectPr w:rsidSect="00E52C16" w:rsidR="00742106" w:rsidRPr="00480E2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733" w:rsidP="0049667B" w:rsidR="00535733">
      <w:pPr>
        <w:spacing w:lineRule="auto" w:line="240" w:after="0"/>
      </w:pPr>
      <w:r>
        <w:separator/>
      </w:r>
    </w:p>
  </w:endnote>
  <w:endnote w:id="0" w:type="continuationSeparator">
    <w:p w:rsidRDefault="00535733" w:rsidP="0049667B" w:rsidR="0053573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733" w:rsidP="0049667B" w:rsidR="00535733">
      <w:pPr>
        <w:spacing w:lineRule="auto" w:line="240" w:after="0"/>
      </w:pPr>
      <w:r>
        <w:separator/>
      </w:r>
    </w:p>
  </w:footnote>
  <w:footnote w:id="0" w:type="continuationSeparator">
    <w:p w:rsidRDefault="00535733" w:rsidP="0049667B" w:rsidR="00535733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553AE"/>
    <w:multiLevelType w:val="hybridMultilevel"/>
    <w:tmpl w:val="61E630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042E9A"/>
    <w:multiLevelType w:val="hybridMultilevel"/>
    <w:tmpl w:val="5EA2B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CA31AF"/>
    <w:multiLevelType w:val="hybridMultilevel"/>
    <w:tmpl w:val="20A80E7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291900"/>
    <w:multiLevelType w:val="hybridMultilevel"/>
    <w:tmpl w:val="29A024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2F3248"/>
    <w:multiLevelType w:val="hybridMultilevel"/>
    <w:tmpl w:val="98BCE0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A53C19"/>
    <w:multiLevelType w:val="hybridMultilevel"/>
    <w:tmpl w:val="12BAB0B8"/>
    <w:lvl w:tplc="BE4CFDE6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5B15C92"/>
    <w:multiLevelType w:val="hybridMultilevel"/>
    <w:tmpl w:val="A844AE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5D14CD"/>
    <w:multiLevelType w:val="hybridMultilevel"/>
    <w:tmpl w:val="2F6814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0324F08"/>
    <w:multiLevelType w:val="hybridMultilevel"/>
    <w:tmpl w:val="8BD036A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343303"/>
    <w:multiLevelType w:val="hybridMultilevel"/>
    <w:tmpl w:val="45BA61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B0049D"/>
    <w:multiLevelType w:val="hybridMultilevel"/>
    <w:tmpl w:val="94E0FC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F01A5A"/>
    <w:multiLevelType w:val="hybridMultilevel"/>
    <w:tmpl w:val="C4BA86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AA50B3F"/>
    <w:multiLevelType w:val="hybridMultilevel"/>
    <w:tmpl w:val="E5C0A9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B817A4"/>
    <w:multiLevelType w:val="hybridMultilevel"/>
    <w:tmpl w:val="3578C748"/>
    <w:lvl w:tplc="DECE15B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0"/>
  </w:num>
  <w:num w:numId="5">
    <w:abstractNumId w:val="13"/>
  </w:num>
  <w:num w:numId="6">
    <w:abstractNumId w:val="9"/>
  </w:num>
  <w:num w:numId="7">
    <w:abstractNumId w:val="11"/>
  </w:num>
  <w:num w:numId="8">
    <w:abstractNumId w:val="1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6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49A8"/>
    <w:rsid w:val="000034C4"/>
    <w:rsid w:val="00004173"/>
    <w:rsid w:val="00010829"/>
    <w:rsid w:val="00012C8A"/>
    <w:rsid w:val="000278C3"/>
    <w:rsid w:val="000615B0"/>
    <w:rsid w:val="001353A5"/>
    <w:rsid w:val="0014075B"/>
    <w:rsid w:val="00144C4C"/>
    <w:rsid w:val="001644F6"/>
    <w:rsid w:val="00165503"/>
    <w:rsid w:val="00170161"/>
    <w:rsid w:val="00181FA7"/>
    <w:rsid w:val="0018656F"/>
    <w:rsid w:val="00191259"/>
    <w:rsid w:val="001A0E36"/>
    <w:rsid w:val="001A345F"/>
    <w:rsid w:val="001B0504"/>
    <w:rsid w:val="001C6C67"/>
    <w:rsid w:val="001D24D5"/>
    <w:rsid w:val="001E00D3"/>
    <w:rsid w:val="001E3399"/>
    <w:rsid w:val="001E7ADA"/>
    <w:rsid w:val="001F27FA"/>
    <w:rsid w:val="001F42D5"/>
    <w:rsid w:val="00227F3F"/>
    <w:rsid w:val="002409C0"/>
    <w:rsid w:val="00256AF5"/>
    <w:rsid w:val="002576BD"/>
    <w:rsid w:val="002659CE"/>
    <w:rsid w:val="0026665E"/>
    <w:rsid w:val="002744E3"/>
    <w:rsid w:val="00275E21"/>
    <w:rsid w:val="00297A6D"/>
    <w:rsid w:val="002C4E5B"/>
    <w:rsid w:val="002C57CC"/>
    <w:rsid w:val="002E0484"/>
    <w:rsid w:val="00302F6F"/>
    <w:rsid w:val="0031702A"/>
    <w:rsid w:val="00320B89"/>
    <w:rsid w:val="00332086"/>
    <w:rsid w:val="00351371"/>
    <w:rsid w:val="00351689"/>
    <w:rsid w:val="0035659B"/>
    <w:rsid w:val="0036779B"/>
    <w:rsid w:val="003800E5"/>
    <w:rsid w:val="0038346C"/>
    <w:rsid w:val="003A41C7"/>
    <w:rsid w:val="003B696E"/>
    <w:rsid w:val="003D4E04"/>
    <w:rsid w:val="003F76B6"/>
    <w:rsid w:val="00400135"/>
    <w:rsid w:val="0040335C"/>
    <w:rsid w:val="00417D26"/>
    <w:rsid w:val="00424611"/>
    <w:rsid w:val="00434B68"/>
    <w:rsid w:val="00435C23"/>
    <w:rsid w:val="004368CE"/>
    <w:rsid w:val="00446BDF"/>
    <w:rsid w:val="00447333"/>
    <w:rsid w:val="0045079C"/>
    <w:rsid w:val="00450B0A"/>
    <w:rsid w:val="00451942"/>
    <w:rsid w:val="00480E2D"/>
    <w:rsid w:val="00494652"/>
    <w:rsid w:val="0049667B"/>
    <w:rsid w:val="004C0C5B"/>
    <w:rsid w:val="004C6F17"/>
    <w:rsid w:val="004D3652"/>
    <w:rsid w:val="004E2537"/>
    <w:rsid w:val="004E4774"/>
    <w:rsid w:val="00500098"/>
    <w:rsid w:val="00500AF1"/>
    <w:rsid w:val="00503839"/>
    <w:rsid w:val="00531E1E"/>
    <w:rsid w:val="00535318"/>
    <w:rsid w:val="00535733"/>
    <w:rsid w:val="005458C3"/>
    <w:rsid w:val="005476A4"/>
    <w:rsid w:val="00587C91"/>
    <w:rsid w:val="0059304F"/>
    <w:rsid w:val="005A4FF3"/>
    <w:rsid w:val="005B53AA"/>
    <w:rsid w:val="005C2C3A"/>
    <w:rsid w:val="005C49AB"/>
    <w:rsid w:val="005C5E8D"/>
    <w:rsid w:val="005C5FDA"/>
    <w:rsid w:val="005D7DA5"/>
    <w:rsid w:val="005E25C5"/>
    <w:rsid w:val="005E41D9"/>
    <w:rsid w:val="005F0994"/>
    <w:rsid w:val="00625EB7"/>
    <w:rsid w:val="00632C0B"/>
    <w:rsid w:val="00641578"/>
    <w:rsid w:val="00661579"/>
    <w:rsid w:val="006A4A31"/>
    <w:rsid w:val="006C501B"/>
    <w:rsid w:val="006D44F3"/>
    <w:rsid w:val="006F58F6"/>
    <w:rsid w:val="007005DB"/>
    <w:rsid w:val="007027F2"/>
    <w:rsid w:val="007155FF"/>
    <w:rsid w:val="007319F9"/>
    <w:rsid w:val="00731EB9"/>
    <w:rsid w:val="00742106"/>
    <w:rsid w:val="00742A1F"/>
    <w:rsid w:val="0076381D"/>
    <w:rsid w:val="0076593E"/>
    <w:rsid w:val="007B2D3D"/>
    <w:rsid w:val="007B5288"/>
    <w:rsid w:val="007C01F1"/>
    <w:rsid w:val="007C27E9"/>
    <w:rsid w:val="007E1596"/>
    <w:rsid w:val="008038E4"/>
    <w:rsid w:val="008203F1"/>
    <w:rsid w:val="00832013"/>
    <w:rsid w:val="00847ECF"/>
    <w:rsid w:val="00851DAB"/>
    <w:rsid w:val="008536C9"/>
    <w:rsid w:val="0085699D"/>
    <w:rsid w:val="008611CA"/>
    <w:rsid w:val="00886E69"/>
    <w:rsid w:val="00887B4E"/>
    <w:rsid w:val="008B68A7"/>
    <w:rsid w:val="008C21B3"/>
    <w:rsid w:val="008F122F"/>
    <w:rsid w:val="008F56AC"/>
    <w:rsid w:val="009040A2"/>
    <w:rsid w:val="00914C1D"/>
    <w:rsid w:val="00917C00"/>
    <w:rsid w:val="00937D5A"/>
    <w:rsid w:val="0094483B"/>
    <w:rsid w:val="00960E5F"/>
    <w:rsid w:val="00985C1E"/>
    <w:rsid w:val="009864AD"/>
    <w:rsid w:val="009B2828"/>
    <w:rsid w:val="009B5C34"/>
    <w:rsid w:val="009C1E72"/>
    <w:rsid w:val="009D6F2E"/>
    <w:rsid w:val="009E4A0E"/>
    <w:rsid w:val="009F77D5"/>
    <w:rsid w:val="009F7E2E"/>
    <w:rsid w:val="00A12D92"/>
    <w:rsid w:val="00A1696C"/>
    <w:rsid w:val="00A17987"/>
    <w:rsid w:val="00A2689E"/>
    <w:rsid w:val="00A41D13"/>
    <w:rsid w:val="00A8663B"/>
    <w:rsid w:val="00A96233"/>
    <w:rsid w:val="00AA7D9B"/>
    <w:rsid w:val="00AB5030"/>
    <w:rsid w:val="00AC052B"/>
    <w:rsid w:val="00AC6AF6"/>
    <w:rsid w:val="00AE4843"/>
    <w:rsid w:val="00AF0E50"/>
    <w:rsid w:val="00B13776"/>
    <w:rsid w:val="00B30D27"/>
    <w:rsid w:val="00B70F4E"/>
    <w:rsid w:val="00B74594"/>
    <w:rsid w:val="00B84A64"/>
    <w:rsid w:val="00BA5490"/>
    <w:rsid w:val="00BC099C"/>
    <w:rsid w:val="00BC47A2"/>
    <w:rsid w:val="00BC71CE"/>
    <w:rsid w:val="00BF16CA"/>
    <w:rsid w:val="00BF4D61"/>
    <w:rsid w:val="00C101C1"/>
    <w:rsid w:val="00C25583"/>
    <w:rsid w:val="00C417DE"/>
    <w:rsid w:val="00C66951"/>
    <w:rsid w:val="00C671A4"/>
    <w:rsid w:val="00C97343"/>
    <w:rsid w:val="00CA3237"/>
    <w:rsid w:val="00CB2C55"/>
    <w:rsid w:val="00CC16B3"/>
    <w:rsid w:val="00CE2380"/>
    <w:rsid w:val="00D22FBA"/>
    <w:rsid w:val="00D35825"/>
    <w:rsid w:val="00D566B6"/>
    <w:rsid w:val="00DB47B2"/>
    <w:rsid w:val="00DC006D"/>
    <w:rsid w:val="00DC344A"/>
    <w:rsid w:val="00DC49A8"/>
    <w:rsid w:val="00DE3421"/>
    <w:rsid w:val="00DE3635"/>
    <w:rsid w:val="00DE66FB"/>
    <w:rsid w:val="00DE6C16"/>
    <w:rsid w:val="00DF2130"/>
    <w:rsid w:val="00DF566C"/>
    <w:rsid w:val="00DF68BC"/>
    <w:rsid w:val="00E0450A"/>
    <w:rsid w:val="00E13CA6"/>
    <w:rsid w:val="00E1699F"/>
    <w:rsid w:val="00E1737D"/>
    <w:rsid w:val="00E21B70"/>
    <w:rsid w:val="00E37C1F"/>
    <w:rsid w:val="00E52C16"/>
    <w:rsid w:val="00E531EB"/>
    <w:rsid w:val="00E53F0C"/>
    <w:rsid w:val="00E5512F"/>
    <w:rsid w:val="00E56EDF"/>
    <w:rsid w:val="00EB27B3"/>
    <w:rsid w:val="00EB4CCF"/>
    <w:rsid w:val="00EC77A4"/>
    <w:rsid w:val="00ED4A5D"/>
    <w:rsid w:val="00EF5EF9"/>
    <w:rsid w:val="00F53874"/>
    <w:rsid w:val="00F61386"/>
    <w:rsid w:val="00F61A56"/>
    <w:rsid w:val="00F8457F"/>
    <w:rsid w:val="00F91884"/>
    <w:rsid w:val="00F93AEF"/>
    <w:rsid w:val="00FA01EC"/>
    <w:rsid w:val="00FA3E96"/>
    <w:rsid w:val="00FA5436"/>
    <w:rsid w:val="00FA7501"/>
    <w:rsid w:val="00FB7453"/>
    <w:rsid w:val="00FD5E00"/>
    <w:rsid w:val="00FF1463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41D9"/>
    <w:pPr>
      <w:spacing w:lineRule="auto" w:line="259" w:after="16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C49A8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B50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87B4E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887B4E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4966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9667B"/>
  </w:style>
  <w:style w:styleId="Podnoje" w:type="paragraph">
    <w:name w:val="footer"/>
    <w:basedOn w:val="Normal"/>
    <w:link w:val="PodnojeChar"/>
    <w:uiPriority w:val="99"/>
    <w:unhideWhenUsed/>
    <w:rsid w:val="004966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9667B"/>
  </w:style>
  <w:style w:styleId="Hiperveza" w:type="character">
    <w:name w:val="Hyperlink"/>
    <w:uiPriority w:val="99"/>
    <w:semiHidden/>
    <w:unhideWhenUsed/>
    <w:rsid w:val="00985C1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F1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6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6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6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6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41D9"/>
    <w:pPr>
      <w:spacing w:after="160" w:line="259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C49A8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B50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87B4E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887B4E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4966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9667B"/>
  </w:style>
  <w:style w:styleId="Podnoje" w:type="paragraph">
    <w:name w:val="footer"/>
    <w:basedOn w:val="Normal"/>
    <w:link w:val="PodnojeChar"/>
    <w:uiPriority w:val="99"/>
    <w:unhideWhenUsed/>
    <w:rsid w:val="004966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9667B"/>
  </w:style>
  <w:style w:styleId="Hiperveza" w:type="character">
    <w:name w:val="Hyperlink"/>
    <w:uiPriority w:val="99"/>
    <w:semiHidden/>
    <w:unhideWhenUsed/>
    <w:rsid w:val="00985C1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F1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6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6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6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6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92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2817</properties:Words>
  <properties:Characters>16371</properties:Characters>
  <properties:Lines>405</properties:Lines>
  <properties:Paragraphs>155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2019-02-27T08:21:00Z</dcterms:created>
  <dc:creator>Kupi Igru</dc:creator>
  <cp:lastModifiedBy>Tihana Martinez</cp:lastModifiedBy>
  <cp:lastPrinted>2017-12-06T07:19:00Z</cp:lastPrinted>
  <dcterms:modified xmlns:xsi="http://www.w3.org/2001/XMLSchema-instance" xsi:type="dcterms:W3CDTF">2019-02-27T08:30:00Z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St-413/2018-24 / Podnesak - Izvješće stečajnog upravitelja (NATURA-MILK-ĐURĐEVAC Izvješće stečajne upraviteljice.docx)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