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5fb23" w14:paraId="795fb23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7D12AA">
        <w:t>899</w:t>
      </w:r>
      <w:r w:rsidR="00D27F5C">
        <w:t>/17-</w:t>
      </w:r>
      <w:r w:rsidR="0037256D">
        <w:t>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7D12AA">
        <w:t>BULDOZER d.o.o. za trgovinu, prijevoz i usluge, Vrbovec, Kućari 4e, MBS: 080712594, OIB: 82065008719</w:t>
      </w:r>
      <w:r>
        <w:t xml:space="preserve">, dana </w:t>
      </w:r>
      <w:r w:rsidR="0037256D">
        <w:t>9</w:t>
      </w:r>
      <w:r w:rsidR="00902821">
        <w:t>.</w:t>
      </w:r>
      <w:r w:rsidR="00CF2893">
        <w:t xml:space="preserve"> </w:t>
      </w:r>
      <w:r w:rsidR="00BE126A">
        <w:t>listopad</w:t>
      </w:r>
      <w:r w:rsidR="00902821">
        <w:t>a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7D12AA">
        <w:t>BULDOZER d.o.o. za trgovinu, prijevoz i usluge, Vrbovec, Kućari 4e, MBS: 080712594, OIB: 82065008719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7D12AA">
        <w:t>Zoran Ostović, Velika Gorica, Šibenska 19, OIB: 14973076805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7D12AA">
        <w:t>BULDOZER d.o.o. za trgovinu, prijevoz i usluge, Vrbovec, Kućari 4e, MBS: 080712594, OIB: 82065008719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7D12AA">
        <w:rPr>
          <w:bCs/>
        </w:rPr>
        <w:t>6</w:t>
      </w:r>
      <w:r w:rsidR="00880E71">
        <w:rPr>
          <w:bCs/>
        </w:rPr>
        <w:t>. travnja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7D12AA">
        <w:rPr>
          <w:bCs/>
        </w:rPr>
        <w:t>1958</w:t>
      </w:r>
      <w:r w:rsidRPr="00F877AB">
        <w:rPr>
          <w:bCs/>
        </w:rPr>
        <w:t xml:space="preserve"> od </w:t>
      </w:r>
      <w:r w:rsidR="00880E71">
        <w:rPr>
          <w:bCs/>
        </w:rPr>
        <w:t>6. travnja</w:t>
      </w:r>
      <w:r w:rsidRPr="00F877AB">
        <w:rPr>
          <w:bCs/>
        </w:rPr>
        <w:t xml:space="preserve"> 2017. nad stečajnim dužnikom </w:t>
      </w:r>
      <w:r w:rsidR="007D12AA">
        <w:t>BULDOZER d.o.o. za trgovinu, prijevoz i usluge, Vrbovec, Kućari 4e, MBS: 080712594, OIB: 82065008719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t>19 St-</w:t>
      </w:r>
      <w:r w:rsidR="007D12AA">
        <w:rPr>
          <w:bCs/>
        </w:rPr>
        <w:t>899</w:t>
      </w:r>
      <w:r w:rsidRPr="004D73A2">
        <w:rPr>
          <w:bCs/>
        </w:rPr>
        <w:t>/17-</w:t>
      </w:r>
      <w:r w:rsidR="0037256D">
        <w:rPr>
          <w:bCs/>
        </w:rPr>
        <w:t>6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37256D">
        <w:t>3</w:t>
      </w:r>
      <w:r w:rsidR="006704D6">
        <w:t xml:space="preserve">. </w:t>
      </w:r>
      <w:r w:rsidR="00392DF6">
        <w:t>kolovoz</w:t>
      </w:r>
      <w:r w:rsidR="00F877AB">
        <w:t xml:space="preserve">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7D12AA">
        <w:t>899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37256D">
        <w:t>9</w:t>
      </w:r>
      <w:r w:rsidR="00205A1F">
        <w:t xml:space="preserve">. </w:t>
      </w:r>
      <w:r w:rsidR="00BE126A">
        <w:t>listopad</w:t>
      </w:r>
      <w:r w:rsidR="00205A1F">
        <w:t>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37256D">
        <w:t>2. studenog</w:t>
      </w:r>
      <w:r w:rsidR="00205A1F">
        <w:t xml:space="preserve"> 2017.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1220" w:rsidP="005C2CD1" w:rsidR="00971220">
      <w:r>
        <w:separator/>
      </w:r>
    </w:p>
  </w:endnote>
  <w:endnote w:id="0" w:type="continuationSeparator">
    <w:p w:rsidRDefault="00971220" w:rsidP="005C2CD1" w:rsidR="009712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1220" w:rsidP="005C2CD1" w:rsidR="00971220">
      <w:r>
        <w:separator/>
      </w:r>
    </w:p>
  </w:footnote>
  <w:footnote w:id="0" w:type="continuationSeparator">
    <w:p w:rsidRDefault="00971220" w:rsidP="005C2CD1" w:rsidR="009712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59A8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0727"/>
    <w:rsid w:val="00AC3678"/>
    <w:rsid w:val="00AC4D1A"/>
    <w:rsid w:val="00AD52E8"/>
    <w:rsid w:val="00B17326"/>
    <w:rsid w:val="00B24B41"/>
    <w:rsid w:val="00B3448E"/>
    <w:rsid w:val="00B706CB"/>
    <w:rsid w:val="00B82540"/>
    <w:rsid w:val="00B95B20"/>
    <w:rsid w:val="00BB6169"/>
    <w:rsid w:val="00BE0AFD"/>
    <w:rsid w:val="00BE126A"/>
    <w:rsid w:val="00BE33FF"/>
    <w:rsid w:val="00C047C6"/>
    <w:rsid w:val="00C059A8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59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59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9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9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9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59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59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9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9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9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</izvorni_sadrzaj>
    <derivirana_varijabla naziv="DomainObject.Predmet.Broj_1">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St-899/2017</izvorni_sadrzaj>
    <derivirana_varijabla naziv="DomainObject.Predmet.OznakaBroj_1">St-899/2017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čl, 11 Zakona o sudovima</izvorni_sadrzaj>
    <derivirana_varijabla naziv="DomainObject.Predmet.PrimjedbaSuca_1">čl, 11 Zakona o sudovima</derivirana_varijabla>
  </DomainObject.Predmet.PrimjedbaSuca>
  <DomainObject.Predmet.ProtustrankaFormated>
    <izvorni_sadrzaj>  BULDOZER d.o.o.</izvorni_sadrzaj>
    <derivirana_varijabla naziv="DomainObject.Predmet.ProtustrankaFormated_1">  BULDOZER d.o.o.</derivirana_varijabla>
  </DomainObject.Predmet.ProtustrankaFormated>
  <DomainObject.Predmet.ProtustrankaFormatedOIB>
    <izvorni_sadrzaj>  BULDOZER d.o.o., OIB 82065008719</izvorni_sadrzaj>
    <derivirana_varijabla naziv="DomainObject.Predmet.ProtustrankaFormatedOIB_1">  BULDOZER d.o.o., OIB 82065008719</derivirana_varijabla>
  </DomainObject.Predmet.ProtustrankaFormatedOIB>
  <DomainObject.Predmet.ProtustrankaFormatedWithAdress>
    <izvorni_sadrzaj> BULDOZER d.o.o., Kućari 4E , 10340 Vrbovec</izvorni_sadrzaj>
    <derivirana_varijabla naziv="DomainObject.Predmet.ProtustrankaFormatedWithAdress_1"> BULDOZER d.o.o., Kućari 4E , 10340 Vrbovec</derivirana_varijabla>
  </DomainObject.Predmet.ProtustrankaFormatedWithAdress>
  <DomainObject.Predmet.ProtustrankaFormatedWithAdressOIB>
    <izvorni_sadrzaj> BULDOZER d.o.o., OIB 82065008719, Kućari 4E , 10340 Vrbovec</izvorni_sadrzaj>
    <derivirana_varijabla naziv="DomainObject.Predmet.ProtustrankaFormatedWithAdressOIB_1"> BULDOZER d.o.o., OIB 82065008719, Kućari 4E , 10340 Vrbovec</derivirana_varijabla>
  </DomainObject.Predmet.ProtustrankaFormatedWithAdressOIB>
  <DomainObject.Predmet.ProtustrankaWithAdress>
    <izvorni_sadrzaj>BULDOZER d.o.o. Kućari 4E , 10340 Vrbovec</izvorni_sadrzaj>
    <derivirana_varijabla naziv="DomainObject.Predmet.ProtustrankaWithAdress_1">BULDOZER d.o.o. Kućari 4E , 10340 Vrbovec</derivirana_varijabla>
  </DomainObject.Predmet.ProtustrankaWithAdress>
  <DomainObject.Predmet.ProtustrankaWithAdressOIB>
    <izvorni_sadrzaj>BULDOZER d.o.o., OIB 82065008719, Kućari 4E , 10340 Vrbovec</izvorni_sadrzaj>
    <derivirana_varijabla naziv="DomainObject.Predmet.ProtustrankaWithAdressOIB_1">BULDOZER d.o.o., OIB 82065008719, Kućari 4E , 10340 Vrbovec</derivirana_varijabla>
  </DomainObject.Predmet.ProtustrankaWithAdressOIB>
  <DomainObject.Predmet.ProtustrankaNazivFormated>
    <izvorni_sadrzaj>BULDOZER d.o.o.</izvorni_sadrzaj>
    <derivirana_varijabla naziv="DomainObject.Predmet.ProtustrankaNazivFormated_1">BULDOZER d.o.o.</derivirana_varijabla>
  </DomainObject.Predmet.ProtustrankaNazivFormated>
  <DomainObject.Predmet.ProtustrankaNazivFormatedOIB>
    <izvorni_sadrzaj>BULDOZER d.o.o., OIB 82065008719</izvorni_sadrzaj>
    <derivirana_varijabla naziv="DomainObject.Predmet.ProtustrankaNazivFormatedOIB_1">BULDOZER d.o.o., OIB 82065008719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BULDOZER d.o.o.</item>
    </izvorni_sadrzaj>
    <derivirana_varijabla naziv="DomainObject.Predmet.ProtuStrankaListFormated_1">
      <item>BULDOZER d.o.o.</item>
    </derivirana_varijabla>
  </DomainObject.Predmet.ProtuStrankaListFormated>
  <DomainObject.Predmet.ProtuStrankaListFormatedOIB>
    <izvorni_sadrzaj>
      <item>BULDOZER d.o.o., OIB 82065008719</item>
    </izvorni_sadrzaj>
    <derivirana_varijabla naziv="DomainObject.Predmet.ProtuStrankaListFormatedOIB_1">
      <item>BULDOZER d.o.o., OIB 82065008719</item>
    </derivirana_varijabla>
  </DomainObject.Predmet.ProtuStrankaListFormatedOIB>
  <DomainObject.Predmet.ProtuStrankaListFormatedWithAdress>
    <izvorni_sadrzaj>
      <item>BULDOZER d.o.o., Kućari 4E , 10340 Vrbovec</item>
    </izvorni_sadrzaj>
    <derivirana_varijabla naziv="DomainObject.Predmet.ProtuStrankaListFormatedWithAdress_1">
      <item>BULDOZER d.o.o., Kućari 4E , 10340 Vrbovec</item>
    </derivirana_varijabla>
  </DomainObject.Predmet.ProtuStrankaListFormatedWithAdress>
  <DomainObject.Predmet.ProtuStrankaListFormatedWithAdressOIB>
    <izvorni_sadrzaj>
      <item>BULDOZER d.o.o., OIB 82065008719, Kućari 4E , 10340 Vrbovec</item>
    </izvorni_sadrzaj>
    <derivirana_varijabla naziv="DomainObject.Predmet.ProtuStrankaListFormatedWithAdressOIB_1">
      <item>BULDOZER d.o.o., OIB 82065008719, Kućari 4E , 10340 Vrbovec</item>
    </derivirana_varijabla>
  </DomainObject.Predmet.ProtuStrankaListFormatedWithAdressOIB>
  <DomainObject.Predmet.ProtuStrankaListNazivFormated>
    <izvorni_sadrzaj>
      <item>BULDOZER d.o.o.</item>
    </izvorni_sadrzaj>
    <derivirana_varijabla naziv="DomainObject.Predmet.ProtuStrankaListNazivFormated_1">
      <item>BULDOZER d.o.o.</item>
    </derivirana_varijabla>
  </DomainObject.Predmet.ProtuStrankaListNazivFormated>
  <DomainObject.Predmet.ProtuStrankaListNazivFormatedOIB>
    <izvorni_sadrzaj>
      <item>BULDOZER d.o.o., OIB 82065008719</item>
    </izvorni_sadrzaj>
    <derivirana_varijabla naziv="DomainObject.Predmet.ProtuStrankaListNazivFormatedOIB_1">
      <item>BULDOZER d.o.o., OIB 82065008719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BULDOZER d.o.o.</izvorni_sadrzaj>
    <derivirana_varijabla naziv="DomainObject.Predmet.ProtustrankaIDrugi_1">BULDOZER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BULDOZER d.o.o., OIB 82065008719, Kućari 4E , 10340 Vrbovec</izvorni_sadrzaj>
    <derivirana_varijabla naziv="DomainObject.Predmet.ProtustrankaIDrugiAdressOIB_1">BULDOZER d.o.o., OIB 82065008719, Kućari 4E 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BULDOZER d.o.o.</item>
      <item>FINA Regionalni centar Zagreb</item>
    </izvorni_sadrzaj>
    <derivirana_varijabla naziv="DomainObject.Predmet.SudioniciListNaziv_1">
      <item>BULDOZER d.o.o.</item>
      <item>FINA Regionalni centar Zagreb</item>
    </derivirana_varijabla>
  </DomainObject.Predmet.SudioniciListNaziv>
  <DomainObject.Predmet.SudioniciListAdressOIB>
    <izvorni_sadrzaj>
      <item>BULDOZER d.o.o., OIB 82065008719, Kućari 4E ,10340 Vrbovec</item>
      <item>FINA Regionalni centar Zagreb, OIB 85821130368, Trg svibanjskih žrtava 1995. br. 1,10000 Zagreb</item>
    </izvorni_sadrzaj>
    <derivirana_varijabla naziv="DomainObject.Predmet.SudioniciListAdressOIB_1">
      <item>BULDOZER d.o.o., OIB 82065008719, Kućari 4E ,10340 Vrbovec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82065008719</item>
      <item>, OIB 85821130368</item>
    </izvorni_sadrzaj>
    <derivirana_varijabla naziv="DomainObject.Predmet.SudioniciListNazivOIB_1">
      <item>, OIB 82065008719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B77E22-77B5-4266-8C18-2703D7FF27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3147</properties:Characters>
  <properties:Lines>93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2017-10-09T07:55:00Z</dcterms:created>
  <dc:creator>Korisnik</dc:creator>
  <cp:lastModifiedBy>Žana Bem</cp:lastModifiedBy>
  <cp:lastPrinted>2017-09-28T04:58:00Z</cp:lastPrinted>
  <dcterms:modified xmlns:xsi="http://www.w3.org/2001/XMLSchema-instance" xsi:type="dcterms:W3CDTF">2017-10-09T08:03:00Z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