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2cae" w14:paraId="2462cae" w:rsidRDefault="00C85DF1" w:rsidP="008F4451" w:rsidR="008F4451">
      <w:pPr>
        <w:jc w:val="both"/>
        <w15:collapsed w:val="false"/>
      </w:pPr>
      <w:bookmarkStart w:name="_GoBack" w:id="0"/>
      <w:bookmarkEnd w:id="0"/>
      <w:r w:rsidRPr="006F44C4">
        <w:rPr>
          <w:bCs/>
        </w:rPr>
        <w:t xml:space="preserve">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2704F" w:rsidR="008F4451" w:rsidRPr="006A1BF5">
        <w:tc>
          <w:tcPr>
            <w:tcW w:type="dxa" w:w="2829"/>
            <w:shd w:fill="auto" w:color="auto" w:val="clear"/>
          </w:tcPr>
          <w:p w:rsidRDefault="008F4451" w:rsidP="00F2704F" w:rsidR="008F4451" w:rsidRPr="004A4095">
            <w:pPr>
              <w:jc w:val="center"/>
            </w:pPr>
            <w:r w:rsidRPr="004A4095"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F4451" w:rsidP="00F2704F" w:rsidR="008F4451" w:rsidRPr="004A4095">
            <w:pPr>
              <w:spacing w:before="120"/>
              <w:jc w:val="center"/>
            </w:pPr>
            <w:r w:rsidRPr="004A4095">
              <w:t>Republika Hrvatska</w:t>
            </w:r>
          </w:p>
          <w:p w:rsidRDefault="008F4451" w:rsidP="00F2704F" w:rsidR="008F4451" w:rsidRPr="004A4095">
            <w:pPr>
              <w:jc w:val="center"/>
            </w:pPr>
            <w:r w:rsidRPr="004A4095">
              <w:t>Trgovački sud u Varaždinu</w:t>
            </w:r>
          </w:p>
          <w:p w:rsidRDefault="008F4451" w:rsidP="00F2704F" w:rsidR="008F4451" w:rsidRPr="006A1BF5">
            <w:pPr>
              <w:jc w:val="center"/>
            </w:pPr>
            <w:r w:rsidRPr="004A4095">
              <w:t>Varaždin, Braće Radić 2</w:t>
            </w:r>
          </w:p>
        </w:tc>
      </w:tr>
    </w:tbl>
    <w:p w:rsidRDefault="008F4451" w:rsidP="008F4451" w:rsidR="008F4451" w:rsidRPr="00D15D8D">
      <w:pPr>
        <w:tabs>
          <w:tab w:pos="5781" w:val="left"/>
        </w:tabs>
        <w:jc w:val="both"/>
      </w:pPr>
      <w:r>
        <w:tab/>
      </w:r>
    </w:p>
    <w:p w:rsidRDefault="008F4451" w:rsidP="008F4451" w:rsidR="008F4451" w:rsidRPr="00D15D8D">
      <w:pPr>
        <w:jc w:val="both"/>
      </w:pPr>
      <w:r w:rsidRPr="00D15D8D">
        <w:tab/>
      </w:r>
      <w:r w:rsidRPr="00D15D8D">
        <w:tab/>
      </w:r>
      <w:r w:rsidRPr="00D15D8D">
        <w:tab/>
      </w:r>
      <w:r w:rsidRPr="00D15D8D">
        <w:tab/>
      </w:r>
      <w:r w:rsidRPr="00D15D8D">
        <w:tab/>
      </w:r>
    </w:p>
    <w:p w:rsidRDefault="008F4451" w:rsidP="008F4451" w:rsidR="008F4451" w:rsidRPr="00D15D8D">
      <w:pPr>
        <w:jc w:val="both"/>
      </w:pPr>
      <w:r w:rsidRPr="00D15D8D">
        <w:t xml:space="preserve">    </w:t>
      </w:r>
    </w:p>
    <w:p w:rsidRDefault="008F4451" w:rsidP="008F4451" w:rsidR="008F4451" w:rsidRPr="00D15D8D">
      <w:pPr>
        <w:jc w:val="center"/>
      </w:pPr>
      <w:r w:rsidRPr="00D15D8D">
        <w:t>R E P U B L I K A    H R V A T S K A</w:t>
      </w:r>
    </w:p>
    <w:p w:rsidRDefault="008F4451" w:rsidP="008F4451" w:rsidR="008F4451" w:rsidRPr="00D15D8D">
      <w:pPr>
        <w:jc w:val="both"/>
      </w:pPr>
    </w:p>
    <w:p w:rsidRDefault="008F4451" w:rsidP="008F4451" w:rsidR="008F4451" w:rsidRPr="00D15D8D">
      <w:pPr>
        <w:pStyle w:val="Naslov2"/>
        <w:rPr>
          <w:b w:val="false"/>
          <w:szCs w:val="24"/>
        </w:rPr>
      </w:pPr>
      <w:r w:rsidRPr="00D15D8D">
        <w:rPr>
          <w:b w:val="false"/>
          <w:szCs w:val="24"/>
        </w:rPr>
        <w:t>R J E Š E NJ E</w:t>
      </w:r>
    </w:p>
    <w:p w:rsidRDefault="008F4451" w:rsidP="008F4451" w:rsidR="008F4451" w:rsidRPr="00D15D8D"/>
    <w:p w:rsidRDefault="008F4451" w:rsidP="008F4451" w:rsidR="008F4451" w:rsidRPr="00D15D8D">
      <w:pPr>
        <w:jc w:val="center"/>
      </w:pPr>
    </w:p>
    <w:p w:rsidRDefault="006D74E0" w:rsidP="008F4451" w:rsidR="008F4451" w:rsidRPr="0014784E">
      <w:pPr>
        <w:ind w:firstLine="720"/>
        <w:jc w:val="both"/>
      </w:pPr>
      <w:r w:rsidRPr="00E2259C">
        <w:t xml:space="preserve">Trgovački sud u Varaždinu, po sucu toga suda Iris Hatvalić Nemec, kao stečajnom sucu, u stečajnom predmetu povodom prijedloga podnositelja RH Ministarstvo financija, Porezna uprava, </w:t>
      </w:r>
      <w:r w:rsidR="002173BD">
        <w:t>Područni ured Varaždin,</w:t>
      </w:r>
      <w:r w:rsidRPr="00E2259C">
        <w:t xml:space="preserve"> zastupanog po Županijskom državnom odvjetništvu u Varaždinu, za pokretanje stečajnog postupka nad dužnikom </w:t>
      </w:r>
      <w:r w:rsidRPr="00DC58F6">
        <w:t>PIKAC, d.o.o.</w:t>
      </w:r>
      <w:r>
        <w:t>, Jalkovec, Varaždinska ulica, I. odvojak 11, 42000 Varaždin</w:t>
      </w:r>
      <w:r w:rsidRPr="00594D50">
        <w:t xml:space="preserve">, OIB: </w:t>
      </w:r>
      <w:r w:rsidRPr="00DC58F6">
        <w:t>90168906620</w:t>
      </w:r>
      <w:r w:rsidRPr="00E2259C">
        <w:t xml:space="preserve">, </w:t>
      </w:r>
      <w:r>
        <w:t>5. srpnja</w:t>
      </w:r>
      <w:r w:rsidRPr="00E2259C">
        <w:t xml:space="preserve"> 2018. </w:t>
      </w:r>
      <w:r w:rsidR="00A43D05" w:rsidRPr="00E2259C">
        <w:t xml:space="preserve">              </w:t>
      </w:r>
      <w:r w:rsidR="008F4451" w:rsidRPr="007B2EEA">
        <w:t xml:space="preserve">               </w:t>
      </w:r>
    </w:p>
    <w:p w:rsidRDefault="00CA76AC" w:rsidP="008F4451" w:rsidR="00CA76AC">
      <w:pPr>
        <w:jc w:val="both"/>
      </w:pPr>
    </w:p>
    <w:p w:rsidRDefault="00364982" w:rsidP="000E1BF7" w:rsidR="000E1BF7">
      <w:pPr>
        <w:jc w:val="center"/>
      </w:pPr>
      <w:r>
        <w:t xml:space="preserve">r i j e š i o  </w:t>
      </w:r>
      <w:r w:rsidR="0061490D">
        <w:t>j e</w:t>
      </w:r>
    </w:p>
    <w:p w:rsidRDefault="00DA591A" w:rsidP="00B86E02" w:rsidR="00DA591A"/>
    <w:p w:rsidRDefault="000E1BF7" w:rsidP="000E1BF7" w:rsidR="0061490D" w:rsidRPr="00DA591A">
      <w:pPr>
        <w:jc w:val="both"/>
      </w:pPr>
      <w:r>
        <w:tab/>
      </w:r>
      <w:r w:rsidR="007B2EEA">
        <w:t>1.</w:t>
      </w:r>
      <w:r w:rsidR="00364982">
        <w:t xml:space="preserve"> </w:t>
      </w:r>
      <w:r w:rsidR="006D74E0">
        <w:t>Nalaže se direktoru</w:t>
      </w:r>
      <w:r w:rsidR="006D74E0" w:rsidRPr="007D43FE">
        <w:t xml:space="preserve"> dužnika </w:t>
      </w:r>
      <w:r w:rsidR="006D74E0" w:rsidRPr="00DC58F6">
        <w:t>PIKAC, d.o.o.</w:t>
      </w:r>
      <w:r w:rsidR="006D74E0">
        <w:t>, Jalkovec, Varaždinska ulica, I. odvojak 11, 42000 Varaždin</w:t>
      </w:r>
      <w:r w:rsidR="006D74E0" w:rsidRPr="00594D50">
        <w:t xml:space="preserve">, OIB: </w:t>
      </w:r>
      <w:r w:rsidR="006D74E0" w:rsidRPr="00DC58F6">
        <w:t>90168906620</w:t>
      </w:r>
      <w:r w:rsidR="006D74E0">
        <w:rPr>
          <w:color w:themeColor="text1" w:val="000000"/>
        </w:rPr>
        <w:t xml:space="preserve">, </w:t>
      </w:r>
      <w:r w:rsidR="006D74E0" w:rsidRPr="00EA2BEE">
        <w:rPr>
          <w:u w:val="single"/>
        </w:rPr>
        <w:t>Andriji Pikutić, Budinšćina 18/a, 49284 Budinšćina</w:t>
      </w:r>
      <w:r w:rsidR="006D74E0" w:rsidRPr="00EA2BEE">
        <w:rPr>
          <w:color w:themeColor="text1" w:val="000000"/>
          <w:u w:val="single"/>
        </w:rPr>
        <w:t>, OIB: 89496416510</w:t>
      </w:r>
      <w:r w:rsidR="008F4451" w:rsidRPr="008F4451">
        <w:t xml:space="preserve"> </w:t>
      </w:r>
      <w:r>
        <w:t xml:space="preserve">da na žiro-račun Fonda za </w:t>
      </w:r>
      <w:r w:rsidR="00364982">
        <w:t>namirenje</w:t>
      </w:r>
      <w:r>
        <w:t xml:space="preserve"> troškova stečajnog postupka </w:t>
      </w:r>
      <w:r w:rsidR="00DA591A">
        <w:t xml:space="preserve">otvoren kod Hrvatske poštanske banke </w:t>
      </w:r>
      <w:r w:rsidR="00DA591A" w:rsidRPr="00E76A2D">
        <w:t xml:space="preserve">broj: </w:t>
      </w:r>
      <w:r w:rsidR="00DA591A">
        <w:t>HR6223900011300002746, p</w:t>
      </w:r>
      <w:r w:rsidR="00DA591A" w:rsidRPr="00316E7D">
        <w:rPr>
          <w:rStyle w:val="Naglaeno"/>
          <w:b w:val="false"/>
          <w:color w:val="000000"/>
        </w:rPr>
        <w:t>oziv na broj odobrenja:</w:t>
      </w:r>
      <w:r w:rsidR="00DA591A" w:rsidRPr="00316E7D">
        <w:rPr>
          <w:b/>
          <w:color w:val="000000"/>
        </w:rPr>
        <w:t xml:space="preserve">  </w:t>
      </w:r>
      <w:r w:rsidR="00DA591A" w:rsidRPr="00DA591A">
        <w:t>220</w:t>
      </w:r>
      <w:r w:rsidR="006D74E0">
        <w:t>136</w:t>
      </w:r>
      <w:r w:rsidR="008F4451">
        <w:t>18</w:t>
      </w:r>
      <w:r w:rsidR="00DA591A" w:rsidRPr="00DA591A">
        <w:t xml:space="preserve"> </w:t>
      </w:r>
      <w:r w:rsidRPr="00DA591A">
        <w:t>uplat</w:t>
      </w:r>
      <w:r w:rsidR="00BA3250">
        <w:t>i</w:t>
      </w:r>
      <w:r w:rsidRPr="00DA591A">
        <w:t xml:space="preserve"> iznos</w:t>
      </w:r>
      <w:r w:rsidR="00364982" w:rsidRPr="00DA591A">
        <w:t xml:space="preserve"> predujma</w:t>
      </w:r>
      <w:r w:rsidRPr="00DA591A">
        <w:t xml:space="preserve"> od 1.000,00 kn u roku od 8 dana od dana dostave ovog </w:t>
      </w:r>
      <w:r w:rsidR="00364982" w:rsidRPr="00DA591A">
        <w:t>rješenja</w:t>
      </w:r>
      <w:r w:rsidR="00C85DF1" w:rsidRPr="00DA591A">
        <w:t>.</w:t>
      </w:r>
    </w:p>
    <w:p w:rsidRDefault="0061490D" w:rsidP="000E1BF7" w:rsidR="0061490D">
      <w:pPr>
        <w:jc w:val="both"/>
      </w:pPr>
    </w:p>
    <w:p w:rsidRDefault="0061490D" w:rsidP="000E1BF7" w:rsidR="00A43D05">
      <w:pPr>
        <w:jc w:val="both"/>
      </w:pPr>
      <w:r w:rsidRPr="00DA591A">
        <w:tab/>
      </w:r>
      <w:r w:rsidR="007B2EEA">
        <w:t>2.</w:t>
      </w:r>
      <w:r w:rsidR="00364982" w:rsidRPr="00DA591A">
        <w:t xml:space="preserve"> </w:t>
      </w:r>
      <w:r w:rsidR="006D74E0">
        <w:t>Nalaže se direktoru</w:t>
      </w:r>
      <w:r w:rsidR="006D74E0" w:rsidRPr="007D43FE">
        <w:t xml:space="preserve"> dužnika </w:t>
      </w:r>
      <w:r w:rsidR="006D74E0" w:rsidRPr="00DC58F6">
        <w:t>PIKAC, d.o.o.</w:t>
      </w:r>
      <w:r w:rsidR="006D74E0">
        <w:t>, Jalkovec, Varaždinska ulica, I. odvojak 11, 42000 Varaždin</w:t>
      </w:r>
      <w:r w:rsidR="006D74E0" w:rsidRPr="00594D50">
        <w:t xml:space="preserve">, OIB: </w:t>
      </w:r>
      <w:r w:rsidR="006D74E0" w:rsidRPr="00DC58F6">
        <w:t>90168906620</w:t>
      </w:r>
      <w:r w:rsidR="006D74E0">
        <w:rPr>
          <w:color w:themeColor="text1" w:val="000000"/>
        </w:rPr>
        <w:t xml:space="preserve">, </w:t>
      </w:r>
      <w:r w:rsidR="006D74E0" w:rsidRPr="00EA2BEE">
        <w:rPr>
          <w:u w:val="single"/>
        </w:rPr>
        <w:t>Andriji Pikutić, Budinšćina 18/a, 49284 Budinšćina</w:t>
      </w:r>
      <w:r w:rsidR="006D74E0" w:rsidRPr="00EA2BEE">
        <w:rPr>
          <w:color w:themeColor="text1" w:val="000000"/>
          <w:u w:val="single"/>
        </w:rPr>
        <w:t>, OIB: 89496416510</w:t>
      </w:r>
      <w:r w:rsidR="008F4451" w:rsidRPr="008F4451">
        <w:t xml:space="preserve"> </w:t>
      </w:r>
      <w:r w:rsidR="000E1BF7" w:rsidRPr="00DA591A">
        <w:t>da na žiro-račun ovog suda</w:t>
      </w:r>
      <w:r w:rsidR="001715D3" w:rsidRPr="00DA591A">
        <w:t xml:space="preserve"> broj:</w:t>
      </w:r>
      <w:r w:rsidR="000E1BF7" w:rsidRPr="00DA591A">
        <w:t xml:space="preserve"> </w:t>
      </w:r>
      <w:r w:rsidR="001715D3" w:rsidRPr="00DA591A">
        <w:t xml:space="preserve">HR40 </w:t>
      </w:r>
      <w:r w:rsidR="000E1BF7" w:rsidRPr="00DA591A">
        <w:t>2390</w:t>
      </w:r>
      <w:r w:rsidR="001715D3" w:rsidRPr="00DA591A">
        <w:t xml:space="preserve"> </w:t>
      </w:r>
      <w:r w:rsidR="000E1BF7" w:rsidRPr="00DA591A">
        <w:t>0011</w:t>
      </w:r>
      <w:r w:rsidR="001715D3" w:rsidRPr="00DA591A">
        <w:t xml:space="preserve"> </w:t>
      </w:r>
      <w:r w:rsidR="000E1BF7" w:rsidRPr="00DA591A">
        <w:t>3000</w:t>
      </w:r>
      <w:r w:rsidR="001715D3" w:rsidRPr="00DA591A">
        <w:t xml:space="preserve"> </w:t>
      </w:r>
      <w:r w:rsidR="000E1BF7" w:rsidRPr="00DA591A">
        <w:t xml:space="preserve">02754 </w:t>
      </w:r>
      <w:r w:rsidR="00DA591A" w:rsidRPr="00DA591A">
        <w:t>p</w:t>
      </w:r>
      <w:r w:rsidR="00BD6763">
        <w:rPr>
          <w:rStyle w:val="Naglaeno"/>
          <w:b w:val="false"/>
          <w:color w:val="000000"/>
        </w:rPr>
        <w:t>oziv na broj odobre</w:t>
      </w:r>
      <w:r w:rsidR="00DA591A" w:rsidRPr="00DA591A">
        <w:rPr>
          <w:rStyle w:val="Naglaeno"/>
          <w:b w:val="false"/>
          <w:color w:val="000000"/>
        </w:rPr>
        <w:t>nja:</w:t>
      </w:r>
      <w:r w:rsidR="00DA591A" w:rsidRPr="00DA591A">
        <w:rPr>
          <w:color w:val="000000"/>
        </w:rPr>
        <w:t xml:space="preserve">  </w:t>
      </w:r>
      <w:r w:rsidR="00DA591A" w:rsidRPr="00DA591A">
        <w:t>220</w:t>
      </w:r>
      <w:r w:rsidR="00A43D05">
        <w:t>1</w:t>
      </w:r>
      <w:r w:rsidR="006D74E0">
        <w:t>36</w:t>
      </w:r>
      <w:r w:rsidR="008F4451">
        <w:t>1</w:t>
      </w:r>
      <w:r w:rsidR="00866223">
        <w:t>8</w:t>
      </w:r>
      <w:r w:rsidR="00BA3250">
        <w:t xml:space="preserve"> uplati</w:t>
      </w:r>
      <w:r w:rsidR="000E1BF7" w:rsidRPr="00DA591A">
        <w:t xml:space="preserve"> iznos predujma</w:t>
      </w:r>
      <w:r w:rsidR="006319A8" w:rsidRPr="00DA591A">
        <w:t xml:space="preserve"> za namirenje troškova stečajnog postupka</w:t>
      </w:r>
      <w:r w:rsidR="000E1BF7" w:rsidRPr="00DA591A">
        <w:t xml:space="preserve"> u iznosu od </w:t>
      </w:r>
      <w:r w:rsidR="007B2EEA">
        <w:t>7.650</w:t>
      </w:r>
      <w:r w:rsidR="00364982" w:rsidRPr="00DA591A">
        <w:t>,00</w:t>
      </w:r>
      <w:r w:rsidR="00BA3250">
        <w:t xml:space="preserve"> kn, u roku od 8 dana od dana </w:t>
      </w:r>
      <w:r w:rsidR="000E1BF7" w:rsidRPr="00DA591A">
        <w:t xml:space="preserve">dostave ovog </w:t>
      </w:r>
      <w:r w:rsidR="00364982" w:rsidRPr="00DA591A">
        <w:t>rješenja.</w:t>
      </w:r>
    </w:p>
    <w:p w:rsidRDefault="006D74E0" w:rsidP="000E1BF7" w:rsidR="006D74E0">
      <w:pPr>
        <w:jc w:val="both"/>
      </w:pPr>
    </w:p>
    <w:p w:rsidRDefault="005B1E9A" w:rsidP="000E1BF7" w:rsidR="005B1E9A">
      <w:pPr>
        <w:jc w:val="both"/>
      </w:pPr>
      <w:r>
        <w:tab/>
      </w:r>
      <w:r w:rsidR="007B2EEA">
        <w:t>3.</w:t>
      </w:r>
      <w:r>
        <w:t xml:space="preserve"> </w:t>
      </w:r>
      <w:r w:rsidRPr="005B1E9A">
        <w:t xml:space="preserve">Ako </w:t>
      </w:r>
      <w:r w:rsidR="00BA3250">
        <w:t>direktor</w:t>
      </w:r>
      <w:r w:rsidR="00DA591A" w:rsidRPr="00DA591A">
        <w:t xml:space="preserve"> </w:t>
      </w:r>
      <w:r w:rsidR="00DA591A" w:rsidRPr="003F663D">
        <w:t>dužnika</w:t>
      </w:r>
      <w:r w:rsidR="00DA591A" w:rsidRPr="003F663D">
        <w:rPr>
          <w:color w:themeColor="text1" w:val="000000"/>
        </w:rPr>
        <w:t xml:space="preserve"> </w:t>
      </w:r>
      <w:r w:rsidR="006D74E0">
        <w:t>Andrija Pikutić</w:t>
      </w:r>
      <w:r w:rsidR="003F663D" w:rsidRPr="003F663D">
        <w:t xml:space="preserve"> </w:t>
      </w:r>
      <w:r w:rsidRPr="003F663D">
        <w:t>ne</w:t>
      </w:r>
      <w:r w:rsidRPr="005B1E9A">
        <w:t xml:space="preserve"> plat</w:t>
      </w:r>
      <w:r w:rsidR="00BA3250">
        <w:t>i</w:t>
      </w:r>
      <w:r w:rsidRPr="005B1E9A">
        <w:t xml:space="preserve"> predujam u propisanom roku, na odgovarajući način</w:t>
      </w:r>
      <w:r w:rsidR="00BD6763">
        <w:t>,</w:t>
      </w:r>
      <w:r w:rsidRPr="005B1E9A">
        <w:t xml:space="preserve"> primijenit će se pravila o prisilnoj naplati novčane kazne u parničnom postupku.</w:t>
      </w:r>
    </w:p>
    <w:p w:rsidRDefault="006C6EAC" w:rsidP="000E1BF7" w:rsidR="006C6EAC">
      <w:pPr>
        <w:jc w:val="both"/>
      </w:pPr>
    </w:p>
    <w:p w:rsidRDefault="00B86E02" w:rsidP="00B86E02" w:rsidR="00B86E02">
      <w:pPr>
        <w:jc w:val="center"/>
      </w:pPr>
      <w:r>
        <w:t>Obrazloženje</w:t>
      </w:r>
    </w:p>
    <w:p w:rsidRDefault="00B86E02" w:rsidP="00B86E02" w:rsidR="00B86E02">
      <w:pPr>
        <w:jc w:val="center"/>
      </w:pPr>
    </w:p>
    <w:p w:rsidRDefault="00B86E02" w:rsidP="00B86E02" w:rsidR="00234787">
      <w:pPr>
        <w:jc w:val="both"/>
      </w:pPr>
      <w:r>
        <w:tab/>
      </w:r>
      <w:r w:rsidR="00234787">
        <w:t xml:space="preserve">Predlagatelj </w:t>
      </w:r>
      <w:r w:rsidR="00234787" w:rsidRPr="00E2259C">
        <w:t>RH</w:t>
      </w:r>
      <w:r w:rsidR="00234787">
        <w:t>,</w:t>
      </w:r>
      <w:r w:rsidR="00234787" w:rsidRPr="00E2259C">
        <w:t xml:space="preserve"> Ministarstvo financija, Porezna uprava </w:t>
      </w:r>
      <w:r w:rsidR="002173BD">
        <w:t>Područni ured Varaždin</w:t>
      </w:r>
      <w:r w:rsidR="00234787">
        <w:t xml:space="preserve"> je dana </w:t>
      </w:r>
      <w:r w:rsidR="006D74E0">
        <w:t>14. ožujka</w:t>
      </w:r>
      <w:r w:rsidR="00234787">
        <w:t xml:space="preserve"> 2018. podnio prijedlog </w:t>
      </w:r>
      <w:r w:rsidR="00234787" w:rsidRPr="00E2259C">
        <w:t xml:space="preserve">za otvaranje stečajnog postupka </w:t>
      </w:r>
      <w:r w:rsidR="00234787">
        <w:t xml:space="preserve">nad dužnikom </w:t>
      </w:r>
      <w:r w:rsidR="00234787" w:rsidRPr="00E2259C">
        <w:t xml:space="preserve">iz kojeg prijedloga proizlazi da vjerovnik ima tražbinu prema dužniku u iznosu od </w:t>
      </w:r>
      <w:r w:rsidR="006D74E0" w:rsidRPr="00D4070C">
        <w:t xml:space="preserve">350.821,74 </w:t>
      </w:r>
      <w:r w:rsidR="00234787" w:rsidRPr="00E2259C">
        <w:t xml:space="preserve">kn. </w:t>
      </w:r>
      <w:r w:rsidR="006D74E0" w:rsidRPr="00D4070C">
        <w:t>Uvidom u stanje računa poreznog obveznika na dan 8. ožujka 2018. proizlazi da dug dužnika prema RH Ministarstvu financija iznosi 350.821,74</w:t>
      </w:r>
      <w:r w:rsidR="006D74E0">
        <w:t xml:space="preserve"> kn, a</w:t>
      </w:r>
      <w:r w:rsidR="006D74E0" w:rsidRPr="00D4070C">
        <w:t xml:space="preserve"> uvidom u podatke Ministarstva financija, porezne uprave, Područni ured Varaždin o posjedu imovine dužnika proizlazi da je dužnik vlasnik nekoliko vozila</w:t>
      </w:r>
      <w:r w:rsidR="006D74E0">
        <w:t>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ab/>
        <w:t>Sukladno čl. 114. st.1. SZ-a p</w:t>
      </w:r>
      <w:r w:rsidRPr="005B1E9A">
        <w:t>odnositelj prijedloga za otvaranje stečajnoga postupka dužan je platiti iznos predujma od 1</w:t>
      </w:r>
      <w:r>
        <w:t>.</w:t>
      </w:r>
      <w:r w:rsidRPr="005B1E9A">
        <w:t>000,00 kuna u Fond za namirenje troškova stečajnoga postupka te po nalogu suda u roku od osam dana dodatni iznos predujma koji ne može biti viši od 20.000,00 kuna, ako ovim Zakonom nije drukčije određeno.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ab/>
        <w:t xml:space="preserve">Odredbom čl. 114. st. 3. SZ-a </w:t>
      </w:r>
      <w:r w:rsidRPr="00234787">
        <w:t xml:space="preserve">propisano je da </w:t>
      </w:r>
      <w:r w:rsidR="00234787" w:rsidRPr="00234787">
        <w:t>predlagatelj</w:t>
      </w:r>
      <w:r w:rsidRPr="00234787">
        <w:t xml:space="preserve"> nije duž</w:t>
      </w:r>
      <w:r w:rsidR="00234787" w:rsidRPr="00234787">
        <w:t>an</w:t>
      </w:r>
      <w:r w:rsidRPr="00234787">
        <w:t xml:space="preserve"> platiti predujmove iz čl. 114. SZ-a, ako je </w:t>
      </w:r>
      <w:r w:rsidR="00234787" w:rsidRPr="00234787">
        <w:t>podnio</w:t>
      </w:r>
      <w:r w:rsidRPr="00234787">
        <w:t xml:space="preserve"> prijedlog za otvaranje stečajnoga </w:t>
      </w:r>
      <w:r w:rsidRPr="005B1E9A">
        <w:t>postupka u skladu s člankom 110. stavkom 1. ovoga Zakona</w:t>
      </w:r>
      <w:r>
        <w:t>.</w:t>
      </w:r>
    </w:p>
    <w:p w:rsidRDefault="007B2EEA" w:rsidP="00B86E02" w:rsidR="007B2EEA">
      <w:pPr>
        <w:jc w:val="both"/>
      </w:pPr>
    </w:p>
    <w:p w:rsidRDefault="00B86E02" w:rsidP="00B86E02" w:rsidR="00B86E02">
      <w:pPr>
        <w:jc w:val="both"/>
        <w:rPr>
          <w:rFonts w:eastAsia="Calibri"/>
          <w:lang w:eastAsia="en-US"/>
        </w:rPr>
      </w:pPr>
      <w:r>
        <w:tab/>
        <w:t>Temeljem odredbe čl. 113. st. 1. Stečajnog zakona („narodne novine“ broj 71/2015, u daljnjem tekstu SZ- a</w:t>
      </w:r>
      <w:r w:rsidRPr="005B1E9A">
        <w:rPr>
          <w:rFonts w:eastAsia="Calibri"/>
          <w:lang w:eastAsia="en-US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7B2EEA" w:rsidP="007B2EEA" w:rsidR="007B2EEA">
      <w:pPr>
        <w:jc w:val="both"/>
      </w:pPr>
    </w:p>
    <w:p w:rsidRDefault="007B2EEA" w:rsidP="007B2EEA" w:rsidR="007B2EEA" w:rsidRPr="007F224F">
      <w:pPr>
        <w:ind w:firstLine="708"/>
        <w:jc w:val="both"/>
      </w:pPr>
      <w:r w:rsidRPr="007F224F">
        <w:t xml:space="preserve">Određeni iznos predujma </w:t>
      </w:r>
      <w:r>
        <w:t xml:space="preserve">iz točke 2. izreke rješenja </w:t>
      </w:r>
      <w:r w:rsidRPr="007F224F">
        <w:t xml:space="preserve">sastoji se od troškova izrade štambilja, koji iznosi oko </w:t>
      </w:r>
      <w:r>
        <w:t>150</w:t>
      </w:r>
      <w:r w:rsidRPr="007F224F">
        <w:t xml:space="preserve">,00 kn, troškovi otvaranja novog računa stečajnog dužnika i zatvaranja starog računa, iznos od oko 400,00 kn, troškovi ovjere potpisa stečajnog upravitelja i njegove registracije u sudskom registru, oko 100,00 kn, vođenje knjigovodstva stečajnog dužnika minimalno oko </w:t>
      </w:r>
      <w:r>
        <w:t>1.000</w:t>
      </w:r>
      <w:r w:rsidRPr="007F224F">
        <w:t xml:space="preserve">,00 kn, te preostali iznos na ime troškova koje bi mogao imati stečajni upravitelj, kao što su putni troškovi </w:t>
      </w:r>
      <w:r>
        <w:t>oko 1.000,00 kn</w:t>
      </w:r>
      <w:r w:rsidRPr="007F224F">
        <w:t xml:space="preserve"> kao i nag</w:t>
      </w:r>
      <w:r>
        <w:t>rada stečajnom upravitelju od 5</w:t>
      </w:r>
      <w:r w:rsidRPr="007F224F">
        <w:t xml:space="preserve">.000,00 kn. Ovako utvrđeni troškovi iznose ukupno </w:t>
      </w:r>
      <w:r>
        <w:t>7.650,00</w:t>
      </w:r>
      <w:r w:rsidRPr="007F224F">
        <w:t xml:space="preserve"> kn.</w:t>
      </w:r>
    </w:p>
    <w:p w:rsidRDefault="007B2EEA" w:rsidP="00B86E02" w:rsidR="007B2EEA" w:rsidRPr="005B1E9A">
      <w:pPr>
        <w:jc w:val="both"/>
        <w:rPr>
          <w:rFonts w:eastAsia="Calibri"/>
          <w:lang w:eastAsia="en-US"/>
        </w:rPr>
      </w:pPr>
    </w:p>
    <w:p w:rsidRDefault="00B86E02" w:rsidP="00B86E02" w:rsidR="00B86E02">
      <w:pPr>
        <w:jc w:val="both"/>
      </w:pPr>
      <w:r>
        <w:tab/>
        <w:t>Slijedom navedenog sud je obvezao direktora dužnika na plaćanje predujma za namirenje troškova stečajnog postupka.</w:t>
      </w:r>
    </w:p>
    <w:p w:rsidRDefault="00B86E02" w:rsidP="00B86E02" w:rsidR="00B86E02">
      <w:pPr>
        <w:jc w:val="both"/>
      </w:pPr>
    </w:p>
    <w:p w:rsidRDefault="008F4451" w:rsidP="00B86E02" w:rsidR="00B86E02">
      <w:pPr>
        <w:jc w:val="center"/>
      </w:pPr>
      <w:r>
        <w:t xml:space="preserve">U Varaždinu </w:t>
      </w:r>
      <w:r w:rsidR="00234787">
        <w:t>5</w:t>
      </w:r>
      <w:r w:rsidR="007B2EEA" w:rsidRPr="007B2EEA">
        <w:t>. srpnja</w:t>
      </w:r>
      <w:r w:rsidRPr="007B2EEA">
        <w:t xml:space="preserve"> </w:t>
      </w:r>
      <w:r>
        <w:t>2018</w:t>
      </w:r>
      <w:r w:rsidR="00B86E02">
        <w:t xml:space="preserve">. </w:t>
      </w:r>
    </w:p>
    <w:p w:rsidRDefault="00B86E02" w:rsidP="00B86E02" w:rsidR="00B86E02">
      <w:pPr>
        <w:jc w:val="center"/>
      </w:pPr>
    </w:p>
    <w:p w:rsidRDefault="00B86E02" w:rsidP="00B86E02" w:rsidR="00B86E02">
      <w:pPr>
        <w:jc w:val="center"/>
      </w:pPr>
    </w:p>
    <w:p w:rsidRDefault="00B86E02" w:rsidP="00B86E02" w:rsidR="00B86E02">
      <w:pPr>
        <w:jc w:val="both"/>
      </w:pPr>
      <w:r>
        <w:t xml:space="preserve">                                                                        </w:t>
      </w:r>
      <w:r w:rsidR="005C3331">
        <w:t xml:space="preserve">                            </w:t>
      </w:r>
      <w:r>
        <w:t>SUDAC:</w:t>
      </w:r>
    </w:p>
    <w:p w:rsidRDefault="00B86E02" w:rsidP="00B86E02" w:rsidR="00B86E02">
      <w:pPr>
        <w:jc w:val="both"/>
      </w:pPr>
    </w:p>
    <w:p w:rsidRDefault="00B86E02" w:rsidP="008A2650" w:rsidR="00B86E02">
      <w:pPr>
        <w:jc w:val="both"/>
      </w:pPr>
      <w:r>
        <w:t xml:space="preserve">                                                                          </w:t>
      </w:r>
      <w:r w:rsidR="005C3331">
        <w:t xml:space="preserve">                </w:t>
      </w:r>
      <w:r>
        <w:t xml:space="preserve"> Iris Hatvalić Nemec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 xml:space="preserve">  </w:t>
      </w:r>
    </w:p>
    <w:p w:rsidRDefault="00B86E02" w:rsidP="00B86E02" w:rsidR="00B86E02">
      <w:pPr>
        <w:jc w:val="both"/>
      </w:pPr>
    </w:p>
    <w:p w:rsidRDefault="006D74E0" w:rsidP="00B86E02" w:rsidR="00B86E02">
      <w:pPr>
        <w:jc w:val="both"/>
      </w:pPr>
      <w:r>
        <w:t>UPUTA</w:t>
      </w:r>
      <w:r w:rsidR="00B86E02">
        <w:t xml:space="preserve"> O PRAVNOM LIJEKU:</w:t>
      </w:r>
    </w:p>
    <w:p w:rsidRDefault="00B86E02" w:rsidP="00B86E02" w:rsidR="00B86E02" w:rsidRPr="00B43D2D">
      <w:pPr>
        <w:ind w:firstLine="708"/>
        <w:jc w:val="both"/>
      </w:pPr>
      <w:r w:rsidRPr="00B43D2D">
        <w:t xml:space="preserve">Protiv ovog rješenja dopuštena je žalba Visokom trgovačkom sudu Republike Hrvatske u Zagrebu. Žalba se podnosi pisano, putem ovog suda u </w:t>
      </w:r>
      <w:r>
        <w:t>četiri</w:t>
      </w:r>
      <w:r w:rsidRPr="00B43D2D">
        <w:t xml:space="preserve"> primjerka, u roku od 8 dana od dana dostave prijepisa ovog rješenja.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 xml:space="preserve">DNA: </w:t>
      </w:r>
    </w:p>
    <w:p w:rsidRDefault="00B86E02" w:rsidP="00B86E02" w:rsidR="00B86E02">
      <w:pPr>
        <w:jc w:val="both"/>
      </w:pPr>
      <w:r w:rsidRPr="00450725">
        <w:t xml:space="preserve">- </w:t>
      </w:r>
      <w:r w:rsidR="008F4451">
        <w:t>direktor</w:t>
      </w:r>
      <w:r w:rsidR="00BD6763">
        <w:t xml:space="preserve"> </w:t>
      </w:r>
      <w:r w:rsidR="00BD6763" w:rsidRPr="003F663D">
        <w:t xml:space="preserve">dužnika, </w:t>
      </w:r>
      <w:r w:rsidR="006D74E0">
        <w:t>Andrija Pikutić, Budinšćina 18/a, 49284 Budinšćina</w:t>
      </w:r>
    </w:p>
    <w:p w:rsidRDefault="007B2EEA" w:rsidP="006D74E0" w:rsidR="00B86E02" w:rsidRPr="00BA3250">
      <w:pPr>
        <w:jc w:val="both"/>
      </w:pPr>
      <w:r>
        <w:t>- e-oglasna ploča</w:t>
      </w:r>
    </w:p>
    <w:sectPr w:rsidSect="00B462AA" w:rsidR="00B86E02" w:rsidRPr="00BA325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F6E" w:rsidR="00E16F6E">
      <w:r>
        <w:separator/>
      </w:r>
    </w:p>
  </w:endnote>
  <w:endnote w:id="0" w:type="continuationSeparator">
    <w:p w:rsidRDefault="00E16F6E" w:rsidR="00E16F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F6E" w:rsidR="00E16F6E">
      <w:r>
        <w:separator/>
      </w:r>
    </w:p>
  </w:footnote>
  <w:footnote w:id="0" w:type="continuationSeparator">
    <w:p w:rsidRDefault="00E16F6E" w:rsidR="00E16F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DA9" w:rsidR="0079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26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591A" w:rsidP="00DA591A" w:rsidR="00DA591A">
    <w:pPr>
      <w:jc w:val="right"/>
    </w:pPr>
  </w:p>
  <w:p w:rsidRDefault="006D74E0" w:rsidP="006D74E0" w:rsidR="006D74E0">
    <w:pPr>
      <w:jc w:val="right"/>
    </w:pPr>
    <w:r>
      <w:t>Poslovni broj: 4 St-136/18-8</w:t>
    </w:r>
  </w:p>
  <w:p w:rsidRDefault="00792DA9" w:rsidP="00B462AA" w:rsidR="00792DA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345341"/>
      <w:docPartObj>
        <w:docPartGallery w:val="Page Numbers (Top of Page)"/>
        <w:docPartUnique/>
      </w:docPartObj>
    </w:sdtPr>
    <w:sdtEndPr/>
    <w:sdtContent>
      <w:p w:rsidRDefault="00DA591A" w:rsidR="00DA59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2650">
          <w:rPr>
            <w:noProof/>
          </w:rPr>
          <w:t>1</w:t>
        </w:r>
        <w:r>
          <w:fldChar w:fldCharType="end"/>
        </w:r>
      </w:p>
    </w:sdtContent>
  </w:sdt>
  <w:p w:rsidRDefault="00DA591A" w:rsidP="00DA591A" w:rsidR="00DA591A">
    <w:pPr>
      <w:jc w:val="right"/>
    </w:pPr>
    <w:r>
      <w:t xml:space="preserve">Poslovni broj: 4 </w:t>
    </w:r>
    <w:r w:rsidR="00157936">
      <w:t>St-</w:t>
    </w:r>
    <w:r w:rsidR="006D74E0">
      <w:t>136/18-8</w:t>
    </w:r>
  </w:p>
  <w:p w:rsidRDefault="00DA591A" w:rsidR="00DA59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A1050"/>
    <w:multiLevelType w:val="hybridMultilevel"/>
    <w:tmpl w:val="1464AEE6"/>
    <w:lvl w:tplc="4142E59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FBD447F"/>
    <w:multiLevelType w:val="hybridMultilevel"/>
    <w:tmpl w:val="8780B81E"/>
    <w:lvl w:tplc="00D2CA5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BF7"/>
    <w:rsid w:val="000142D7"/>
    <w:rsid w:val="000429F8"/>
    <w:rsid w:val="00094216"/>
    <w:rsid w:val="000E1BF7"/>
    <w:rsid w:val="000E74A2"/>
    <w:rsid w:val="000F57FA"/>
    <w:rsid w:val="00112417"/>
    <w:rsid w:val="00157936"/>
    <w:rsid w:val="001715D3"/>
    <w:rsid w:val="00175B62"/>
    <w:rsid w:val="001F03ED"/>
    <w:rsid w:val="002071D3"/>
    <w:rsid w:val="002173BD"/>
    <w:rsid w:val="00226DEA"/>
    <w:rsid w:val="00231407"/>
    <w:rsid w:val="00234787"/>
    <w:rsid w:val="002866BD"/>
    <w:rsid w:val="002911F7"/>
    <w:rsid w:val="00316E7D"/>
    <w:rsid w:val="00364982"/>
    <w:rsid w:val="003A3E79"/>
    <w:rsid w:val="003B5449"/>
    <w:rsid w:val="003D59E8"/>
    <w:rsid w:val="003D74E3"/>
    <w:rsid w:val="003F663D"/>
    <w:rsid w:val="0040505D"/>
    <w:rsid w:val="004D2BF3"/>
    <w:rsid w:val="00513515"/>
    <w:rsid w:val="0054233E"/>
    <w:rsid w:val="005547A1"/>
    <w:rsid w:val="005825F5"/>
    <w:rsid w:val="005B1E9A"/>
    <w:rsid w:val="005C3331"/>
    <w:rsid w:val="0061490D"/>
    <w:rsid w:val="006319A8"/>
    <w:rsid w:val="00642814"/>
    <w:rsid w:val="00643ECC"/>
    <w:rsid w:val="00652620"/>
    <w:rsid w:val="006836B4"/>
    <w:rsid w:val="006A4441"/>
    <w:rsid w:val="006C6EAC"/>
    <w:rsid w:val="006D74E0"/>
    <w:rsid w:val="0073178E"/>
    <w:rsid w:val="00771759"/>
    <w:rsid w:val="00792DA9"/>
    <w:rsid w:val="007B2EEA"/>
    <w:rsid w:val="007B79D9"/>
    <w:rsid w:val="007E5140"/>
    <w:rsid w:val="0082482A"/>
    <w:rsid w:val="00830D39"/>
    <w:rsid w:val="00866223"/>
    <w:rsid w:val="008A2650"/>
    <w:rsid w:val="008A6E19"/>
    <w:rsid w:val="008B02FF"/>
    <w:rsid w:val="008F4451"/>
    <w:rsid w:val="009D2EBA"/>
    <w:rsid w:val="00A00ADE"/>
    <w:rsid w:val="00A43D05"/>
    <w:rsid w:val="00A57819"/>
    <w:rsid w:val="00AE7262"/>
    <w:rsid w:val="00B462AA"/>
    <w:rsid w:val="00B510AE"/>
    <w:rsid w:val="00B73CAF"/>
    <w:rsid w:val="00B86E02"/>
    <w:rsid w:val="00BA3250"/>
    <w:rsid w:val="00BA6714"/>
    <w:rsid w:val="00BD6763"/>
    <w:rsid w:val="00BE4379"/>
    <w:rsid w:val="00BF28D9"/>
    <w:rsid w:val="00C06163"/>
    <w:rsid w:val="00C36C9D"/>
    <w:rsid w:val="00C85DF1"/>
    <w:rsid w:val="00CA76AC"/>
    <w:rsid w:val="00CC6CEB"/>
    <w:rsid w:val="00CE562E"/>
    <w:rsid w:val="00CE68F3"/>
    <w:rsid w:val="00D37473"/>
    <w:rsid w:val="00D77157"/>
    <w:rsid w:val="00DA591A"/>
    <w:rsid w:val="00E145A4"/>
    <w:rsid w:val="00E16F6E"/>
    <w:rsid w:val="00F55BB3"/>
    <w:rsid w:val="00F55DB3"/>
    <w:rsid w:val="00F562EF"/>
    <w:rsid w:val="00F97F93"/>
    <w:rsid w:val="00FB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4451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true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7715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A591A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DA591A"/>
    <w:rPr>
      <w:b/>
      <w:bCs/>
    </w:rPr>
  </w:style>
  <w:style w:styleId="Odlomakpopisa" w:type="paragraph">
    <w:name w:val="List Paragraph"/>
    <w:basedOn w:val="Normal"/>
    <w:uiPriority w:val="34"/>
    <w:qFormat/>
    <w:rsid w:val="00BA3250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semiHidden/>
    <w:rsid w:val="008F4451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8A26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65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65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65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65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4451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1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1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7715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A591A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DA591A"/>
    <w:rPr>
      <w:b/>
      <w:bCs/>
    </w:rPr>
  </w:style>
  <w:style w:styleId="Odlomakpopisa" w:type="paragraph">
    <w:name w:val="List Paragraph"/>
    <w:basedOn w:val="Normal"/>
    <w:uiPriority w:val="34"/>
    <w:qFormat/>
    <w:rsid w:val="00BA3250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semiHidden/>
    <w:rsid w:val="008F4451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8A26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65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65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65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65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64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9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St-136/2018-8</izvorni_sadrzaj>
    <derivirana_varijabla naziv="DomainObject.Oznaka_1">St-136/2018-8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14.3.2018</izvorni_sadrzaj>
    <derivirana_varijabla naziv="DomainObject.Predmet.Opis_1">Prijedlog za otvaranje st. postupka 14.3.2018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St-136/2018</izvorni_sadrzaj>
    <derivirana_varijabla naziv="DomainObject.Predmet.OznakaBroj_1">St-136/2018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PIKAC, d.o.o. za proizvodnju,trgovinu, uvoz-izvoz i zastupanje zastupanog po punomoćniku Andrija Pikutić, direktor</izvorni_sadrzaj>
    <derivirana_varijabla naziv="DomainObject.Predmet.ProtustrankaFormated_1">  PIKAC, d.o.o. za proizvodnju,trgovinu, uvoz-izvoz i zastupanje zastupanog po punomoćniku Andrija Pikutić, direktor</derivirana_varijabla>
  </DomainObject.Predmet.ProtustrankaFormated>
  <DomainObject.Predmet.ProtustrankaFormatedOIB>
    <izvorni_sadrzaj>  PIKAC, d.o.o. za proizvodnju,trgovinu, uvoz-izvoz i zastupanje, OIB 90168906620 zastupanog po punomoćniku Andrija Pikutić, direktor</izvorni_sadrzaj>
    <derivirana_varijabla naziv="DomainObject.Predmet.ProtustrankaFormatedOIB_1">  PIKAC, d.o.o. za proizvodnju,trgovinu, uvoz-izvoz i zastupanje, OIB 90168906620 zastupanog po punomoćniku Andrija Pikutić, direktor</derivirana_varijabla>
  </DomainObject.Predmet.ProtustrankaFormatedOIB>
  <DomainObject.Predmet.ProtustrankaFormatedWithAdress>
    <izvorni_sadrzaj> PIKAC, d.o.o. za proizvodnju,trgovinu, uvoz-izvoz i zastupanje, Varaždinska ulica, I odvojak 11, 42000 Jalkovec zastupanog po punomoćniku Andrija Pikutić, direktor</izvorni_sadrzaj>
    <derivirana_varijabla naziv="DomainObject.Predmet.ProtustrankaFormatedWithAdress_1"> PIKAC, d.o.o. za proizvodnju,trgovinu, uvoz-izvoz i zastupanje, Varaždinska ulica, I odvojak 11, 42000 Jalkovec zastupanog po punomoćniku Andrija Pikutić, direktor</derivirana_varijabla>
  </DomainObject.Predmet.ProtustrankaFormatedWithAdress>
  <DomainObject.Predmet.ProtustrankaFormatedWithAdressOIB>
    <izvorni_sadrzaj> PIKAC, d.o.o. za proizvodnju,trgovinu, uvoz-izvoz i zastupanje, OIB 90168906620, Varaždinska ulica, I odvojak 11, 42000 Jalkovec zastupanog po punomoćniku Andrija Pikutić, direktor</izvorni_sadrzaj>
    <derivirana_varijabla naziv="DomainObject.Predmet.ProtustrankaFormatedWithAdressOIB_1"> PIKAC, d.o.o. za proizvodnju,trgovinu, uvoz-izvoz i zastupanje, OIB 90168906620, Varaždinska ulica, I odvojak 11, 42000 Jalkovec zastupanog po punomoćniku Andrija Pikutić, direktor</derivirana_varijabla>
  </DomainObject.Predmet.ProtustrankaFormatedWithAdressOIB>
  <DomainObject.Predmet.ProtustrankaWithAdress>
    <izvorni_sadrzaj>PIKAC, d.o.o. za proizvodnju,trgovinu, uvoz-izvoz i zastupanje Varaždinska ulica, I odvojak 11, 42000 Jalkovec</izvorni_sadrzaj>
    <derivirana_varijabla naziv="DomainObject.Predmet.ProtustrankaWithAdress_1">PIKAC, d.o.o. za proizvodnju,trgovinu, uvoz-izvoz i zastupanje Varaždinska ulica, I odvojak 11, 42000 Jalkovec</derivirana_varijabla>
  </DomainObject.Predmet.ProtustrankaWithAdress>
  <DomainObject.Predmet.ProtustrankaWithAdressOIB>
    <izvorni_sadrzaj>PIKAC, d.o.o. za proizvodnju,trgovinu, uvoz-izvoz i zastupanje, OIB 90168906620, Varaždinska ulica, I odvojak 11, 42000 Jalkovec</izvorni_sadrzaj>
    <derivirana_varijabla naziv="DomainObject.Predmet.ProtustrankaWithAdressOIB_1">PIKAC, d.o.o. za proizvodnju,trgovinu, uvoz-izvoz i zastupanje, OIB 90168906620, Varaždinska ulica, I odvojak 11, 42000 Jalkovec</derivirana_varijabla>
  </DomainObject.Predmet.ProtustrankaWithAdressOIB>
  <DomainObject.Predmet.ProtustrankaNazivFormated>
    <izvorni_sadrzaj>PIKAC, d.o.o. za proizvodnju,trgovinu, uvoz-izvoz i zastupanje</izvorni_sadrzaj>
    <derivirana_varijabla naziv="DomainObject.Predmet.ProtustrankaNazivFormated_1">PIKAC, d.o.o. za proizvodnju,trgovinu, uvoz-izvoz i zastupanje</derivirana_varijabla>
  </DomainObject.Predmet.ProtustrankaNazivFormated>
  <DomainObject.Predmet.ProtustrankaNazivFormatedOIB>
    <izvorni_sadrzaj>PIKAC, d.o.o. za proizvodnju,trgovinu, uvoz-izvoz i zastupanje, OIB 90168906620</izvorni_sadrzaj>
    <derivirana_varijabla naziv="DomainObject.Predmet.ProtustrankaNazivFormatedOIB_1">PIKAC, d.o.o. za proizvodnju,trgovinu, uvoz-izvoz i zastupanje, OIB 90168906620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Varaždin zastupanog po punomoćniku RH Županijsko državno odvjetništvo u Varaždinu</izvorni_sadrzaj>
    <derivirana_varijabla naziv="DomainObject.Predmet.StrankaFormated_1">  RH Ministarstvo financija - Porezna uprava, Područni ured Varaždin zastupanog po punomoćniku RH Županijsko državno odvjetništvo u Varaždinu</derivirana_varijabla>
  </DomainObject.Predmet.StrankaFormated>
  <DomainObject.Predmet.StrankaFormatedOIB>
    <izvorni_sadrzaj>  RH Ministarstvo financija - Porezna uprava, Područni ured Varaždin, OIB 18683136487 zastupanog po punomoćniku RH Županijsko državno odvjetništvo u Varaždinu</izvorni_sadrzaj>
    <derivirana_varijabla naziv="DomainObject.Predmet.StrankaFormatedOIB_1">  RH Ministarstvo financija - Porezna uprava, Područni ured Varaždin, OIB 18683136487 zastupanog po punomoćniku RH Županijsko državno odvjetništvo u Varaždinu</derivirana_varijabla>
  </DomainObject.Predmet.StrankaFormatedOIB>
  <DomainObject.Predmet.StrankaFormatedWithAdress>
    <izvorni_sadrzaj> RH Ministarstvo financija - Porezna uprava, Područni ured Varaždin, Graberje 1, 42000 Varaždin zastupanog po punomoćniku RH Županijsko državno odvjetništvo u Varaždinu</izvorni_sadrzaj>
    <derivirana_varijabla naziv="DomainObject.Predmet.StrankaFormatedWithAdress_1"> RH Ministarstvo financija - Porezna uprava, Područni ured Varaždin, Graberje 1, 42000 Varaždin zastupanog po punomoćniku RH Županijsko državno odvjetništvo u Varaždinu</derivirana_varijabla>
  </DomainObject.Predmet.StrankaFormatedWithAdress>
  <DomainObject.Predmet.StrankaFormatedWithAdressOIB>
    <izvorni_sadrzaj> RH Ministarstvo financija - Porezna uprava, Područni ured Varaždin, OIB 18683136487, Graberje 1, 42000 Varaždin zastupanog po punomoćniku RH Županijsko državno odvjetništvo u Varaždinu</izvorni_sadrzaj>
    <derivirana_varijabla naziv="DomainObject.Predmet.StrankaFormatedWithAdressOIB_1"> RH Ministarstvo financija - Porezna uprava, Područni ured Varaždin, OIB 18683136487, Graberje 1, 42000 Varaždin zastupanog po punomoćniku RH Županijsko državno odvjetništvo u Varaždinu</derivirana_varijabla>
  </DomainObject.Predmet.StrankaFormatedWithAdressOIB>
  <DomainObject.Predmet.StrankaWithAdress>
    <izvorni_sadrzaj>RH Ministarstvo financija - Porezna uprava, Područni ured Varaždin Graberje 1,42000 Varaždin</izvorni_sadrzaj>
    <derivirana_varijabla naziv="DomainObject.Predmet.StrankaWithAdress_1">RH Ministarstvo financija - Porezna uprava, Područni ured Varaždin Graberje 1,42000 Varaždin</derivirana_varijabla>
  </DomainObject.Predmet.StrankaWithAdress>
  <DomainObject.Predmet.StrankaWithAdressOIB>
    <izvorni_sadrzaj>RH Ministarstvo financija - Porezna uprava, Područni ured Varaždin, OIB 18683136487, Graberje 1,42000 Varaždin</izvorni_sadrzaj>
    <derivirana_varijabla naziv="DomainObject.Predmet.StrankaWithAdressOIB_1">RH Ministarstvo financija - Porezna uprava, Područni ured Varaždin, OIB 18683136487, Graberje 1,42000 Varaždin</derivirana_varijabla>
  </DomainObject.Predmet.StrankaWithAdressOIB>
  <DomainObject.Predmet.StrankaNazivFormated>
    <izvorni_sadrzaj>RH Ministarstvo financija - Porezna uprava, Područni ured Varaždin</izvorni_sadrzaj>
    <derivirana_varijabla naziv="DomainObject.Predmet.StrankaNazivFormated_1">RH Ministarstvo financija - Porezna uprava, Područni ured Varaždin</derivirana_varijabla>
  </DomainObject.Predmet.StrankaNazivFormated>
  <DomainObject.Predmet.StrankaNazivFormatedOIB>
    <izvorni_sadrzaj>RH Ministarstvo financija - Porezna uprava, Područni ured Varaždin, OIB 18683136487</izvorni_sadrzaj>
    <derivirana_varijabla naziv="DomainObject.Predmet.StrankaNazivFormatedOIB_1">RH Ministarstvo financija -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350821.74</izvorni_sadrzaj>
    <derivirana_varijabla naziv="DomainObject.Predmet.TrenutnaVrijednost_1">350821.74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Varaždin zastupanog po punomoćniku RH Županijsko državno odvjetništvo u Varaždinu</item>
    </izvorni_sadrzaj>
    <derivirana_varijabla naziv="DomainObject.Predmet.StrankaListFormated_1">
      <item>RH Ministarstvo financija - Porezna uprava, Područni ured Varaždin zastupanog po punomoćniku RH Županijsko državno odvjetništvo u Varaždinu</item>
    </derivirana_varijabla>
  </DomainObject.Predmet.StrankaListFormated>
  <DomainObject.Predmet.StrankaListFormatedOIB>
    <izvorni_sadrzaj>
      <item>RH Ministarstvo financija - Porezna uprava, Područni ured Varaždin, OIB 18683136487 zastupanog po punomoćniku RH Županijsko državno odvjetništvo u Varaždinu</item>
    </izvorni_sadrzaj>
    <derivirana_varijabla naziv="DomainObject.Predmet.StrankaListFormatedOIB_1">
      <item>RH Ministarstvo financija - Porezna uprava, Područni ured Varaždin, OIB 18683136487 zastupanog po punomoćniku RH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Varaždin, Graberje 1, 42000 Varaždin zastupanog po punomoćniku RH Županijsko državno odvjetništvo u Varaždinu</item>
    </izvorni_sadrzaj>
    <derivirana_varijabla naziv="DomainObject.Predmet.StrankaListFormatedWithAdress_1">
      <item>RH Ministarstvo financija - Porezna uprava, Područni ured Varaždin, Graberje 1, 42000 Varaždin zastupanog po punomoćniku RH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Varaždin, OIB 18683136487, Graberje 1, 42000 Varaždin zastupanog po punomoćniku RH Županijsko državno odvjetništvo u Varaždinu</item>
    </izvorni_sadrzaj>
    <derivirana_varijabla naziv="DomainObject.Predmet.StrankaListFormatedWithAdressOIB_1">
      <item>RH Ministarstvo financija - Porezna uprava, Područni ured Varaždin, OIB 18683136487, Graberje 1, 42000 Varaždin zastupanog po punomoćniku RH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Varaždin</item>
    </izvorni_sadrzaj>
    <derivirana_varijabla naziv="DomainObject.Predmet.StrankaListNazivFormated_1">
      <item>RH Ministarstvo financija - Porezna uprava, Područni ured Varaždin</item>
    </derivirana_varijabla>
  </DomainObject.Predmet.StrankaListNazivFormated>
  <DomainObject.Predmet.StrankaListNazivFormatedOIB>
    <izvorni_sadrzaj>
      <item>RH Ministarstvo financija - Porezna uprava, Područni ured Varaždin, OIB 18683136487</item>
    </izvorni_sadrzaj>
    <derivirana_varijabla naziv="DomainObject.Predmet.StrankaListNazivFormatedOIB_1">
      <item>RH Ministarstvo financija - Porezna uprava, Područni ured Varaždin, OIB 18683136487</item>
    </derivirana_varijabla>
  </DomainObject.Predmet.StrankaListNazivFormatedOIB>
  <DomainObject.Predmet.ProtuStrankaListFormated>
    <izvorni_sadrzaj>
      <item>PIKAC, d.o.o. za proizvodnju,trgovinu, uvoz-izvoz i zastupanje zastupanog po punomoćniku Andrija Pikutić, direktor</item>
    </izvorni_sadrzaj>
    <derivirana_varijabla naziv="DomainObject.Predmet.ProtuStrankaListFormated_1">
      <item>PIKAC, d.o.o. za proizvodnju,trgovinu, uvoz-izvoz i zastupanje zastupanog po punomoćniku Andrija Pikutić, direktor</item>
    </derivirana_varijabla>
  </DomainObject.Predmet.ProtuStrankaListFormated>
  <DomainObject.Predmet.ProtuStrankaListFormatedOIB>
    <izvorni_sadrzaj>
      <item>PIKAC, d.o.o. za proizvodnju,trgovinu, uvoz-izvoz i zastupanje, OIB 90168906620 zastupanog po punomoćniku Andrija Pikutić, direktor</item>
    </izvorni_sadrzaj>
    <derivirana_varijabla naziv="DomainObject.Predmet.ProtuStrankaListFormatedOIB_1">
      <item>PIKAC, d.o.o. za proizvodnju,trgovinu, uvoz-izvoz i zastupanje, OIB 90168906620 zastupanog po punomoćniku Andrija Pikutić, direktor</item>
    </derivirana_varijabla>
  </DomainObject.Predmet.ProtuStrankaListFormatedOIB>
  <DomainObject.Predmet.ProtuStrankaListFormatedWithAdress>
    <izvorni_sadrzaj>
      <item>PIKAC, d.o.o. za proizvodnju,trgovinu, uvoz-izvoz i zastupanje, Varaždinska ulica, I odvojak 11, 42000 Jalkovec zastupanog po punomoćniku Andrija Pikutić, direktor</item>
    </izvorni_sadrzaj>
    <derivirana_varijabla naziv="DomainObject.Predmet.ProtuStrankaListFormatedWithAdress_1">
      <item>PIKAC, d.o.o. za proizvodnju,trgovinu, uvoz-izvoz i zastupanje, Varaždinska ulica, I odvojak 11, 42000 Jalkovec zastupanog po punomoćniku Andrija Pikutić, direktor</item>
    </derivirana_varijabla>
  </DomainObject.Predmet.ProtuStrankaListFormatedWithAdress>
  <DomainObject.Predmet.ProtuStrankaListFormatedWithAdressOIB>
    <izvorni_sadrzaj>
      <item>PIKAC, d.o.o. za proizvodnju,trgovinu, uvoz-izvoz i zastupanje, OIB 90168906620, Varaždinska ulica, I odvojak 11, 42000 Jalkovec zastupanog po punomoćniku Andrija Pikutić, direktor</item>
    </izvorni_sadrzaj>
    <derivirana_varijabla naziv="DomainObject.Predmet.ProtuStrankaListFormatedWithAdressOIB_1">
      <item>PIKAC, d.o.o. za proizvodnju,trgovinu, uvoz-izvoz i zastupanje, OIB 90168906620, Varaždinska ulica, I odvojak 11, 42000 Jalkovec zastupanog po punomoćniku Andrija Pikutić, direktor</item>
    </derivirana_varijabla>
  </DomainObject.Predmet.ProtuStrankaListFormatedWithAdressOIB>
  <DomainObject.Predmet.ProtuStrankaListNazivFormated>
    <izvorni_sadrzaj>
      <item>PIKAC, d.o.o. za proizvodnju,trgovinu, uvoz-izvoz i zastupanje</item>
    </izvorni_sadrzaj>
    <derivirana_varijabla naziv="DomainObject.Predmet.ProtuStrankaListNazivFormated_1">
      <item>PIKAC, d.o.o. za proizvodnju,trgovinu, uvoz-izvoz i zastupanje</item>
    </derivirana_varijabla>
  </DomainObject.Predmet.ProtuStrankaListNazivFormated>
  <DomainObject.Predmet.ProtuStrankaListNazivFormatedOIB>
    <izvorni_sadrzaj>
      <item>PIKAC, d.o.o. za proizvodnju,trgovinu, uvoz-izvoz i zastupanje, OIB 90168906620</item>
    </izvorni_sadrzaj>
    <derivirana_varijabla naziv="DomainObject.Predmet.ProtuStrankaListNazivFormatedOIB_1">
      <item>PIKAC, d.o.o. za proizvodnju,trgovinu, uvoz-izvoz i zastupanje, OIB 90168906620</item>
    </derivirana_varijabla>
  </DomainObject.Predmet.ProtuStrankaListNazivFormatedOIB>
  <DomainObject.Predmet.OstaliListFormated>
    <izvorni_sadrzaj>
      <item>Andrija Pikutić, direktor punomoćnik sudionika u postupku PIKAC, d.o.o. za proizvodnju,trgovinu, uvoz-izvoz i zastupanje</item>
      <item>Financijska agencija</item>
      <item>e-Oglasna</item>
      <item>Sudski registar Trgovačkog suda u Varaždinu</item>
      <item>RH Županijsko državno odvjetništvo u Varaždinu punomoćnik sudionika u postupku RH Ministarstvo financija - Porezna uprava, Područni ured Varaždin</item>
      <item>Zrinka Kljaić Pintarić</item>
      <item>Darko Gluhak</item>
    </izvorni_sadrzaj>
    <derivirana_varijabla naziv="DomainObject.Predmet.OstaliListFormated_1">
      <item>Andrija Pikutić, direktor punomoćnik sudionika u postupku PIKAC, d.o.o. za proizvodnju,trgovinu, uvoz-izvoz i zastupanje</item>
      <item>Financijska agencija</item>
      <item>e-Oglasna</item>
      <item>Sudski registar Trgovačkog suda u Varaždinu</item>
      <item>RH Županijsko državno odvjetništvo u Varaždinu punomoćnik sudionika u postupku RH Ministarstvo financija - Porezna uprava, Područni ured Varaždin</item>
      <item>Zrinka Kljaić Pintarić</item>
      <item>Darko Gluhak</item>
    </derivirana_varijabla>
  </DomainObject.Predmet.OstaliListFormated>
  <DomainObject.Predmet.OstaliListFormatedOIB>
    <izvorni_sadrzaj>
      <item>Andrija Pikutić, direktor, OIB 89496416510 punomoćnik sudionika u postupku PIKAC, d.o.o. za proizvodnju,trgovinu, uvoz-izvoz i zastupanje</item>
      <item>Financijska agencija, OIB 85821130368</item>
      <item>e-Oglasna</item>
      <item>Sudski registar Trgovačkog suda u Varaždinu</item>
      <item>RH Županijsko državno odvjetništvo u Varaždinu punomoćnik sudionika u postupku RH Ministarstvo financija - Porezna uprava, Područni ured Varaždin</item>
      <item>Zrinka Kljaić Pintarić, OIB 71081006122</item>
      <item>Darko Gluhak, OIB 05603428115</item>
    </izvorni_sadrzaj>
    <derivirana_varijabla naziv="DomainObject.Predmet.OstaliListFormatedOIB_1">
      <item>Andrija Pikutić, direktor, OIB 89496416510 punomoćnik sudionika u postupku PIKAC, d.o.o. za proizvodnju,trgovinu, uvoz-izvoz i zastupanje</item>
      <item>Financijska agencija, OIB 85821130368</item>
      <item>e-Oglasna</item>
      <item>Sudski registar Trgovačkog suda u Varaždinu</item>
      <item>RH Županijsko državno odvjetništvo u Varaždinu punomoćnik sudionika u postupku RH Ministarstvo financija - Porezna uprava, Područni ured Varaždin</item>
      <item>Zrinka Kljaić Pintarić, OIB 71081006122</item>
      <item>Darko Gluhak, OIB 05603428115</item>
    </derivirana_varijabla>
  </DomainObject.Predmet.OstaliListFormatedOIB>
  <DomainObject.Predmet.OstaliListFormatedWithAdress>
    <izvorni_sadrzaj>
      <item>Andrija Pikutić, direktor, Budinšćina 18a, 49284 Budinšćina punomoćnik sudionika u postupku PIKAC, d.o.o. za proizvodnju,trgovinu, uvoz-izvoz i zastupanje</item>
      <item>Financijska agencija, Ulica grada Vukovara 70, 10000 Zagreb</item>
      <item>e-Oglasna</item>
      <item>Sudski registar Trgovačkog suda u Varaždinu, B.Radića 2, 42000 Varaždin</item>
      <item>RH Županijsko državno odvjetništvo u Varaždinu, B.Radića 2, 42000 Varaždin punomoćnik sudionika u postupku RH Ministarstvo financija - Porezna uprava, Područni ured Varaždin</item>
      <item>Zrinka Kljaić Pintarić, Zagrebačka 25, 42000 Varaždin</item>
      <item>Darko Gluhak, Galovec 6, 49282 Galovec</item>
    </izvorni_sadrzaj>
    <derivirana_varijabla naziv="DomainObject.Predmet.OstaliListFormatedWithAdress_1">
      <item>Andrija Pikutić, direktor, Budinšćina 18a, 49284 Budinšćina punomoćnik sudionika u postupku PIKAC, d.o.o. za proizvodnju,trgovinu, uvoz-izvoz i zastupanje</item>
      <item>Financijska agencija, Ulica grada Vukovara 70, 10000 Zagreb</item>
      <item>e-Oglasna</item>
      <item>Sudski registar Trgovačkog suda u Varaždinu, B.Radića 2, 42000 Varaždin</item>
      <item>RH Županijsko državno odvjetništvo u Varaždinu, B.Radića 2, 42000 Varaždin punomoćnik sudionika u postupku RH Ministarstvo financija - Porezna uprava, Područni ured Varaždin</item>
      <item>Zrinka Kljaić Pintarić, Zagrebačka 25, 42000 Varaždin</item>
      <item>Darko Gluhak, Galovec 6, 49282 Galovec</item>
    </derivirana_varijabla>
  </DomainObject.Predmet.OstaliListFormatedWithAdress>
  <DomainObject.Predmet.OstaliListFormatedWithAdressOIB>
    <izvorni_sadrzaj>
      <item>Andrija Pikutić, direktor, OIB 89496416510, Budinšćina 18a, 49284 Budinšćina punomoćnik sudionika u postupku PIKAC, d.o.o. za proizvodnju,trgovinu, uvoz-izvoz i zastupanje</item>
      <item>Financijska agencija, OIB 85821130368, Ulica grada Vukovara 70, 10000 Zagreb</item>
      <item>e-Oglasna</item>
      <item>Sudski registar Trgovačkog suda u Varaždinu, B.Radića 2, 42000 Varaždin</item>
      <item>RH Županijsko državno odvjetništvo u Varaždinu, B.Radića 2, 42000 Varaždin punomoćnik sudionika u postupku RH Ministarstvo financija - Porezna uprava, Područni ured Varaždin</item>
      <item>Zrinka Kljaić Pintarić, OIB 71081006122, Zagrebačka 25, 42000 Varaždin</item>
      <item>Darko Gluhak, OIB 05603428115, Galovec 6, 49282 Galovec</item>
    </izvorni_sadrzaj>
    <derivirana_varijabla naziv="DomainObject.Predmet.OstaliListFormatedWithAdressOIB_1">
      <item>Andrija Pikutić, direktor, OIB 89496416510, Budinšćina 18a, 49284 Budinšćina punomoćnik sudionika u postupku PIKAC, d.o.o. za proizvodnju,trgovinu, uvoz-izvoz i zastupanje</item>
      <item>Financijska agencija, OIB 85821130368, Ulica grada Vukovara 70, 10000 Zagreb</item>
      <item>e-Oglasna</item>
      <item>Sudski registar Trgovačkog suda u Varaždinu, B.Radića 2, 42000 Varaždin</item>
      <item>RH Županijsko državno odvjetništvo u Varaždinu, B.Radića 2, 42000 Varaždin punomoćnik sudionika u postupku RH Ministarstvo financija - Porezna uprava, Područni ured Varaždin</item>
      <item>Zrinka Kljaić Pintarić, OIB 71081006122, Zagrebačka 25, 42000 Varaždin</item>
      <item>Darko Gluhak, OIB 05603428115, Galovec 6, 49282 Galovec</item>
    </derivirana_varijabla>
  </DomainObject.Predmet.OstaliListFormatedWithAdressOIB>
  <DomainObject.Predmet.OstaliListNazivFormated>
    <izvorni_sadrzaj>
      <item>Andrija Pikutić, direktor</item>
      <item>Financijska agencija</item>
      <item>e-Oglasna</item>
      <item>Sudski registar Trgovačkog suda u Varaždinu</item>
      <item>RH Županijsko državno odvjetništvo u Varaždinu</item>
      <item>Zrinka Kljaić Pintarić</item>
      <item>Darko Gluhak</item>
    </izvorni_sadrzaj>
    <derivirana_varijabla naziv="DomainObject.Predmet.OstaliListNazivFormated_1">
      <item>Andrija Pikutić, direktor</item>
      <item>Financijska agencija</item>
      <item>e-Oglasna</item>
      <item>Sudski registar Trgovačkog suda u Varaždinu</item>
      <item>RH Županijsko državno odvjetništvo u Varaždinu</item>
      <item>Zrinka Kljaić Pintarić</item>
      <item>Darko Gluhak</item>
    </derivirana_varijabla>
  </DomainObject.Predmet.OstaliListNazivFormated>
  <DomainObject.Predmet.OstaliListNazivFormatedOIB>
    <izvorni_sadrzaj>
      <item>Andrija Pikutić, direktor, OIB 89496416510</item>
      <item>Financijska agencija, OIB 85821130368</item>
      <item>e-Oglasna</item>
      <item>Sudski registar Trgovačkog suda u Varaždinu</item>
      <item>RH Županijsko državno odvjetništvo u Varaždinu</item>
      <item>Zrinka Kljaić Pintarić, OIB 71081006122</item>
      <item>Darko Gluhak, OIB 05603428115</item>
    </izvorni_sadrzaj>
    <derivirana_varijabla naziv="DomainObject.Predmet.OstaliListNazivFormatedOIB_1">
      <item>Andrija Pikutić, direktor, OIB 89496416510</item>
      <item>Financijska agencija, OIB 85821130368</item>
      <item>e-Oglasna</item>
      <item>Sudski registar Trgovačkog suda u Varaždinu</item>
      <item>RH Županijsko državno odvjetništvo u Varaždinu</item>
      <item>Zrinka Kljaić Pintarić, OIB 71081006122</item>
      <item>Darko Gluhak, OIB 05603428115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St-136/2018-8</izvorni_sadrzaj>
    <derivirana_varijabla naziv="DomainObject.PoslovniBrojDokumenta_1">St-136/2018-8</derivirana_varijabla>
  </DomainObject.PoslovniBrojDokumenta>
  <DomainObject.Predmet.StrankaIDrugi>
    <izvorni_sadrzaj>RH Ministarstvo financija - Porezna uprava, Područni ured Varaždin</izvorni_sadrzaj>
    <derivirana_varijabla naziv="DomainObject.Predmet.StrankaIDrugi_1">RH Ministarstvo financija - Porezna uprava, Područni ured Varaždin</derivirana_varijabla>
  </DomainObject.Predmet.StrankaIDrugi>
  <DomainObject.Predmet.ProtustrankaIDrugi>
    <izvorni_sadrzaj>PIKAC, d.o.o. za proizvodnju,trgovinu, uvoz-izvoz i zastupanje</izvorni_sadrzaj>
    <derivirana_varijabla naziv="DomainObject.Predmet.ProtustrankaIDrugi_1">PIKAC, d.o.o. za proizvodnju,trgovinu, uvoz-izvoz i zastupanje</derivirana_varijabla>
  </DomainObject.Predmet.ProtustrankaIDrugi>
  <DomainObject.Predmet.StrankaIDrugiAdressOIB>
    <izvorni_sadrzaj>RH Ministarstvo financija - Porezna uprava, Područni ured Varaždin, OIB 18683136487, Graberje 1, 42000 Varaždin</izvorni_sadrzaj>
    <derivirana_varijabla naziv="DomainObject.Predmet.StrankaIDrugiAdressOIB_1">RH Ministarstvo financija - Porezna uprava, Područni ured Varaždin, OIB 18683136487, Graberje 1, 42000 Varaždin</derivirana_varijabla>
  </DomainObject.Predmet.StrankaIDrugiAdressOIB>
  <DomainObject.Predmet.ProtustrankaIDrugiAdressOIB>
    <izvorni_sadrzaj>PIKAC, d.o.o. za proizvodnju,trgovinu, uvoz-izvoz i zastupanje, OIB 90168906620, Varaždinska ulica, I odvojak 11, 42000 Jalkovec</izvorni_sadrzaj>
    <derivirana_varijabla naziv="DomainObject.Predmet.ProtustrankaIDrugiAdressOIB_1">PIKAC, d.o.o. za proizvodnju,trgovinu, uvoz-izvoz i zastupanje, OIB 90168906620, Varaždinska ulica, I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Andrija Pikutić, direktor</item>
      <item>PIKAC, d.o.o. za proizvodnju,trgovinu, uvoz-izvoz i zastupanje</item>
      <item>Financijska agencija</item>
      <item>e-Oglasna</item>
      <item>Sudski registar Trgovačkog suda u Varaždinu</item>
      <item>RH Ministarstvo financija - Porezna uprava, Područni ured Varaždin</item>
      <item>RH Županijsko državno odvjetništvo u Varaždinu</item>
      <item>Zrinka Kljaić Pintarić</item>
      <item>Darko Gluhak</item>
    </izvorni_sadrzaj>
    <derivirana_varijabla naziv="DomainObject.Predmet.SudioniciListNaziv_1">
      <item>Andrija Pikutić, direktor</item>
      <item>PIKAC, d.o.o. za proizvodnju,trgovinu, uvoz-izvoz i zastupanje</item>
      <item>Financijska agencija</item>
      <item>e-Oglasna</item>
      <item>Sudski registar Trgovačkog suda u Varaždinu</item>
      <item>RH Ministarstvo financija - Porezna uprava, Područni ured Varaždin</item>
      <item>RH Županijsko državno odvjetništvo u Varaždinu</item>
      <item>Zrinka Kljaić Pintarić</item>
      <item>Darko Gluhak</item>
    </derivirana_varijabla>
  </DomainObject.Predmet.SudioniciListNaziv>
  <DomainObject.Predmet.SudioniciListAdressOIB>
    <izvorni_sadrzaj>
      <item>Andrija Pikutić, direktor, OIB 89496416510, Budinšćina 18a,49284 Budinšćina</item>
      <item>PIKAC, d.o.o. za proizvodnju,trgovinu, uvoz-izvoz i zastupanje, OIB 90168906620, Varaždinska ulica, I odvojak 11,42000 Jalkovec</item>
      <item>Financijska agencija, OIB 85821130368, Ulica grada Vukovara 70,10000 Zagreb</item>
      <item>e-Oglasna</item>
      <item>Sudski registar Trgovačkog suda u Varaždinu, B.Radića 2,42000 Varaždin</item>
      <item>RH Ministarstvo financija - Porezna uprava, Područni ured Varaždin, OIB 18683136487, Graberje 1,42000 Varaždin</item>
      <item>RH Županijsko državno odvjetništvo u Varaždinu, B.Radića 2,42000 Varaždin</item>
      <item>Zrinka Kljaić Pintarić, OIB 71081006122, Zagrebačka 25,42000 Varaždin</item>
      <item>Darko Gluhak, OIB 05603428115, Galovec 6,49282 Galovec</item>
    </izvorni_sadrzaj>
    <derivirana_varijabla naziv="DomainObject.Predmet.SudioniciListAdressOIB_1">
      <item>Andrija Pikutić, direktor, OIB 89496416510, Budinšćina 18a,49284 Budinšćina</item>
      <item>PIKAC, d.o.o. za proizvodnju,trgovinu, uvoz-izvoz i zastupanje, OIB 90168906620, Varaždinska ulica, I odvojak 11,42000 Jalkovec</item>
      <item>Financijska agencija, OIB 85821130368, Ulica grada Vukovara 70,10000 Zagreb</item>
      <item>e-Oglasna</item>
      <item>Sudski registar Trgovačkog suda u Varaždinu, B.Radića 2,42000 Varaždin</item>
      <item>RH Ministarstvo financija - Porezna uprava, Područni ured Varaždin, OIB 18683136487, Graberje 1,42000 Varaždin</item>
      <item>RH Županijsko državno odvjetništvo u Varaždinu, B.Radića 2,42000 Varaždin</item>
      <item>Zrinka Kljaić Pintarić, OIB 71081006122, Zagrebačka 25,42000 Varaždin</item>
      <item>Darko Gluhak, OIB 05603428115, Galovec 6,49282 Galovec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89496416510</item>
      <item>, OIB 90168906620</item>
      <item>, OIB 85821130368</item>
      <item>, OIB null</item>
      <item>, OIB null</item>
      <item>, OIB 18683136487</item>
      <item>, OIB null</item>
      <item>, OIB 71081006122</item>
      <item>, OIB 05603428115</item>
    </izvorni_sadrzaj>
    <derivirana_varijabla naziv="DomainObject.Predmet.SudioniciListNazivOIB_1">
      <item>, OIB 89496416510</item>
      <item>, OIB 90168906620</item>
      <item>, OIB 85821130368</item>
      <item>, OIB null</item>
      <item>, OIB null</item>
      <item>, OIB 18683136487</item>
      <item>, OIB null</item>
      <item>, OIB 71081006122</item>
      <item>, OIB 05603428115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A02992-22E0-4192-B191-8118122AB0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650</properties:Words>
  <properties:Characters>3583</properties:Characters>
  <properties:Lines>92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St-296/11-3</vt:lpstr>
    </vt:vector>
  </properties:TitlesOfParts>
  <properties:LinksUpToDate>false</properties:LinksUpToDate>
  <properties:CharactersWithSpaces>4462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2018-07-02T09:39:00Z</dcterms:created>
  <dc:creator>trukelj</dc:creator>
  <cp:lastModifiedBy>Tihana Martinez</cp:lastModifiedBy>
  <cp:lastPrinted>2018-07-03T08:13:00Z</cp:lastPrinted>
  <dcterms:modified xmlns:xsi="http://www.w3.org/2001/XMLSchema-instance" xsi:type="dcterms:W3CDTF">2018-07-06T06:35:00Z</dcterms:modified>
  <cp:revision>8</cp:revision>
  <dc:title>Poslovni broj: 3 St-296/11-3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St-136/2018-8 / Odluka - Rješenje (St-136-18-8 - Rješenje- nalog direktoru na uplatu predujma PIKAC d.o.o.-5.7.18..docx)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