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25b0f1" w14:paraId="425b0f1" w:rsidRDefault="00D4735C" w:rsidP="00E32BB2" w:rsidR="00EB0242">
      <w:pPr>
        <w15:collapsed w:val="false"/>
      </w:pPr>
      <w:bookmarkStart w:name="_GoBack" w:id="0"/>
      <w:bookmarkEnd w:id="0"/>
      <w:r>
        <w:rPr>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C127EB" w:rsidP="00C127EB" w:rsidR="00C127EB">
      <w:pPr>
        <w:jc w:val="both"/>
      </w:pPr>
      <w:r>
        <w:t>REPUBLIKA HRVATSKA</w:t>
      </w:r>
    </w:p>
    <w:p w:rsidRDefault="00C127EB" w:rsidP="00C127EB" w:rsidR="00C127EB">
      <w:r>
        <w:t xml:space="preserve">TRGOVAČKI SUD U SPLITU                                                                   </w:t>
      </w:r>
    </w:p>
    <w:p w:rsidRDefault="00C127EB" w:rsidP="00C127EB" w:rsidR="00C127EB">
      <w:r>
        <w:t>Split, Sukoišanska 6</w:t>
      </w:r>
    </w:p>
    <w:p w:rsidRDefault="00C127EB" w:rsidP="00C127EB" w:rsidR="00C127EB"/>
    <w:p w:rsidRDefault="00C127EB" w:rsidP="00C127EB" w:rsidR="00C127EB">
      <w:pPr>
        <w:jc w:val="center"/>
      </w:pPr>
      <w:r>
        <w:t>R J E Š E N J E</w:t>
      </w:r>
    </w:p>
    <w:p w:rsidRDefault="00C127EB" w:rsidP="00C127EB" w:rsidR="00C127EB">
      <w:pPr>
        <w:jc w:val="center"/>
      </w:pPr>
    </w:p>
    <w:p w:rsidRDefault="00C127EB" w:rsidP="00C127EB" w:rsidR="00C127EB">
      <w:pPr>
        <w:jc w:val="both"/>
      </w:pPr>
      <w:r>
        <w:t xml:space="preserve">               Trgovački sud u Splitu, po sucu ovog suda </w:t>
      </w:r>
      <w:r w:rsidR="00EB0242">
        <w:t>Katarini Mikulić</w:t>
      </w:r>
      <w:r>
        <w:t xml:space="preserve">,  kao stečajnom sucu, u </w:t>
      </w:r>
      <w:r w:rsidR="007C597B">
        <w:t xml:space="preserve">stečajnom postupku nad stečajnim dužnikom </w:t>
      </w:r>
      <w:r w:rsidR="00D4735C" w:rsidRPr="00D4735C">
        <w:t>TEHNOSPOJ, d.o.o., "u stečaju"</w:t>
      </w:r>
      <w:r w:rsidR="00D4735C">
        <w:t>, Split, Ulica fra Bone Razmilovića 1, OIB: 01665083803</w:t>
      </w:r>
      <w:r w:rsidR="00415FA7">
        <w:t xml:space="preserve">,  </w:t>
      </w:r>
      <w:r w:rsidR="00184EAF">
        <w:t xml:space="preserve">dana </w:t>
      </w:r>
      <w:r w:rsidR="00D4735C">
        <w:t>16. siječnja 2017</w:t>
      </w:r>
      <w:r w:rsidR="00415FA7">
        <w:t xml:space="preserve">. </w:t>
      </w:r>
      <w:r w:rsidR="00896F49">
        <w:t>godine</w:t>
      </w:r>
    </w:p>
    <w:p w:rsidRDefault="00BA61D1" w:rsidP="00415FA7" w:rsidR="00BA61D1">
      <w:pPr>
        <w:pStyle w:val="Naslov1"/>
        <w:jc w:val="left"/>
      </w:pPr>
    </w:p>
    <w:p w:rsidRDefault="006056E0" w:rsidP="006056E0" w:rsidR="006056E0" w:rsidRPr="00A10ADE">
      <w:pPr>
        <w:jc w:val="center"/>
        <w:rPr>
          <w:bCs/>
        </w:rPr>
      </w:pPr>
      <w:r w:rsidRPr="00A10ADE">
        <w:rPr>
          <w:bCs/>
        </w:rPr>
        <w:t>r i j e š i o     j e</w:t>
      </w:r>
    </w:p>
    <w:p w:rsidRDefault="006056E0" w:rsidP="006056E0" w:rsidR="006056E0">
      <w:pPr>
        <w:jc w:val="center"/>
        <w:rPr>
          <w:bCs/>
        </w:rPr>
      </w:pPr>
    </w:p>
    <w:p w:rsidRDefault="006056E0" w:rsidP="00002D27" w:rsidR="006056E0" w:rsidRPr="000E5A36">
      <w:pPr>
        <w:numPr>
          <w:ilvl w:val="0"/>
          <w:numId w:val="7"/>
        </w:numPr>
        <w:jc w:val="both"/>
      </w:pPr>
      <w:r w:rsidRPr="00C5004D">
        <w:t>Odobrava se stečajn</w:t>
      </w:r>
      <w:r w:rsidR="00486299">
        <w:t>o</w:t>
      </w:r>
      <w:r w:rsidR="000D59B8">
        <w:t>m</w:t>
      </w:r>
      <w:r w:rsidR="00C127EB">
        <w:t xml:space="preserve"> </w:t>
      </w:r>
      <w:r w:rsidR="000D59B8">
        <w:t xml:space="preserve">upravitelju </w:t>
      </w:r>
      <w:r w:rsidR="00D665A6">
        <w:t>Ivanu Grbiću, Žnjanska 2, Split</w:t>
      </w:r>
      <w:r w:rsidR="00C127EB">
        <w:t xml:space="preserve">, </w:t>
      </w:r>
      <w:r>
        <w:t>završna dioba novčanih sredstava u skladu sa Završnim d</w:t>
      </w:r>
      <w:r w:rsidRPr="00C5004D">
        <w:t xml:space="preserve">iobenim popisom  primljenim kod ovog suda </w:t>
      </w:r>
      <w:r w:rsidR="00C127EB">
        <w:t xml:space="preserve"> dana</w:t>
      </w:r>
      <w:r w:rsidR="00491389">
        <w:t xml:space="preserve"> </w:t>
      </w:r>
      <w:r w:rsidR="00D4735C">
        <w:t>16. siječnja 2017</w:t>
      </w:r>
      <w:r w:rsidR="00EB0242">
        <w:t>.</w:t>
      </w:r>
      <w:r w:rsidR="00C127EB">
        <w:t xml:space="preserve"> </w:t>
      </w:r>
      <w:r w:rsidR="00491389">
        <w:t>godine</w:t>
      </w:r>
      <w:r>
        <w:t>,</w:t>
      </w:r>
      <w:r w:rsidR="00486299">
        <w:t xml:space="preserve"> prema kojem diobenom popisu </w:t>
      </w:r>
      <w:r w:rsidR="000D59B8">
        <w:t>će stečajn</w:t>
      </w:r>
      <w:r w:rsidR="00FA3770">
        <w:t>o</w:t>
      </w:r>
      <w:r w:rsidR="000D59B8">
        <w:t xml:space="preserve">m </w:t>
      </w:r>
      <w:r w:rsidR="00FA3770">
        <w:t>vjerovniku</w:t>
      </w:r>
      <w:r w:rsidR="000D59B8">
        <w:t xml:space="preserve"> I</w:t>
      </w:r>
      <w:r w:rsidR="00390B43">
        <w:t xml:space="preserve"> viš</w:t>
      </w:r>
      <w:r w:rsidR="002B34A6">
        <w:t>eg isplatnog reda biti isplaćen</w:t>
      </w:r>
      <w:r w:rsidR="00390B43">
        <w:t xml:space="preserve"> ukupno iznos od </w:t>
      </w:r>
      <w:r w:rsidR="00D4735C">
        <w:t>12.709,64</w:t>
      </w:r>
      <w:r w:rsidR="00390B43" w:rsidRPr="000E5A36">
        <w:t xml:space="preserve"> kuna, </w:t>
      </w:r>
      <w:r w:rsidR="00D4735C">
        <w:t>8,22</w:t>
      </w:r>
      <w:r w:rsidR="000E5A36" w:rsidRPr="000E5A36">
        <w:t>%</w:t>
      </w:r>
      <w:r w:rsidR="00390B43" w:rsidRPr="000E5A36">
        <w:t xml:space="preserve"> od utvrđenog iznosa tražbine, i to stečajn</w:t>
      </w:r>
      <w:r w:rsidR="000E5A36" w:rsidRPr="000E5A36">
        <w:t xml:space="preserve">om vjerovniku </w:t>
      </w:r>
      <w:r w:rsidR="000D59B8" w:rsidRPr="000E5A36">
        <w:t>REPUBLIKA HRVATSKA, MINISTARSTVO FINANCIJA-POREZNA UPRAVA, OIB: 18683136487</w:t>
      </w:r>
      <w:r w:rsidR="00390B43" w:rsidRPr="000E5A36">
        <w:t>.</w:t>
      </w:r>
    </w:p>
    <w:p w:rsidRDefault="00C94970" w:rsidP="00C94970" w:rsidR="00C94970">
      <w:pPr>
        <w:ind w:left="720"/>
        <w:jc w:val="both"/>
      </w:pPr>
    </w:p>
    <w:p w:rsidRDefault="006056E0" w:rsidP="006056E0" w:rsidR="006056E0">
      <w:pPr>
        <w:numPr>
          <w:ilvl w:val="0"/>
          <w:numId w:val="7"/>
        </w:numPr>
        <w:jc w:val="both"/>
      </w:pPr>
      <w:r>
        <w:t xml:space="preserve">Vjerovnici imaju pravo u roku od 8 dana podnijeti prigovor na </w:t>
      </w:r>
      <w:r w:rsidR="0067433F">
        <w:t>z</w:t>
      </w:r>
      <w:r>
        <w:t>avršni diobeni popis ovom sudu.</w:t>
      </w:r>
    </w:p>
    <w:p w:rsidRDefault="006056E0" w:rsidP="006056E0" w:rsidR="006056E0">
      <w:pPr>
        <w:jc w:val="both"/>
      </w:pPr>
    </w:p>
    <w:p w:rsidRDefault="006056E0" w:rsidP="006056E0" w:rsidR="006056E0">
      <w:pPr>
        <w:numPr>
          <w:ilvl w:val="0"/>
          <w:numId w:val="7"/>
        </w:numPr>
        <w:jc w:val="both"/>
      </w:pPr>
      <w:r>
        <w:t>Određuje se</w:t>
      </w:r>
      <w:r w:rsidR="0067433F">
        <w:t xml:space="preserve"> z</w:t>
      </w:r>
      <w:r w:rsidRPr="006C32F8">
        <w:t xml:space="preserve">avršno ročište vjerovnika  u ovom stečajnom postupku za </w:t>
      </w:r>
      <w:r w:rsidR="00593D9D">
        <w:rPr>
          <w:b/>
        </w:rPr>
        <w:t xml:space="preserve"> </w:t>
      </w:r>
      <w:r w:rsidR="000D4454" w:rsidRPr="000D4454">
        <w:t>dan</w:t>
      </w:r>
      <w:r w:rsidR="000D4454">
        <w:rPr>
          <w:b/>
        </w:rPr>
        <w:t xml:space="preserve"> </w:t>
      </w:r>
      <w:r w:rsidR="00D4735C">
        <w:t>16. veljače 2016</w:t>
      </w:r>
      <w:r w:rsidR="00EB0242" w:rsidRPr="00EB0242">
        <w:t>.</w:t>
      </w:r>
      <w:r w:rsidR="005A5D17" w:rsidRPr="00EB0242">
        <w:t xml:space="preserve"> </w:t>
      </w:r>
      <w:r w:rsidR="00002D27" w:rsidRPr="00EB0242">
        <w:t>godine</w:t>
      </w:r>
      <w:r w:rsidRPr="00EB0242">
        <w:t xml:space="preserve"> u </w:t>
      </w:r>
      <w:r w:rsidR="00D4735C">
        <w:t>12</w:t>
      </w:r>
      <w:r w:rsidR="007C7729">
        <w:t>.00</w:t>
      </w:r>
      <w:r w:rsidR="000D4454" w:rsidRPr="00EB0242">
        <w:t xml:space="preserve"> </w:t>
      </w:r>
      <w:r w:rsidRPr="00EB0242">
        <w:t>sati</w:t>
      </w:r>
      <w:r w:rsidRPr="00EB0242">
        <w:rPr>
          <w:i/>
        </w:rPr>
        <w:t>,</w:t>
      </w:r>
      <w:r>
        <w:t xml:space="preserve"> </w:t>
      </w:r>
      <w:r w:rsidR="00415FA7">
        <w:t>sudnica broj 203/II Trgovačkog suda u Splitu, Sukoišanska br. 6</w:t>
      </w:r>
      <w:r>
        <w:t xml:space="preserve"> radi:</w:t>
      </w:r>
    </w:p>
    <w:p w:rsidRDefault="006056E0" w:rsidP="006056E0" w:rsidR="006056E0">
      <w:pPr>
        <w:jc w:val="both"/>
      </w:pPr>
    </w:p>
    <w:p w:rsidRDefault="006056E0" w:rsidP="006056E0" w:rsidR="006056E0">
      <w:pPr>
        <w:ind w:left="1416"/>
        <w:jc w:val="both"/>
      </w:pPr>
      <w:r>
        <w:t xml:space="preserve">- raspravljanja o </w:t>
      </w:r>
      <w:r w:rsidR="00002D27">
        <w:t>z</w:t>
      </w:r>
      <w:r>
        <w:t xml:space="preserve">avršnom izvješću i </w:t>
      </w:r>
      <w:r w:rsidR="00002D27">
        <w:t>z</w:t>
      </w:r>
      <w:r>
        <w:t>avršnom računu stečaj</w:t>
      </w:r>
      <w:r w:rsidR="00A131CE">
        <w:t>n</w:t>
      </w:r>
      <w:r w:rsidR="000E5A36">
        <w:t>og</w:t>
      </w:r>
      <w:r w:rsidR="002332BF">
        <w:t xml:space="preserve"> upravitelj</w:t>
      </w:r>
      <w:r w:rsidR="000E5A36">
        <w:t>a</w:t>
      </w:r>
      <w:r>
        <w:t>,</w:t>
      </w:r>
    </w:p>
    <w:p w:rsidRDefault="006056E0" w:rsidP="006056E0" w:rsidR="006056E0">
      <w:pPr>
        <w:ind w:left="1416"/>
        <w:jc w:val="both"/>
      </w:pPr>
      <w:r>
        <w:t>- podnošenja prigovora na završni diobeni popis,</w:t>
      </w:r>
    </w:p>
    <w:p w:rsidRDefault="006056E0" w:rsidP="002B34A6" w:rsidR="006056E0">
      <w:pPr>
        <w:ind w:left="1416"/>
        <w:jc w:val="both"/>
      </w:pPr>
      <w:r>
        <w:t>- saslušanj</w:t>
      </w:r>
      <w:r w:rsidR="000D59B8">
        <w:t>e</w:t>
      </w:r>
      <w:r>
        <w:t xml:space="preserve"> stečaj</w:t>
      </w:r>
      <w:r w:rsidR="002F361C">
        <w:t>n</w:t>
      </w:r>
      <w:r w:rsidR="000D59B8">
        <w:t>og</w:t>
      </w:r>
      <w:r w:rsidR="002332BF">
        <w:t xml:space="preserve"> </w:t>
      </w:r>
      <w:r w:rsidR="000D59B8">
        <w:t>upravitelja</w:t>
      </w:r>
      <w:r w:rsidR="00D665A6">
        <w:t>.</w:t>
      </w:r>
    </w:p>
    <w:p w:rsidRDefault="006056E0" w:rsidP="006056E0" w:rsidR="006056E0">
      <w:pPr>
        <w:jc w:val="both"/>
      </w:pPr>
    </w:p>
    <w:p w:rsidRDefault="006056E0" w:rsidP="006056E0" w:rsidR="006056E0">
      <w:pPr>
        <w:numPr>
          <w:ilvl w:val="0"/>
          <w:numId w:val="7"/>
        </w:numPr>
        <w:jc w:val="both"/>
      </w:pPr>
      <w:r>
        <w:t>Na završno ročište vjerovnika  u ovom stečajnom postupku pozivaju se s</w:t>
      </w:r>
      <w:r w:rsidR="002332BF">
        <w:t>vi vjerovnici stečajnog dužnika i stečajn</w:t>
      </w:r>
      <w:r w:rsidR="002B34A6">
        <w:t>i upravitelj</w:t>
      </w:r>
      <w:r w:rsidR="002332BF">
        <w:t>.</w:t>
      </w:r>
    </w:p>
    <w:p w:rsidRDefault="006056E0" w:rsidP="006056E0" w:rsidR="006056E0">
      <w:pPr>
        <w:ind w:left="720"/>
        <w:jc w:val="both"/>
      </w:pPr>
    </w:p>
    <w:p w:rsidRDefault="006056E0" w:rsidP="006056E0" w:rsidR="006056E0">
      <w:pPr>
        <w:numPr>
          <w:ilvl w:val="0"/>
          <w:numId w:val="7"/>
        </w:numPr>
        <w:jc w:val="both"/>
      </w:pPr>
      <w:r>
        <w:t>U pisarnici ovo</w:t>
      </w:r>
      <w:r w:rsidR="009C74B4">
        <w:t xml:space="preserve">g suda može se izvršiti uvid u </w:t>
      </w:r>
      <w:r w:rsidR="00764FD9">
        <w:t>z</w:t>
      </w:r>
      <w:r>
        <w:t>avršno izvješće stečajn</w:t>
      </w:r>
      <w:r w:rsidR="002B34A6">
        <w:t>og upravitelja</w:t>
      </w:r>
      <w:r>
        <w:t xml:space="preserve">, </w:t>
      </w:r>
      <w:r w:rsidR="00764FD9">
        <w:t>z</w:t>
      </w:r>
      <w:r>
        <w:t xml:space="preserve">avršni račun i dostavljeni </w:t>
      </w:r>
      <w:r w:rsidR="00764FD9">
        <w:t>z</w:t>
      </w:r>
      <w:r w:rsidR="009C74B4">
        <w:t>avršni diobeni popis, te će ista dokumentacija biti objavljena na mrežnoj stranici e-oglasna ploča Trgovačkog suda u Splitu.</w:t>
      </w:r>
    </w:p>
    <w:p w:rsidRDefault="00EB0242" w:rsidP="00880281" w:rsidR="00EB0242" w:rsidRPr="00880281"/>
    <w:p w:rsidRDefault="006056E0" w:rsidP="002B34A6" w:rsidR="006056E0" w:rsidRPr="000E5F94">
      <w:pPr>
        <w:pStyle w:val="Naslov1"/>
        <w:rPr>
          <w:b w:val="false"/>
        </w:rPr>
      </w:pPr>
      <w:r w:rsidRPr="000E5F94">
        <w:rPr>
          <w:b w:val="false"/>
        </w:rPr>
        <w:t>Obrazloženje</w:t>
      </w:r>
    </w:p>
    <w:p w:rsidRDefault="002B34A6" w:rsidP="00C127EB" w:rsidR="002B34A6">
      <w:pPr>
        <w:jc w:val="both"/>
      </w:pPr>
    </w:p>
    <w:p w:rsidRDefault="00D665A6" w:rsidP="00D4735C" w:rsidR="00D4735C">
      <w:pPr>
        <w:jc w:val="both"/>
      </w:pPr>
      <w:r>
        <w:tab/>
      </w:r>
      <w:r w:rsidR="00D4735C">
        <w:t xml:space="preserve">Rješenjem ovog suda br. St-147/2013 od 17. srpnja 2013. godine otvoren je stečajni postupak nad stečajnim dužnikom </w:t>
      </w:r>
      <w:r w:rsidR="00D4735C" w:rsidRPr="00D4735C">
        <w:t>TEHNOSPOJ, d.o.o., "u stečaju"</w:t>
      </w:r>
      <w:r w:rsidR="00D4735C">
        <w:t>, Split, Ulica fra Bone Razmilovića 1, OIB: 01665083803.</w:t>
      </w:r>
    </w:p>
    <w:p w:rsidRDefault="00D4735C" w:rsidP="00D4735C" w:rsidR="00D4735C">
      <w:pPr>
        <w:pStyle w:val="Tijeloteksta-uvlaka3"/>
        <w:tabs>
          <w:tab w:pos="1080" w:val="left"/>
        </w:tabs>
        <w:ind w:firstLine="180" w:left="360"/>
      </w:pPr>
    </w:p>
    <w:p w:rsidRDefault="00D4735C" w:rsidP="009C74B4" w:rsidR="002B34A6">
      <w:pPr>
        <w:pStyle w:val="Tijeloteksta-uvlaka3"/>
        <w:ind w:firstLine="708" w:left="0"/>
        <w:jc w:val="both"/>
        <w:rPr>
          <w:sz w:val="24"/>
          <w:szCs w:val="24"/>
        </w:rPr>
      </w:pPr>
      <w:r w:rsidRPr="00D4735C">
        <w:rPr>
          <w:sz w:val="24"/>
          <w:szCs w:val="24"/>
        </w:rPr>
        <w:lastRenderedPageBreak/>
        <w:t>Istim rješenjem za stečajnog upravitelja imenovan je Ivan Grbić, dipl. oec iz Splita, Žnjanska 2, OIB :88634166495.</w:t>
      </w:r>
    </w:p>
    <w:p w:rsidRDefault="009C74B4" w:rsidP="009C74B4" w:rsidR="009C74B4" w:rsidRPr="00FA3770">
      <w:pPr>
        <w:pStyle w:val="Tijeloteksta-uvlaka3"/>
        <w:ind w:firstLine="708" w:left="0"/>
        <w:jc w:val="both"/>
        <w:rPr>
          <w:sz w:val="24"/>
          <w:szCs w:val="24"/>
        </w:rPr>
      </w:pPr>
    </w:p>
    <w:p w:rsidRDefault="00722FF7" w:rsidP="002332BF" w:rsidR="00722FF7">
      <w:pPr>
        <w:ind w:firstLine="708"/>
        <w:jc w:val="both"/>
      </w:pPr>
      <w:r>
        <w:t>Stečajn</w:t>
      </w:r>
      <w:r w:rsidR="000D59B8">
        <w:t>i upravitelj</w:t>
      </w:r>
      <w:r w:rsidR="00E12956">
        <w:t xml:space="preserve">  u ovom stečajnom postupku </w:t>
      </w:r>
      <w:r w:rsidR="00D665A6">
        <w:t>Ivan Grbić</w:t>
      </w:r>
      <w:r w:rsidR="00E12956">
        <w:t xml:space="preserve">, </w:t>
      </w:r>
      <w:r w:rsidR="000D59B8">
        <w:t>dostavio</w:t>
      </w:r>
      <w:r w:rsidR="00E12956">
        <w:t xml:space="preserve"> je </w:t>
      </w:r>
      <w:r>
        <w:t xml:space="preserve"> ovom sudu završno izvješće, završni račun i završni diobeni popis. </w:t>
      </w:r>
    </w:p>
    <w:p w:rsidRDefault="002332BF" w:rsidP="002332BF" w:rsidR="002332BF">
      <w:pPr>
        <w:ind w:firstLine="708"/>
      </w:pPr>
    </w:p>
    <w:p w:rsidRDefault="006056E0" w:rsidP="00845B28" w:rsidR="006056E0">
      <w:pPr>
        <w:jc w:val="both"/>
      </w:pPr>
      <w:r>
        <w:tab/>
        <w:t xml:space="preserve">Ovaj sud smatra da su se u konkretnom slučaju ispunile  zakonske pretpostavke da se pristupi </w:t>
      </w:r>
      <w:r w:rsidR="009B0F1F">
        <w:t xml:space="preserve">završnoj diobi </w:t>
      </w:r>
      <w:r>
        <w:t xml:space="preserve">novčanih sredstava u skladu s dostavljenim </w:t>
      </w:r>
      <w:r w:rsidR="00764FD9">
        <w:t>z</w:t>
      </w:r>
      <w:r>
        <w:t xml:space="preserve">avršnim diobenim popisom  pa je stoga, </w:t>
      </w:r>
      <w:r w:rsidR="00845B28">
        <w:t xml:space="preserve">temeljem odredbi  </w:t>
      </w:r>
      <w:r>
        <w:t>čl. 192 i čl. 193 Stečajnog zak</w:t>
      </w:r>
      <w:r w:rsidR="002332BF">
        <w:t xml:space="preserve">ona, </w:t>
      </w:r>
      <w:r w:rsidR="002332BF" w:rsidRPr="00F011E0">
        <w:rPr>
          <w:bCs/>
        </w:rPr>
        <w:t>(Narodne novine br. 44/96, 29/99, 129/00, 123/03, 82/06,116/10</w:t>
      </w:r>
      <w:r w:rsidR="002332BF">
        <w:rPr>
          <w:bCs/>
        </w:rPr>
        <w:t xml:space="preserve">, </w:t>
      </w:r>
      <w:r w:rsidR="002332BF" w:rsidRPr="00F011E0">
        <w:rPr>
          <w:bCs/>
        </w:rPr>
        <w:t>25/12</w:t>
      </w:r>
      <w:r w:rsidR="002332BF">
        <w:rPr>
          <w:bCs/>
        </w:rPr>
        <w:t xml:space="preserve"> i 133/12 </w:t>
      </w:r>
      <w:r w:rsidR="002332BF" w:rsidRPr="00F011E0">
        <w:rPr>
          <w:bCs/>
        </w:rPr>
        <w:t>)</w:t>
      </w:r>
      <w:r w:rsidR="002332BF">
        <w:rPr>
          <w:bCs/>
        </w:rPr>
        <w:t xml:space="preserve">, </w:t>
      </w:r>
      <w:r>
        <w:t xml:space="preserve">odlučeno kao u izreci </w:t>
      </w:r>
      <w:r w:rsidR="00843513">
        <w:t xml:space="preserve"> </w:t>
      </w:r>
      <w:r>
        <w:t xml:space="preserve">rješenja. </w:t>
      </w:r>
    </w:p>
    <w:p w:rsidRDefault="006056E0" w:rsidP="006056E0" w:rsidR="006056E0">
      <w:pPr>
        <w:ind w:firstLine="540"/>
        <w:jc w:val="center"/>
      </w:pPr>
    </w:p>
    <w:p w:rsidRDefault="006056E0" w:rsidP="006056E0" w:rsidR="006056E0">
      <w:pPr>
        <w:ind w:firstLine="540"/>
        <w:jc w:val="center"/>
      </w:pPr>
      <w:r>
        <w:t xml:space="preserve">U  Splitu, </w:t>
      </w:r>
      <w:r w:rsidR="00D4735C">
        <w:t>16. siječnja 2017</w:t>
      </w:r>
      <w:r w:rsidR="00415FA7">
        <w:t xml:space="preserve">. godine </w:t>
      </w:r>
    </w:p>
    <w:p w:rsidRDefault="006056E0" w:rsidP="006056E0" w:rsidR="006056E0">
      <w:pPr>
        <w:pStyle w:val="Tijeloteksta"/>
        <w:ind w:left="708"/>
      </w:pPr>
      <w:r>
        <w:tab/>
      </w:r>
      <w:r>
        <w:tab/>
      </w:r>
      <w:r>
        <w:tab/>
      </w:r>
      <w:r>
        <w:tab/>
      </w:r>
      <w:r>
        <w:tab/>
      </w:r>
      <w:r>
        <w:tab/>
      </w:r>
      <w:r>
        <w:tab/>
      </w:r>
      <w:r>
        <w:tab/>
      </w:r>
    </w:p>
    <w:p w:rsidRDefault="00D4735C" w:rsidP="00D4735C" w:rsidR="006056E0">
      <w:pPr>
        <w:ind w:firstLine="708" w:left="3540"/>
      </w:pPr>
      <w:r>
        <w:tab/>
      </w:r>
      <w:r>
        <w:tab/>
      </w:r>
      <w:r>
        <w:tab/>
      </w:r>
      <w:r>
        <w:tab/>
      </w:r>
      <w:r>
        <w:tab/>
      </w:r>
      <w:r>
        <w:tab/>
      </w:r>
      <w:r>
        <w:tab/>
      </w:r>
      <w:r>
        <w:tab/>
      </w:r>
      <w:r>
        <w:tab/>
      </w:r>
      <w:r>
        <w:tab/>
      </w:r>
      <w:r>
        <w:tab/>
      </w:r>
      <w:r>
        <w:tab/>
        <w:t>SUDAC</w:t>
      </w:r>
    </w:p>
    <w:p w:rsidRDefault="006056E0" w:rsidP="00896F49" w:rsidR="006056E0"/>
    <w:p w:rsidRDefault="006056E0" w:rsidP="00415FA7" w:rsidR="006056E0">
      <w:pPr>
        <w:jc w:val="right"/>
      </w:pPr>
      <w:r>
        <w:tab/>
      </w:r>
      <w:r>
        <w:tab/>
      </w:r>
    </w:p>
    <w:p w:rsidRDefault="00415FA7" w:rsidP="00415FA7" w:rsidR="006056E0">
      <w:pPr>
        <w:jc w:val="right"/>
      </w:pPr>
      <w:r>
        <w:tab/>
      </w:r>
      <w:r>
        <w:tab/>
      </w:r>
      <w:r>
        <w:tab/>
      </w:r>
      <w:r>
        <w:tab/>
      </w:r>
      <w:r>
        <w:tab/>
      </w:r>
      <w:r>
        <w:tab/>
      </w:r>
      <w:r>
        <w:tab/>
      </w:r>
      <w:r>
        <w:tab/>
        <w:t>Katarina Mikulić</w:t>
      </w:r>
    </w:p>
    <w:p w:rsidRDefault="006056E0" w:rsidP="00415FA7" w:rsidR="006056E0">
      <w:pPr>
        <w:jc w:val="right"/>
      </w:pPr>
    </w:p>
    <w:p w:rsidRDefault="006056E0" w:rsidP="006056E0" w:rsidR="006056E0">
      <w:pPr>
        <w:jc w:val="both"/>
      </w:pPr>
    </w:p>
    <w:p w:rsidRDefault="006056E0" w:rsidP="006056E0" w:rsidR="006056E0">
      <w:pPr>
        <w:jc w:val="both"/>
      </w:pPr>
      <w:r>
        <w:t>PRAVNA POUKA: Protiv ovog rješenja dopuštena je žalba Visokom trgovačkom sudu Republike Hrvatske u Zagrebu. Žalba se podnosi putem ovog suda u 2 primjerka, u roku od 8 dana od dana dostave rješenja.</w:t>
      </w:r>
      <w:r>
        <w:tab/>
      </w:r>
      <w:r>
        <w:tab/>
      </w:r>
      <w:r>
        <w:tab/>
      </w:r>
      <w:r>
        <w:tab/>
      </w:r>
      <w:r>
        <w:tab/>
      </w:r>
      <w:r>
        <w:tab/>
      </w:r>
    </w:p>
    <w:p w:rsidRDefault="006056E0" w:rsidP="006056E0" w:rsidR="006056E0">
      <w:pPr>
        <w:ind w:firstLine="360"/>
        <w:jc w:val="both"/>
      </w:pPr>
    </w:p>
    <w:p w:rsidRDefault="00FD4EBD" w:rsidP="006056E0" w:rsidR="00FD4EBD">
      <w:pPr>
        <w:ind w:firstLine="360"/>
        <w:jc w:val="both"/>
      </w:pPr>
    </w:p>
    <w:p w:rsidRDefault="00FD4EBD" w:rsidP="006056E0" w:rsidR="00FD4EBD">
      <w:pPr>
        <w:ind w:firstLine="360"/>
        <w:jc w:val="both"/>
      </w:pPr>
      <w:r>
        <w:t>DNA:</w:t>
      </w:r>
    </w:p>
    <w:p w:rsidRDefault="00C16E34" w:rsidP="00FD4EBD" w:rsidR="00FD4EBD">
      <w:pPr>
        <w:numPr>
          <w:ilvl w:val="0"/>
          <w:numId w:val="8"/>
        </w:numPr>
        <w:jc w:val="both"/>
      </w:pPr>
      <w:r>
        <w:t>s</w:t>
      </w:r>
      <w:r w:rsidR="00FD4EBD">
        <w:t>tečajno</w:t>
      </w:r>
      <w:r w:rsidR="000D59B8">
        <w:t>m upravitelju</w:t>
      </w:r>
    </w:p>
    <w:p w:rsidRDefault="00EB0242" w:rsidP="00FD4EBD" w:rsidR="00EB0242">
      <w:pPr>
        <w:numPr>
          <w:ilvl w:val="0"/>
          <w:numId w:val="8"/>
        </w:numPr>
        <w:jc w:val="both"/>
      </w:pPr>
      <w:r>
        <w:t>ŽDO SPLIT</w:t>
      </w:r>
    </w:p>
    <w:p w:rsidRDefault="006D13DB" w:rsidP="00FD4EBD" w:rsidR="00FD4EBD">
      <w:pPr>
        <w:numPr>
          <w:ilvl w:val="0"/>
          <w:numId w:val="8"/>
        </w:numPr>
        <w:jc w:val="both"/>
      </w:pPr>
      <w:r>
        <w:t>e-</w:t>
      </w:r>
      <w:r w:rsidR="00FD4EBD">
        <w:t>oglasn</w:t>
      </w:r>
      <w:r w:rsidR="003D5632">
        <w:t>a</w:t>
      </w:r>
      <w:r w:rsidR="00FD4EBD">
        <w:t xml:space="preserve"> ploč</w:t>
      </w:r>
      <w:r w:rsidR="003D5632">
        <w:t>a</w:t>
      </w:r>
      <w:r w:rsidR="00FD4EBD">
        <w:t xml:space="preserve"> ovog suda</w:t>
      </w:r>
      <w:r w:rsidR="003D5632">
        <w:t xml:space="preserve"> </w:t>
      </w:r>
    </w:p>
    <w:p w:rsidRDefault="00D4735C" w:rsidP="00FD4EBD" w:rsidR="00FD4EBD">
      <w:pPr>
        <w:numPr>
          <w:ilvl w:val="0"/>
          <w:numId w:val="8"/>
        </w:numPr>
        <w:jc w:val="both"/>
      </w:pPr>
      <w:r>
        <w:t xml:space="preserve">sudsko stečajna pisarnica </w:t>
      </w:r>
    </w:p>
    <w:p w:rsidRDefault="00896F49" w:rsidP="00FD4EBD" w:rsidR="00896F49">
      <w:pPr>
        <w:numPr>
          <w:ilvl w:val="0"/>
          <w:numId w:val="8"/>
        </w:numPr>
        <w:jc w:val="both"/>
      </w:pPr>
      <w:r>
        <w:t xml:space="preserve">spis </w:t>
      </w:r>
    </w:p>
    <w:sectPr w:rsidSect="00D4735C" w:rsidR="00896F49">
      <w:headerReference w:type="even" r:id="rId11"/>
      <w:headerReference w:type="default" r:id="rId12"/>
      <w:footerReference w:type="default" r:id="rId13"/>
      <w:headerReference w:type="first" r:id="rId14"/>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E4CB2" w:rsidR="003E4CB2">
      <w:r>
        <w:separator/>
      </w:r>
    </w:p>
  </w:endnote>
  <w:endnote w:id="0" w:type="continuationSeparator">
    <w:p w:rsidRDefault="003E4CB2" w:rsidR="003E4CB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8381456"/>
      <w:docPartObj>
        <w:docPartGallery w:val="Page Numbers (Bottom of Page)"/>
        <w:docPartUnique/>
      </w:docPartObj>
    </w:sdtPr>
    <w:sdtEndPr/>
    <w:sdtContent>
      <w:p w:rsidRDefault="00D4735C" w:rsidR="00D4735C">
        <w:pPr>
          <w:pStyle w:val="Podnoje"/>
          <w:jc w:val="center"/>
        </w:pPr>
        <w:r>
          <w:fldChar w:fldCharType="begin"/>
        </w:r>
        <w:r>
          <w:instrText>PAGE   \* MERGEFORMAT</w:instrText>
        </w:r>
        <w:r>
          <w:fldChar w:fldCharType="separate"/>
        </w:r>
        <w:r w:rsidR="005D39D3">
          <w:rPr>
            <w:noProof/>
          </w:rPr>
          <w:t>2</w:t>
        </w:r>
        <w:r>
          <w:fldChar w:fldCharType="end"/>
        </w:r>
      </w:p>
    </w:sdtContent>
  </w:sdt>
  <w:p w:rsidRDefault="00D4735C" w:rsidR="00D4735C">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E4CB2" w:rsidR="003E4CB2">
      <w:r>
        <w:separator/>
      </w:r>
    </w:p>
  </w:footnote>
  <w:footnote w:id="0" w:type="continuationSeparator">
    <w:p w:rsidRDefault="003E4CB2" w:rsidR="003E4CB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04CF5" w:rsidP="009F792F" w:rsidR="00F04CF5">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F04CF5" w:rsidP="009F792F" w:rsidR="00F04CF5">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15FA7" w:rsidP="00415FA7" w:rsidR="00F04CF5">
    <w:pPr>
      <w:pStyle w:val="Zaglavlje"/>
      <w:ind w:right="360"/>
      <w:jc w:val="right"/>
    </w:pPr>
    <w:r>
      <w:tab/>
    </w:r>
    <w:r>
      <w:tab/>
      <w:t>4</w:t>
    </w:r>
    <w:r w:rsidR="00D4735C">
      <w:t>.</w:t>
    </w:r>
    <w:r>
      <w:t>St-</w:t>
    </w:r>
    <w:r w:rsidR="00D4735C">
      <w:t>147</w:t>
    </w:r>
    <w:r>
      <w:t>/2013</w:t>
    </w:r>
    <w:r w:rsidR="00F04CF5">
      <w:tab/>
    </w:r>
    <w:r>
      <w:t xml:space="preserve"> </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15FA7" w:rsidP="00415FA7" w:rsidR="00415FA7">
    <w:pPr>
      <w:pStyle w:val="Zaglavlje"/>
      <w:jc w:val="right"/>
    </w:pPr>
    <w:r>
      <w:t>4</w:t>
    </w:r>
    <w:r w:rsidR="00D4735C">
      <w:t>.</w:t>
    </w:r>
    <w:r>
      <w:t>St-</w:t>
    </w:r>
    <w:r w:rsidR="00D4735C">
      <w:t>147</w:t>
    </w:r>
    <w:r>
      <w:t>/2013</w:t>
    </w:r>
  </w:p>
  <w:p w:rsidRDefault="00415FA7" w:rsidR="00415FA7">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D247B3"/>
    <w:multiLevelType w:val="hybridMultilevel"/>
    <w:tmpl w:val="E7E4D0FE"/>
    <w:lvl w:tplc="B7BAFE00" w:ilvl="0">
      <w:start w:val="1"/>
      <w:numFmt w:val="upperRoman"/>
      <w:lvlText w:val="%1."/>
      <w:lvlJc w:val="left"/>
      <w:pPr>
        <w:tabs>
          <w:tab w:pos="2520" w:val="num"/>
        </w:tabs>
        <w:ind w:hanging="720" w:left="2520"/>
      </w:pPr>
      <w:rPr>
        <w:rFonts w:hint="default"/>
      </w:rPr>
    </w:lvl>
    <w:lvl w:tentative="true" w:tplc="04090019" w:ilvl="1">
      <w:start w:val="1"/>
      <w:numFmt w:val="lowerLetter"/>
      <w:lvlText w:val="%2."/>
      <w:lvlJc w:val="left"/>
      <w:pPr>
        <w:tabs>
          <w:tab w:pos="2496" w:val="num"/>
        </w:tabs>
        <w:ind w:hanging="360" w:left="2496"/>
      </w:pPr>
    </w:lvl>
    <w:lvl w:tentative="true" w:tplc="0409001B" w:ilvl="2">
      <w:start w:val="1"/>
      <w:numFmt w:val="lowerRoman"/>
      <w:lvlText w:val="%3."/>
      <w:lvlJc w:val="right"/>
      <w:pPr>
        <w:tabs>
          <w:tab w:pos="3216" w:val="num"/>
        </w:tabs>
        <w:ind w:hanging="180" w:left="3216"/>
      </w:pPr>
    </w:lvl>
    <w:lvl w:tentative="true" w:tplc="0409000F" w:ilvl="3">
      <w:start w:val="1"/>
      <w:numFmt w:val="decimal"/>
      <w:lvlText w:val="%4."/>
      <w:lvlJc w:val="left"/>
      <w:pPr>
        <w:tabs>
          <w:tab w:pos="3936" w:val="num"/>
        </w:tabs>
        <w:ind w:hanging="360" w:left="3936"/>
      </w:pPr>
    </w:lvl>
    <w:lvl w:tentative="true" w:tplc="04090019" w:ilvl="4">
      <w:start w:val="1"/>
      <w:numFmt w:val="lowerLetter"/>
      <w:lvlText w:val="%5."/>
      <w:lvlJc w:val="left"/>
      <w:pPr>
        <w:tabs>
          <w:tab w:pos="4656" w:val="num"/>
        </w:tabs>
        <w:ind w:hanging="360" w:left="4656"/>
      </w:pPr>
    </w:lvl>
    <w:lvl w:tentative="true" w:tplc="0409001B" w:ilvl="5">
      <w:start w:val="1"/>
      <w:numFmt w:val="lowerRoman"/>
      <w:lvlText w:val="%6."/>
      <w:lvlJc w:val="right"/>
      <w:pPr>
        <w:tabs>
          <w:tab w:pos="5376" w:val="num"/>
        </w:tabs>
        <w:ind w:hanging="180" w:left="5376"/>
      </w:pPr>
    </w:lvl>
    <w:lvl w:tentative="true" w:tplc="0409000F" w:ilvl="6">
      <w:start w:val="1"/>
      <w:numFmt w:val="decimal"/>
      <w:lvlText w:val="%7."/>
      <w:lvlJc w:val="left"/>
      <w:pPr>
        <w:tabs>
          <w:tab w:pos="6096" w:val="num"/>
        </w:tabs>
        <w:ind w:hanging="360" w:left="6096"/>
      </w:pPr>
    </w:lvl>
    <w:lvl w:tentative="true" w:tplc="04090019" w:ilvl="7">
      <w:start w:val="1"/>
      <w:numFmt w:val="lowerLetter"/>
      <w:lvlText w:val="%8."/>
      <w:lvlJc w:val="left"/>
      <w:pPr>
        <w:tabs>
          <w:tab w:pos="6816" w:val="num"/>
        </w:tabs>
        <w:ind w:hanging="360" w:left="6816"/>
      </w:pPr>
    </w:lvl>
    <w:lvl w:tentative="true" w:tplc="0409001B" w:ilvl="8">
      <w:start w:val="1"/>
      <w:numFmt w:val="lowerRoman"/>
      <w:lvlText w:val="%9."/>
      <w:lvlJc w:val="right"/>
      <w:pPr>
        <w:tabs>
          <w:tab w:pos="7536" w:val="num"/>
        </w:tabs>
        <w:ind w:hanging="180" w:left="7536"/>
      </w:pPr>
    </w:lvl>
  </w:abstractNum>
  <w:abstractNum w:abstractNumId="1">
    <w:nsid w:val="13746B66"/>
    <w:multiLevelType w:val="hybridMultilevel"/>
    <w:tmpl w:val="2CC6F6E8"/>
    <w:lvl w:tplc="B40CBB5C" w:ilvl="0">
      <w:start w:val="1"/>
      <w:numFmt w:val="upperRoman"/>
      <w:lvlText w:val="%1."/>
      <w:lvlJc w:val="left"/>
      <w:pPr>
        <w:tabs>
          <w:tab w:pos="1440" w:val="num"/>
        </w:tabs>
        <w:ind w:hanging="720" w:left="1440"/>
      </w:pPr>
      <w:rPr>
        <w:rFonts w:hint="default"/>
        <w:b w:val="false"/>
      </w:rPr>
    </w:lvl>
    <w:lvl w:tentative="true" w:tplc="04090019" w:ilvl="1">
      <w:start w:val="1"/>
      <w:numFmt w:val="lowerLetter"/>
      <w:lvlText w:val="%2."/>
      <w:lvlJc w:val="left"/>
      <w:pPr>
        <w:tabs>
          <w:tab w:pos="1785" w:val="num"/>
        </w:tabs>
        <w:ind w:hanging="360" w:left="1785"/>
      </w:pPr>
    </w:lvl>
    <w:lvl w:tentative="true" w:tplc="0409001B" w:ilvl="2">
      <w:start w:val="1"/>
      <w:numFmt w:val="lowerRoman"/>
      <w:lvlText w:val="%3."/>
      <w:lvlJc w:val="right"/>
      <w:pPr>
        <w:tabs>
          <w:tab w:pos="2505" w:val="num"/>
        </w:tabs>
        <w:ind w:hanging="180" w:left="2505"/>
      </w:pPr>
    </w:lvl>
    <w:lvl w:tentative="true" w:tplc="0409000F" w:ilvl="3">
      <w:start w:val="1"/>
      <w:numFmt w:val="decimal"/>
      <w:lvlText w:val="%4."/>
      <w:lvlJc w:val="left"/>
      <w:pPr>
        <w:tabs>
          <w:tab w:pos="3225" w:val="num"/>
        </w:tabs>
        <w:ind w:hanging="360" w:left="3225"/>
      </w:pPr>
    </w:lvl>
    <w:lvl w:tentative="true" w:tplc="04090019" w:ilvl="4">
      <w:start w:val="1"/>
      <w:numFmt w:val="lowerLetter"/>
      <w:lvlText w:val="%5."/>
      <w:lvlJc w:val="left"/>
      <w:pPr>
        <w:tabs>
          <w:tab w:pos="3945" w:val="num"/>
        </w:tabs>
        <w:ind w:hanging="360" w:left="3945"/>
      </w:pPr>
    </w:lvl>
    <w:lvl w:tentative="true" w:tplc="0409001B" w:ilvl="5">
      <w:start w:val="1"/>
      <w:numFmt w:val="lowerRoman"/>
      <w:lvlText w:val="%6."/>
      <w:lvlJc w:val="right"/>
      <w:pPr>
        <w:tabs>
          <w:tab w:pos="4665" w:val="num"/>
        </w:tabs>
        <w:ind w:hanging="180" w:left="4665"/>
      </w:pPr>
    </w:lvl>
    <w:lvl w:tentative="true" w:tplc="0409000F" w:ilvl="6">
      <w:start w:val="1"/>
      <w:numFmt w:val="decimal"/>
      <w:lvlText w:val="%7."/>
      <w:lvlJc w:val="left"/>
      <w:pPr>
        <w:tabs>
          <w:tab w:pos="5385" w:val="num"/>
        </w:tabs>
        <w:ind w:hanging="360" w:left="5385"/>
      </w:pPr>
    </w:lvl>
    <w:lvl w:tentative="true" w:tplc="04090019" w:ilvl="7">
      <w:start w:val="1"/>
      <w:numFmt w:val="lowerLetter"/>
      <w:lvlText w:val="%8."/>
      <w:lvlJc w:val="left"/>
      <w:pPr>
        <w:tabs>
          <w:tab w:pos="6105" w:val="num"/>
        </w:tabs>
        <w:ind w:hanging="360" w:left="6105"/>
      </w:pPr>
    </w:lvl>
    <w:lvl w:tentative="true" w:tplc="0409001B" w:ilvl="8">
      <w:start w:val="1"/>
      <w:numFmt w:val="lowerRoman"/>
      <w:lvlText w:val="%9."/>
      <w:lvlJc w:val="right"/>
      <w:pPr>
        <w:tabs>
          <w:tab w:pos="6825" w:val="num"/>
        </w:tabs>
        <w:ind w:hanging="180" w:left="6825"/>
      </w:pPr>
    </w:lvl>
  </w:abstractNum>
  <w:abstractNum w:abstractNumId="2">
    <w:nsid w:val="277A2729"/>
    <w:multiLevelType w:val="hybridMultilevel"/>
    <w:tmpl w:val="B10836D0"/>
    <w:lvl w:tplc="D03873F4" w:ilvl="0">
      <w:start w:val="7"/>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
    <w:nsid w:val="38567A55"/>
    <w:multiLevelType w:val="hybridMultilevel"/>
    <w:tmpl w:val="4E3A78FC"/>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41DC507E"/>
    <w:multiLevelType w:val="hybridMultilevel"/>
    <w:tmpl w:val="616AA0B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56107738"/>
    <w:multiLevelType w:val="hybridMultilevel"/>
    <w:tmpl w:val="57224F36"/>
    <w:lvl w:tplc="F7DA04DA" w:ilvl="0">
      <w:start w:val="1"/>
      <w:numFmt w:val="upperRoman"/>
      <w:lvlText w:val="%1."/>
      <w:lvlJc w:val="left"/>
      <w:pPr>
        <w:tabs>
          <w:tab w:pos="1080" w:val="num"/>
        </w:tabs>
        <w:ind w:hanging="720" w:left="108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6">
    <w:nsid w:val="59F858B1"/>
    <w:multiLevelType w:val="hybridMultilevel"/>
    <w:tmpl w:val="66703FCC"/>
    <w:lvl w:tplc="D242E0D2" w:ilvl="0">
      <w:start w:val="1"/>
      <w:numFmt w:val="upperRoman"/>
      <w:lvlText w:val="%1."/>
      <w:lvlJc w:val="left"/>
      <w:pPr>
        <w:tabs>
          <w:tab w:pos="1485" w:val="num"/>
        </w:tabs>
        <w:ind w:hanging="720" w:left="1485"/>
      </w:pPr>
      <w:rPr>
        <w:rFonts w:hint="default"/>
      </w:rPr>
    </w:lvl>
    <w:lvl w:tentative="true" w:tplc="04090019" w:ilvl="1">
      <w:start w:val="1"/>
      <w:numFmt w:val="lowerLetter"/>
      <w:lvlText w:val="%2."/>
      <w:lvlJc w:val="left"/>
      <w:pPr>
        <w:tabs>
          <w:tab w:pos="1845" w:val="num"/>
        </w:tabs>
        <w:ind w:hanging="360" w:left="1845"/>
      </w:pPr>
    </w:lvl>
    <w:lvl w:tentative="true" w:tplc="0409001B" w:ilvl="2">
      <w:start w:val="1"/>
      <w:numFmt w:val="lowerRoman"/>
      <w:lvlText w:val="%3."/>
      <w:lvlJc w:val="right"/>
      <w:pPr>
        <w:tabs>
          <w:tab w:pos="2565" w:val="num"/>
        </w:tabs>
        <w:ind w:hanging="180" w:left="2565"/>
      </w:pPr>
    </w:lvl>
    <w:lvl w:tentative="true" w:tplc="0409000F" w:ilvl="3">
      <w:start w:val="1"/>
      <w:numFmt w:val="decimal"/>
      <w:lvlText w:val="%4."/>
      <w:lvlJc w:val="left"/>
      <w:pPr>
        <w:tabs>
          <w:tab w:pos="3285" w:val="num"/>
        </w:tabs>
        <w:ind w:hanging="360" w:left="3285"/>
      </w:pPr>
    </w:lvl>
    <w:lvl w:tentative="true" w:tplc="04090019" w:ilvl="4">
      <w:start w:val="1"/>
      <w:numFmt w:val="lowerLetter"/>
      <w:lvlText w:val="%5."/>
      <w:lvlJc w:val="left"/>
      <w:pPr>
        <w:tabs>
          <w:tab w:pos="4005" w:val="num"/>
        </w:tabs>
        <w:ind w:hanging="360" w:left="4005"/>
      </w:pPr>
    </w:lvl>
    <w:lvl w:tentative="true" w:tplc="0409001B" w:ilvl="5">
      <w:start w:val="1"/>
      <w:numFmt w:val="lowerRoman"/>
      <w:lvlText w:val="%6."/>
      <w:lvlJc w:val="right"/>
      <w:pPr>
        <w:tabs>
          <w:tab w:pos="4725" w:val="num"/>
        </w:tabs>
        <w:ind w:hanging="180" w:left="4725"/>
      </w:pPr>
    </w:lvl>
    <w:lvl w:tentative="true" w:tplc="0409000F" w:ilvl="6">
      <w:start w:val="1"/>
      <w:numFmt w:val="decimal"/>
      <w:lvlText w:val="%7."/>
      <w:lvlJc w:val="left"/>
      <w:pPr>
        <w:tabs>
          <w:tab w:pos="5445" w:val="num"/>
        </w:tabs>
        <w:ind w:hanging="360" w:left="5445"/>
      </w:pPr>
    </w:lvl>
    <w:lvl w:tentative="true" w:tplc="04090019" w:ilvl="7">
      <w:start w:val="1"/>
      <w:numFmt w:val="lowerLetter"/>
      <w:lvlText w:val="%8."/>
      <w:lvlJc w:val="left"/>
      <w:pPr>
        <w:tabs>
          <w:tab w:pos="6165" w:val="num"/>
        </w:tabs>
        <w:ind w:hanging="360" w:left="6165"/>
      </w:pPr>
    </w:lvl>
    <w:lvl w:tentative="true" w:tplc="0409001B" w:ilvl="8">
      <w:start w:val="1"/>
      <w:numFmt w:val="lowerRoman"/>
      <w:lvlText w:val="%9."/>
      <w:lvlJc w:val="right"/>
      <w:pPr>
        <w:tabs>
          <w:tab w:pos="6885" w:val="num"/>
        </w:tabs>
        <w:ind w:hanging="180" w:left="6885"/>
      </w:pPr>
    </w:lvl>
  </w:abstractNum>
  <w:abstractNum w:abstractNumId="7">
    <w:nsid w:val="67AB5E15"/>
    <w:multiLevelType w:val="hybridMultilevel"/>
    <w:tmpl w:val="07F6A8DC"/>
    <w:lvl w:tplc="3396471A" w:ilvl="0">
      <w:start w:val="1"/>
      <w:numFmt w:val="bullet"/>
      <w:lvlText w:val="-"/>
      <w:lvlJc w:val="left"/>
      <w:pPr>
        <w:tabs>
          <w:tab w:pos="1065" w:val="num"/>
        </w:tabs>
        <w:ind w:hanging="360" w:left="1065"/>
      </w:pPr>
      <w:rPr>
        <w:rFonts w:cs="Times New Roman" w:eastAsia="Times New Roman" w:hAnsi="Times New Roman" w:ascii="Times New Roman" w:hint="default"/>
      </w:rPr>
    </w:lvl>
    <w:lvl w:tentative="true" w:tplc="04090003" w:ilvl="1">
      <w:start w:val="1"/>
      <w:numFmt w:val="bullet"/>
      <w:lvlText w:val="o"/>
      <w:lvlJc w:val="left"/>
      <w:pPr>
        <w:tabs>
          <w:tab w:pos="1785" w:val="num"/>
        </w:tabs>
        <w:ind w:hanging="360" w:left="1785"/>
      </w:pPr>
      <w:rPr>
        <w:rFonts w:cs="Courier New" w:hAnsi="Courier New" w:ascii="Courier New" w:hint="default"/>
      </w:rPr>
    </w:lvl>
    <w:lvl w:tentative="true" w:tplc="04090005" w:ilvl="2">
      <w:start w:val="1"/>
      <w:numFmt w:val="bullet"/>
      <w:lvlText w:val=""/>
      <w:lvlJc w:val="left"/>
      <w:pPr>
        <w:tabs>
          <w:tab w:pos="2505" w:val="num"/>
        </w:tabs>
        <w:ind w:hanging="360" w:left="2505"/>
      </w:pPr>
      <w:rPr>
        <w:rFonts w:hAnsi="Wingdings" w:ascii="Wingdings" w:hint="default"/>
      </w:rPr>
    </w:lvl>
    <w:lvl w:tentative="true" w:tplc="04090001" w:ilvl="3">
      <w:start w:val="1"/>
      <w:numFmt w:val="bullet"/>
      <w:lvlText w:val=""/>
      <w:lvlJc w:val="left"/>
      <w:pPr>
        <w:tabs>
          <w:tab w:pos="3225" w:val="num"/>
        </w:tabs>
        <w:ind w:hanging="360" w:left="3225"/>
      </w:pPr>
      <w:rPr>
        <w:rFonts w:hAnsi="Symbol" w:ascii="Symbol" w:hint="default"/>
      </w:rPr>
    </w:lvl>
    <w:lvl w:tentative="true" w:tplc="04090003" w:ilvl="4">
      <w:start w:val="1"/>
      <w:numFmt w:val="bullet"/>
      <w:lvlText w:val="o"/>
      <w:lvlJc w:val="left"/>
      <w:pPr>
        <w:tabs>
          <w:tab w:pos="3945" w:val="num"/>
        </w:tabs>
        <w:ind w:hanging="360" w:left="3945"/>
      </w:pPr>
      <w:rPr>
        <w:rFonts w:cs="Courier New" w:hAnsi="Courier New" w:ascii="Courier New" w:hint="default"/>
      </w:rPr>
    </w:lvl>
    <w:lvl w:tentative="true" w:tplc="04090005" w:ilvl="5">
      <w:start w:val="1"/>
      <w:numFmt w:val="bullet"/>
      <w:lvlText w:val=""/>
      <w:lvlJc w:val="left"/>
      <w:pPr>
        <w:tabs>
          <w:tab w:pos="4665" w:val="num"/>
        </w:tabs>
        <w:ind w:hanging="360" w:left="4665"/>
      </w:pPr>
      <w:rPr>
        <w:rFonts w:hAnsi="Wingdings" w:ascii="Wingdings" w:hint="default"/>
      </w:rPr>
    </w:lvl>
    <w:lvl w:tentative="true" w:tplc="04090001" w:ilvl="6">
      <w:start w:val="1"/>
      <w:numFmt w:val="bullet"/>
      <w:lvlText w:val=""/>
      <w:lvlJc w:val="left"/>
      <w:pPr>
        <w:tabs>
          <w:tab w:pos="5385" w:val="num"/>
        </w:tabs>
        <w:ind w:hanging="360" w:left="5385"/>
      </w:pPr>
      <w:rPr>
        <w:rFonts w:hAnsi="Symbol" w:ascii="Symbol" w:hint="default"/>
      </w:rPr>
    </w:lvl>
    <w:lvl w:tentative="true" w:tplc="04090003" w:ilvl="7">
      <w:start w:val="1"/>
      <w:numFmt w:val="bullet"/>
      <w:lvlText w:val="o"/>
      <w:lvlJc w:val="left"/>
      <w:pPr>
        <w:tabs>
          <w:tab w:pos="6105" w:val="num"/>
        </w:tabs>
        <w:ind w:hanging="360" w:left="6105"/>
      </w:pPr>
      <w:rPr>
        <w:rFonts w:cs="Courier New" w:hAnsi="Courier New" w:ascii="Courier New" w:hint="default"/>
      </w:rPr>
    </w:lvl>
    <w:lvl w:tentative="true" w:tplc="04090005" w:ilvl="8">
      <w:start w:val="1"/>
      <w:numFmt w:val="bullet"/>
      <w:lvlText w:val=""/>
      <w:lvlJc w:val="left"/>
      <w:pPr>
        <w:tabs>
          <w:tab w:pos="6825" w:val="num"/>
        </w:tabs>
        <w:ind w:hanging="360" w:left="6825"/>
      </w:pPr>
      <w:rPr>
        <w:rFonts w:hAnsi="Wingdings" w:ascii="Wingdings" w:hint="default"/>
      </w:rPr>
    </w:lvl>
  </w:abstractNum>
  <w:num w:numId="1">
    <w:abstractNumId w:val="4"/>
  </w:num>
  <w:num w:numId="2">
    <w:abstractNumId w:val="7"/>
  </w:num>
  <w:num w:numId="3">
    <w:abstractNumId w:val="6"/>
  </w:num>
  <w:num w:numId="4">
    <w:abstractNumId w:val="5"/>
  </w:num>
  <w:num w:numId="5">
    <w:abstractNumId w:val="3"/>
  </w:num>
  <w:num w:numId="6">
    <w:abstractNumId w:val="0"/>
  </w:num>
  <w:num w:numId="7">
    <w:abstractNumId w:val="1"/>
  </w:num>
  <w:num w:numId="8">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F59CE"/>
    <w:rsid w:val="00002D27"/>
    <w:rsid w:val="00065D6A"/>
    <w:rsid w:val="000A57DE"/>
    <w:rsid w:val="000D4454"/>
    <w:rsid w:val="000D59B8"/>
    <w:rsid w:val="000E35DB"/>
    <w:rsid w:val="000E5A36"/>
    <w:rsid w:val="00124625"/>
    <w:rsid w:val="00131A50"/>
    <w:rsid w:val="00132F0B"/>
    <w:rsid w:val="00165E40"/>
    <w:rsid w:val="00173225"/>
    <w:rsid w:val="00184EAF"/>
    <w:rsid w:val="00193212"/>
    <w:rsid w:val="001B789D"/>
    <w:rsid w:val="001D3E52"/>
    <w:rsid w:val="001E73A8"/>
    <w:rsid w:val="001F231B"/>
    <w:rsid w:val="00201094"/>
    <w:rsid w:val="00207DB3"/>
    <w:rsid w:val="00210ABD"/>
    <w:rsid w:val="00216DB7"/>
    <w:rsid w:val="0022618D"/>
    <w:rsid w:val="002332BF"/>
    <w:rsid w:val="002A02B6"/>
    <w:rsid w:val="002A3BCC"/>
    <w:rsid w:val="002B34A6"/>
    <w:rsid w:val="002D6B86"/>
    <w:rsid w:val="002E32BF"/>
    <w:rsid w:val="002F249A"/>
    <w:rsid w:val="002F361C"/>
    <w:rsid w:val="00307A18"/>
    <w:rsid w:val="00343B1D"/>
    <w:rsid w:val="00346D4F"/>
    <w:rsid w:val="00376DDA"/>
    <w:rsid w:val="00390B43"/>
    <w:rsid w:val="00392B1D"/>
    <w:rsid w:val="00396162"/>
    <w:rsid w:val="00397F05"/>
    <w:rsid w:val="003A6421"/>
    <w:rsid w:val="003D5632"/>
    <w:rsid w:val="003E4CB2"/>
    <w:rsid w:val="00400647"/>
    <w:rsid w:val="00415FA7"/>
    <w:rsid w:val="00424489"/>
    <w:rsid w:val="00436873"/>
    <w:rsid w:val="00447FEE"/>
    <w:rsid w:val="0048371F"/>
    <w:rsid w:val="00486299"/>
    <w:rsid w:val="00491389"/>
    <w:rsid w:val="00492506"/>
    <w:rsid w:val="00496453"/>
    <w:rsid w:val="004D1BBA"/>
    <w:rsid w:val="004D7A30"/>
    <w:rsid w:val="004E6809"/>
    <w:rsid w:val="00560CE9"/>
    <w:rsid w:val="00560F27"/>
    <w:rsid w:val="00582491"/>
    <w:rsid w:val="005905E5"/>
    <w:rsid w:val="00593D9D"/>
    <w:rsid w:val="005A5D17"/>
    <w:rsid w:val="005B4043"/>
    <w:rsid w:val="005C7BB8"/>
    <w:rsid w:val="005D39D3"/>
    <w:rsid w:val="005E00E2"/>
    <w:rsid w:val="006056E0"/>
    <w:rsid w:val="00631174"/>
    <w:rsid w:val="00631EEB"/>
    <w:rsid w:val="00633AFC"/>
    <w:rsid w:val="00637513"/>
    <w:rsid w:val="0067433F"/>
    <w:rsid w:val="00681B0B"/>
    <w:rsid w:val="006A164E"/>
    <w:rsid w:val="006C32F8"/>
    <w:rsid w:val="006D00CB"/>
    <w:rsid w:val="006D13DB"/>
    <w:rsid w:val="006E259D"/>
    <w:rsid w:val="00722FF7"/>
    <w:rsid w:val="00744A01"/>
    <w:rsid w:val="00764FD9"/>
    <w:rsid w:val="00792260"/>
    <w:rsid w:val="00794021"/>
    <w:rsid w:val="0079520A"/>
    <w:rsid w:val="007B4C6A"/>
    <w:rsid w:val="007C1BCF"/>
    <w:rsid w:val="007C597B"/>
    <w:rsid w:val="007C7729"/>
    <w:rsid w:val="007E03C2"/>
    <w:rsid w:val="007F0456"/>
    <w:rsid w:val="00804839"/>
    <w:rsid w:val="00843513"/>
    <w:rsid w:val="00845B28"/>
    <w:rsid w:val="00880281"/>
    <w:rsid w:val="0088481F"/>
    <w:rsid w:val="00896F49"/>
    <w:rsid w:val="008D0019"/>
    <w:rsid w:val="008D2AE4"/>
    <w:rsid w:val="008D422C"/>
    <w:rsid w:val="008E50DD"/>
    <w:rsid w:val="008E6CB2"/>
    <w:rsid w:val="009009F6"/>
    <w:rsid w:val="00907DE3"/>
    <w:rsid w:val="0093503A"/>
    <w:rsid w:val="00956820"/>
    <w:rsid w:val="00960AD4"/>
    <w:rsid w:val="00965D9C"/>
    <w:rsid w:val="009668C9"/>
    <w:rsid w:val="00970F6F"/>
    <w:rsid w:val="009B0F1F"/>
    <w:rsid w:val="009C74B4"/>
    <w:rsid w:val="009D51D1"/>
    <w:rsid w:val="009F786A"/>
    <w:rsid w:val="009F792F"/>
    <w:rsid w:val="00A01DDF"/>
    <w:rsid w:val="00A131CE"/>
    <w:rsid w:val="00A1560F"/>
    <w:rsid w:val="00A31E9A"/>
    <w:rsid w:val="00A544DD"/>
    <w:rsid w:val="00A82CA9"/>
    <w:rsid w:val="00AA673E"/>
    <w:rsid w:val="00AD0247"/>
    <w:rsid w:val="00AE224D"/>
    <w:rsid w:val="00AF64EC"/>
    <w:rsid w:val="00B069D4"/>
    <w:rsid w:val="00B30B99"/>
    <w:rsid w:val="00B37479"/>
    <w:rsid w:val="00B3796B"/>
    <w:rsid w:val="00B425CB"/>
    <w:rsid w:val="00B666EC"/>
    <w:rsid w:val="00B91584"/>
    <w:rsid w:val="00BA33DF"/>
    <w:rsid w:val="00BA61D1"/>
    <w:rsid w:val="00BB5DFF"/>
    <w:rsid w:val="00BF0EE8"/>
    <w:rsid w:val="00BF3DF4"/>
    <w:rsid w:val="00BF576D"/>
    <w:rsid w:val="00C02D9F"/>
    <w:rsid w:val="00C0618F"/>
    <w:rsid w:val="00C127EB"/>
    <w:rsid w:val="00C16E34"/>
    <w:rsid w:val="00C202A2"/>
    <w:rsid w:val="00C42E56"/>
    <w:rsid w:val="00C5023F"/>
    <w:rsid w:val="00C541CE"/>
    <w:rsid w:val="00C73312"/>
    <w:rsid w:val="00C94970"/>
    <w:rsid w:val="00C9740E"/>
    <w:rsid w:val="00CB55F4"/>
    <w:rsid w:val="00CB7B2D"/>
    <w:rsid w:val="00CC1397"/>
    <w:rsid w:val="00CD45B2"/>
    <w:rsid w:val="00CD765E"/>
    <w:rsid w:val="00CF59CE"/>
    <w:rsid w:val="00D05BE0"/>
    <w:rsid w:val="00D26339"/>
    <w:rsid w:val="00D4735C"/>
    <w:rsid w:val="00D55EE1"/>
    <w:rsid w:val="00D5708D"/>
    <w:rsid w:val="00D665A6"/>
    <w:rsid w:val="00DA4CF9"/>
    <w:rsid w:val="00DB5849"/>
    <w:rsid w:val="00DC05C6"/>
    <w:rsid w:val="00DD48F8"/>
    <w:rsid w:val="00E0033A"/>
    <w:rsid w:val="00E12564"/>
    <w:rsid w:val="00E12956"/>
    <w:rsid w:val="00E12B23"/>
    <w:rsid w:val="00E32BB2"/>
    <w:rsid w:val="00E6588E"/>
    <w:rsid w:val="00EA2192"/>
    <w:rsid w:val="00EA5443"/>
    <w:rsid w:val="00EB0242"/>
    <w:rsid w:val="00ED0425"/>
    <w:rsid w:val="00EE3810"/>
    <w:rsid w:val="00F04CF5"/>
    <w:rsid w:val="00F308EE"/>
    <w:rsid w:val="00F52AAF"/>
    <w:rsid w:val="00F80241"/>
    <w:rsid w:val="00F94B0E"/>
    <w:rsid w:val="00FA3770"/>
    <w:rsid w:val="00FD4EBD"/>
    <w:rsid w:val="00FE7E4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Adresaomotnice" w:type="paragraph">
    <w:name w:val="envelope address"/>
    <w:basedOn w:val="Normal"/>
    <w:pPr>
      <w:framePr w:hRule="exact" w:yAlign="bottom" w:xAlign="center" w:hAnchor="page" w:wrap="auto" w:hSpace="180" w:h="1980" w:w="7920"/>
      <w:ind w:left="2880"/>
    </w:pPr>
    <w:rPr>
      <w:rFonts w:cs="Arial" w:hAnsi="Arial" w:ascii="Arial"/>
    </w:rPr>
  </w:style>
  <w:style w:styleId="Povratnaomotnica" w:type="paragraph">
    <w:name w:val="envelope return"/>
    <w:basedOn w:val="Normal"/>
    <w:rPr>
      <w:rFonts w:cs="Arial" w:hAnsi="Arial" w:ascii="Arial"/>
      <w:sz w:val="20"/>
      <w:szCs w:val="20"/>
    </w:rPr>
  </w:style>
  <w:style w:styleId="Tijeloteksta" w:type="paragraph">
    <w:name w:val="Body Text"/>
    <w:basedOn w:val="Normal"/>
    <w:pPr>
      <w:jc w:val="both"/>
    </w:pPr>
  </w:style>
  <w:style w:styleId="Zaglavlje" w:type="paragraph">
    <w:name w:val="header"/>
    <w:basedOn w:val="Normal"/>
    <w:link w:val="ZaglavljeChar"/>
    <w:uiPriority w:val="99"/>
    <w:rsid w:val="00C5023F"/>
    <w:pPr>
      <w:tabs>
        <w:tab w:pos="4320" w:val="center"/>
        <w:tab w:pos="8640" w:val="right"/>
      </w:tabs>
    </w:pPr>
  </w:style>
  <w:style w:styleId="Brojstranice" w:type="character">
    <w:name w:val="page number"/>
    <w:basedOn w:val="Zadanifontodlomka"/>
    <w:rsid w:val="00C5023F"/>
  </w:style>
  <w:style w:styleId="Podnoje" w:type="paragraph">
    <w:name w:val="footer"/>
    <w:basedOn w:val="Normal"/>
    <w:link w:val="PodnojeChar"/>
    <w:uiPriority w:val="99"/>
    <w:rsid w:val="00C5023F"/>
    <w:pPr>
      <w:tabs>
        <w:tab w:pos="4320" w:val="center"/>
        <w:tab w:pos="8640" w:val="right"/>
      </w:tabs>
    </w:pPr>
  </w:style>
  <w:style w:styleId="Uvuenotijeloteksta" w:type="paragraph">
    <w:name w:val="Body Text Indent"/>
    <w:basedOn w:val="Normal"/>
    <w:rsid w:val="005C7BB8"/>
    <w:pPr>
      <w:spacing w:after="120"/>
      <w:ind w:left="283"/>
    </w:pPr>
  </w:style>
  <w:style w:styleId="Tijeloteksta-uvlaka3" w:type="paragraph">
    <w:name w:val="Body Text Indent 3"/>
    <w:basedOn w:val="Normal"/>
    <w:rsid w:val="007E03C2"/>
    <w:pPr>
      <w:spacing w:after="120"/>
      <w:ind w:left="283"/>
    </w:pPr>
    <w:rPr>
      <w:sz w:val="16"/>
      <w:szCs w:val="16"/>
    </w:rPr>
  </w:style>
  <w:style w:styleId="Tekstbalonia" w:type="paragraph">
    <w:name w:val="Balloon Text"/>
    <w:basedOn w:val="Normal"/>
    <w:semiHidden/>
    <w:rsid w:val="00F80241"/>
    <w:rPr>
      <w:rFonts w:cs="Tahoma" w:hAnsi="Tahoma" w:ascii="Tahoma"/>
      <w:sz w:val="16"/>
      <w:szCs w:val="16"/>
    </w:rPr>
  </w:style>
  <w:style w:customStyle="true" w:styleId="ZaglavljeChar" w:type="character">
    <w:name w:val="Zaglavlje Char"/>
    <w:link w:val="Zaglavlje"/>
    <w:uiPriority w:val="99"/>
    <w:rsid w:val="00415FA7"/>
    <w:rPr>
      <w:sz w:val="24"/>
      <w:szCs w:val="24"/>
    </w:rPr>
  </w:style>
  <w:style w:styleId="Bezproreda" w:type="paragraph">
    <w:name w:val="No Spacing"/>
    <w:uiPriority w:val="1"/>
    <w:qFormat/>
    <w:rsid w:val="00C02D9F"/>
    <w:rPr>
      <w:rFonts w:eastAsia="Calibri" w:hAnsi="Calibri" w:ascii="Calibri"/>
      <w:sz w:val="22"/>
      <w:szCs w:val="22"/>
      <w:lang w:eastAsia="en-US"/>
    </w:rPr>
  </w:style>
  <w:style w:customStyle="true" w:styleId="PodnojeChar" w:type="character">
    <w:name w:val="Podnožje Char"/>
    <w:basedOn w:val="Zadanifontodlomka"/>
    <w:link w:val="Podnoje"/>
    <w:uiPriority w:val="99"/>
    <w:rsid w:val="00D4735C"/>
    <w:rPr>
      <w:sz w:val="24"/>
      <w:szCs w:val="24"/>
    </w:rPr>
  </w:style>
  <w:style w:styleId="Tekstrezerviranogmjesta" w:type="character">
    <w:name w:val="Placeholder Text"/>
    <w:basedOn w:val="Zadanifontodlomka"/>
    <w:uiPriority w:val="99"/>
    <w:semiHidden/>
    <w:rsid w:val="005D39D3"/>
    <w:rPr>
      <w:color w:val="808080"/>
      <w:bdr w:space="0" w:sz="0" w:color="auto" w:val="none"/>
      <w:shd w:fill="auto" w:color="auto" w:val="clear"/>
    </w:rPr>
  </w:style>
  <w:style w:customStyle="true" w:styleId="eSPISCCParagraphDefaultFont" w:type="character">
    <w:name w:val="eSPIS_CC_Paragraph Default Font"/>
    <w:basedOn w:val="Zadanifontodlomka"/>
    <w:rsid w:val="005D39D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D39D3"/>
    <w:rPr>
      <w:bdr w:space="0" w:sz="0" w:color="auto" w:val="none"/>
      <w:shd w:fill="FFFFCC" w:color="auto" w:val="clear"/>
      <w:lang w:val="hr-HR"/>
    </w:rPr>
  </w:style>
  <w:style w:customStyle="true" w:styleId="PozadinaSvijetloCrvena" w:type="character">
    <w:name w:val="Pozadina_SvijetloCrvena"/>
    <w:basedOn w:val="eSPISCCParagraphDefaultFont"/>
    <w:rsid w:val="005D39D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D39D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Adresaomotnice" w:type="paragraph">
    <w:name w:val="envelope address"/>
    <w:basedOn w:val="Normal"/>
    <w:pPr>
      <w:framePr w:h="1980" w:hAnchor="page" w:hRule="exact" w:hSpace="180" w:w="7920" w:wrap="auto" w:xAlign="center" w:yAlign="bottom"/>
      <w:ind w:left="2880"/>
    </w:pPr>
    <w:rPr>
      <w:rFonts w:ascii="Arial" w:cs="Arial" w:hAnsi="Arial"/>
    </w:rPr>
  </w:style>
  <w:style w:styleId="Povratnaomotnica" w:type="paragraph">
    <w:name w:val="envelope return"/>
    <w:basedOn w:val="Normal"/>
    <w:rPr>
      <w:rFonts w:ascii="Arial" w:cs="Arial" w:hAnsi="Arial"/>
      <w:sz w:val="20"/>
      <w:szCs w:val="20"/>
    </w:rPr>
  </w:style>
  <w:style w:styleId="Tijeloteksta" w:type="paragraph">
    <w:name w:val="Body Text"/>
    <w:basedOn w:val="Normal"/>
    <w:pPr>
      <w:jc w:val="both"/>
    </w:pPr>
  </w:style>
  <w:style w:styleId="Zaglavlje" w:type="paragraph">
    <w:name w:val="header"/>
    <w:basedOn w:val="Normal"/>
    <w:link w:val="ZaglavljeChar"/>
    <w:uiPriority w:val="99"/>
    <w:rsid w:val="00C5023F"/>
    <w:pPr>
      <w:tabs>
        <w:tab w:pos="4320" w:val="center"/>
        <w:tab w:pos="8640" w:val="right"/>
      </w:tabs>
    </w:pPr>
  </w:style>
  <w:style w:styleId="Brojstranice" w:type="character">
    <w:name w:val="page number"/>
    <w:basedOn w:val="Zadanifontodlomka"/>
    <w:rsid w:val="00C5023F"/>
  </w:style>
  <w:style w:styleId="Podnoje" w:type="paragraph">
    <w:name w:val="footer"/>
    <w:basedOn w:val="Normal"/>
    <w:link w:val="PodnojeChar"/>
    <w:uiPriority w:val="99"/>
    <w:rsid w:val="00C5023F"/>
    <w:pPr>
      <w:tabs>
        <w:tab w:pos="4320" w:val="center"/>
        <w:tab w:pos="8640" w:val="right"/>
      </w:tabs>
    </w:pPr>
  </w:style>
  <w:style w:styleId="Uvuenotijeloteksta" w:type="paragraph">
    <w:name w:val="Body Text Indent"/>
    <w:basedOn w:val="Normal"/>
    <w:rsid w:val="005C7BB8"/>
    <w:pPr>
      <w:spacing w:after="120"/>
      <w:ind w:left="283"/>
    </w:pPr>
  </w:style>
  <w:style w:styleId="Tijeloteksta-uvlaka3" w:type="paragraph">
    <w:name w:val="Body Text Indent 3"/>
    <w:basedOn w:val="Normal"/>
    <w:rsid w:val="007E03C2"/>
    <w:pPr>
      <w:spacing w:after="120"/>
      <w:ind w:left="283"/>
    </w:pPr>
    <w:rPr>
      <w:sz w:val="16"/>
      <w:szCs w:val="16"/>
    </w:rPr>
  </w:style>
  <w:style w:styleId="Tekstbalonia" w:type="paragraph">
    <w:name w:val="Balloon Text"/>
    <w:basedOn w:val="Normal"/>
    <w:semiHidden/>
    <w:rsid w:val="00F80241"/>
    <w:rPr>
      <w:rFonts w:ascii="Tahoma" w:cs="Tahoma" w:hAnsi="Tahoma"/>
      <w:sz w:val="16"/>
      <w:szCs w:val="16"/>
    </w:rPr>
  </w:style>
  <w:style w:customStyle="1" w:styleId="ZaglavljeChar" w:type="character">
    <w:name w:val="Zaglavlje Char"/>
    <w:link w:val="Zaglavlje"/>
    <w:uiPriority w:val="99"/>
    <w:rsid w:val="00415FA7"/>
    <w:rPr>
      <w:sz w:val="24"/>
      <w:szCs w:val="24"/>
    </w:rPr>
  </w:style>
  <w:style w:styleId="Bezproreda" w:type="paragraph">
    <w:name w:val="No Spacing"/>
    <w:uiPriority w:val="1"/>
    <w:qFormat/>
    <w:rsid w:val="00C02D9F"/>
    <w:rPr>
      <w:rFonts w:ascii="Calibri" w:eastAsia="Calibri" w:hAnsi="Calibri"/>
      <w:sz w:val="22"/>
      <w:szCs w:val="22"/>
      <w:lang w:eastAsia="en-US"/>
    </w:rPr>
  </w:style>
  <w:style w:customStyle="1" w:styleId="PodnojeChar" w:type="character">
    <w:name w:val="Podnožje Char"/>
    <w:basedOn w:val="Zadanifontodlomka"/>
    <w:link w:val="Podnoje"/>
    <w:uiPriority w:val="99"/>
    <w:rsid w:val="00D4735C"/>
    <w:rPr>
      <w:sz w:val="24"/>
      <w:szCs w:val="24"/>
    </w:rPr>
  </w:style>
  <w:style w:styleId="Tekstrezerviranogmjesta" w:type="character">
    <w:name w:val="Placeholder Text"/>
    <w:basedOn w:val="Zadanifontodlomka"/>
    <w:uiPriority w:val="99"/>
    <w:semiHidden/>
    <w:rsid w:val="005D39D3"/>
    <w:rPr>
      <w:color w:val="808080"/>
      <w:bdr w:color="auto" w:space="0" w:sz="0" w:val="none"/>
      <w:shd w:color="auto" w:fill="auto" w:val="clear"/>
    </w:rPr>
  </w:style>
  <w:style w:customStyle="1" w:styleId="eSPISCCParagraphDefaultFont" w:type="character">
    <w:name w:val="eSPIS_CC_Paragraph Default Font"/>
    <w:basedOn w:val="Zadanifontodlomka"/>
    <w:rsid w:val="005D39D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D39D3"/>
    <w:rPr>
      <w:bdr w:color="auto" w:space="0" w:sz="0" w:val="none"/>
      <w:shd w:color="auto" w:fill="FFFFCC" w:val="clear"/>
      <w:lang w:val="hr-HR"/>
    </w:rPr>
  </w:style>
  <w:style w:customStyle="1" w:styleId="PozadinaSvijetloCrvena" w:type="character">
    <w:name w:val="Pozadina_SvijetloCrvena"/>
    <w:basedOn w:val="eSPISCCParagraphDefaultFont"/>
    <w:rsid w:val="005D39D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D39D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siječnja 2017.</izvorni_sadrzaj>
    <derivirana_varijabla naziv="DomainObject.DatumDonosenjaOdluke_1">16.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147</izvorni_sadrzaj>
    <derivirana_varijabla naziv="DomainObject.Predmet.Broj_1">147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ožujka 2013.</izvorni_sadrzaj>
    <derivirana_varijabla naziv="DomainObject.Predmet.DatumOsnivanja_1">14. ožujka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St-147/2013</izvorni_sadrzaj>
    <derivirana_varijabla naziv="DomainObject.Predmet.OznakaBroj_1">St-147/2013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TEHNOSPOJ, d.o.o. za trgovinu i usluge, "u stečaju"</izvorni_sadrzaj>
    <derivirana_varijabla naziv="DomainObject.Predmet.ProtustrankaFormated_1">  TEHNOSPOJ, d.o.o. za trgovinu i usluge, "u stečaju"</derivirana_varijabla>
  </DomainObject.Predmet.ProtustrankaFormated>
  <DomainObject.Predmet.ProtustrankaFormatedOIB>
    <izvorni_sadrzaj>  TEHNOSPOJ, d.o.o. za trgovinu i usluge, "u stečaju", OIB 01665083803</izvorni_sadrzaj>
    <derivirana_varijabla naziv="DomainObject.Predmet.ProtustrankaFormatedOIB_1">  TEHNOSPOJ, d.o.o. za trgovinu i usluge, "u stečaju", OIB 01665083803</derivirana_varijabla>
  </DomainObject.Predmet.ProtustrankaFormatedOIB>
  <DomainObject.Predmet.ProtustrankaFormatedWithAdress>
    <izvorni_sadrzaj> TEHNOSPOJ, d.o.o. za trgovinu i usluge, "u stečaju", Ulica Fra Bone Razmilovića 1, 21000 Split</izvorni_sadrzaj>
    <derivirana_varijabla naziv="DomainObject.Predmet.ProtustrankaFormatedWithAdress_1"> TEHNOSPOJ, d.o.o. za trgovinu i usluge, "u stečaju", Ulica Fra Bone Razmilovića 1, 21000 Split</derivirana_varijabla>
  </DomainObject.Predmet.ProtustrankaFormatedWithAdress>
  <DomainObject.Predmet.ProtustrankaFormatedWithAdressOIB>
    <izvorni_sadrzaj> TEHNOSPOJ, d.o.o. za trgovinu i usluge, "u stečaju", OIB 01665083803, Ulica Fra Bone Razmilovića 1, 21000 Split</izvorni_sadrzaj>
    <derivirana_varijabla naziv="DomainObject.Predmet.ProtustrankaFormatedWithAdressOIB_1"> TEHNOSPOJ, d.o.o. za trgovinu i usluge, "u stečaju", OIB 01665083803, Ulica Fra Bone Razmilovića 1, 21000 Split</derivirana_varijabla>
  </DomainObject.Predmet.ProtustrankaFormatedWithAdressOIB>
  <DomainObject.Predmet.ProtustrankaWithAdress>
    <izvorni_sadrzaj>TEHNOSPOJ, d.o.o. za trgovinu i usluge, "u stečaju" Ulica Fra Bone Razmilovića 1, 21000 Split</izvorni_sadrzaj>
    <derivirana_varijabla naziv="DomainObject.Predmet.ProtustrankaWithAdress_1">TEHNOSPOJ, d.o.o. za trgovinu i usluge, "u stečaju" Ulica Fra Bone Razmilovića 1, 21000 Split</derivirana_varijabla>
  </DomainObject.Predmet.ProtustrankaWithAdress>
  <DomainObject.Predmet.ProtustrankaWithAdressOIB>
    <izvorni_sadrzaj>TEHNOSPOJ, d.o.o. za trgovinu i usluge, "u stečaju", OIB 01665083803, Ulica Fra Bone Razmilovića 1, 21000 Split</izvorni_sadrzaj>
    <derivirana_varijabla naziv="DomainObject.Predmet.ProtustrankaWithAdressOIB_1">TEHNOSPOJ, d.o.o. za trgovinu i usluge, "u stečaju", OIB 01665083803, Ulica Fra Bone Razmilovića 1, 21000 Split</derivirana_varijabla>
  </DomainObject.Predmet.ProtustrankaWithAdressOIB>
  <DomainObject.Predmet.ProtustrankaNazivFormated>
    <izvorni_sadrzaj>TEHNOSPOJ, d.o.o. za trgovinu i usluge, "u stečaju"</izvorni_sadrzaj>
    <derivirana_varijabla naziv="DomainObject.Predmet.ProtustrankaNazivFormated_1">TEHNOSPOJ, d.o.o. za trgovinu i usluge, "u stečaju"</derivirana_varijabla>
  </DomainObject.Predmet.ProtustrankaNazivFormated>
  <DomainObject.Predmet.ProtustrankaNazivFormatedOIB>
    <izvorni_sadrzaj>TEHNOSPOJ, d.o.o. za trgovinu i usluge, "u stečaju", OIB 01665083803</izvorni_sadrzaj>
    <derivirana_varijabla naziv="DomainObject.Predmet.ProtustrankaNazivFormatedOIB_1">TEHNOSPOJ, d.o.o. za trgovinu i usluge, "u stečaju", OIB 01665083803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Tanasija Marković; BRODOMERKUR; PORSCHE LEASING d.o.o. zastupanog po punomoćniku SEBASTIJAN MIŠE; CAPRICORNO d.o.o.; REHAU d.o.o. zastupanog po punomoćniku ODVJETNIČKO DRUŠTVO ANIĆ I PARTNERI; Grad Split; RHEA d.o.o. zastupanog po punomoćniku ODVJETNIČKO DRUŠTVO MIHOČEVIĆ&amp;BAJS društvo s ograničenom odgovornošću; Financijska agencija Split; HRVATSKE ŠUME d.o.o. zastupanog po punomoćniku Zoran Tomić; HRVATSKE VODE; Ankica Luetić; DUJMOVAČA društvo za trgovinu, d.o.o. zastupanog po punomoćniku ZAJEDNIČKI ODVJETNIČKI URED BORO RAJIĆ I TOMISLAV KASALO; HEP-Operator distribucijskog sustava d.o.o. za distribuciju i opskrbu električne energije; MINISTARSTVO FINANCIJA zastupanog po punomoćniku ŽUPANIJSKO DRŽAVNO ODVJETNIŠTVO U SPLITU; HYPO ALPE-ADRIA-BANK dioničko društvo; SLOBODNA DALMACIJA izdavačka i tiskarska djelatnost, dioničko društvo; GRAD SOLIN; SOCIETE GENERALE-SPLITSKA BANKA dioničko društvo; POSOJILNICA-BANK zastupanog po punomoćniku OD BUTERIN&amp;POSAVEC; IMS-5 društvo s ograničenom odgovornošću za trgovinu i usluge zastupanog po punomoćniku Ivica Stjepić; FAB s.r.l. zastupanog po punomoćniku Matej Klaričić</izvorni_sadrzaj>
    <derivirana_varijabla naziv="DomainObject.Predmet.StrankaFormated_1">  Tanasija Marković; BRODOMERKUR; PORSCHE LEASING d.o.o. zastupanog po punomoćniku SEBASTIJAN MIŠE; CAPRICORNO d.o.o.; REHAU d.o.o. zastupanog po punomoćniku ODVJETNIČKO DRUŠTVO ANIĆ I PARTNERI; Grad Split; RHEA d.o.o. zastupanog po punomoćniku ODVJETNIČKO DRUŠTVO MIHOČEVIĆ&amp;BAJS društvo s ograničenom odgovornošću; Financijska agencija Split; HRVATSKE ŠUME d.o.o. zastupanog po punomoćniku Zoran Tomić; HRVATSKE VODE; Ankica Luetić; DUJMOVAČA društvo za trgovinu, d.o.o. zastupanog po punomoćniku ZAJEDNIČKI ODVJETNIČKI URED BORO RAJIĆ I TOMISLAV KASALO; HEP-Operator distribucijskog sustava d.o.o. za distribuciju i opskrbu električne energije; MINISTARSTVO FINANCIJA zastupanog po punomoćniku ŽUPANIJSKO DRŽAVNO ODVJETNIŠTVO U SPLITU; HYPO ALPE-ADRIA-BANK dioničko društvo; SLOBODNA DALMACIJA izdavačka i tiskarska djelatnost, dioničko društvo; GRAD SOLIN; SOCIETE GENERALE-SPLITSKA BANKA dioničko društvo; POSOJILNICA-BANK zastupanog po punomoćniku OD BUTERIN&amp;POSAVEC; IMS-5 društvo s ograničenom odgovornošću za trgovinu i usluge zastupanog po punomoćniku Ivica Stjepić; FAB s.r.l. zastupanog po punomoćniku Matej Klaričić</derivirana_varijabla>
  </DomainObject.Predmet.StrankaFormated>
  <DomainObject.Predmet.StrankaFormatedOIB>
    <izvorni_sadrzaj>  Tanasija Marković, OIB 15362271646; BRODOMERKUR, OIB 33956120458; PORSCHE LEASING d.o.o., OIB 90275854576 zastupanog po punomoćniku SEBASTIJAN MIŠE; CAPRICORNO d.o.o., OIB 09517317411; REHAU d.o.o., OIB 39268025266 zastupanog po punomoćniku ODVJETNIČKO DRUŠTVO ANIĆ I PARTNERI; Grad Split, OIB 78755598868; RHEA d.o.o., OIB 43354566311 zastupanog po punomoćniku ODVJETNIČKO DRUŠTVO MIHOČEVIĆ&amp;BAJS društvo s ograničenom odgovornošću; Financijska agencija Split, OIB 85821130368; HRVATSKE ŠUME d.o.o., OIB 69693144506 zastupanog po punomoćniku Zoran Tomić; HRVATSKE VODE, OIB 28921383001; Ankica Luetić, OIB 79709758602; DUJMOVAČA društvo za trgovinu, d.o.o., OIB 71377021534 zastupanog po punomoćniku ZAJEDNIČKI ODVJETNIČKI URED BORO RAJIĆ I TOMISLAV KASALO; HEP-Operator distribucijskog sustava d.o.o. za distribuciju i opskrbu električne energije, OIB 46830600751; MINISTARSTVO FINANCIJA, OIB 18683136487 zastupanog po punomoćniku ŽUPANIJSKO DRŽAVNO ODVJETNIŠTVO U SPLITU; HYPO ALPE-ADRIA-BANK dioničko društvo, OIB 14036333877; SLOBODNA DALMACIJA izdavačka i tiskarska djelatnost, dioničko društvo, OIB 35075764438; GRAD SOLIN, OIB 40642464411; SOCIETE GENERALE-SPLITSKA BANKA dioničko društvo, OIB 69326397242; POSOJILNICA-BANK, OIB 69427775688 zastupanog po punomoćniku OD BUTERIN&amp;POSAVEC; IMS-5 društvo s ograničenom odgovornošću za trgovinu i usluge, OIB 21399583704 zastupanog po punomoćniku Ivica Stjepić; FAB s.r.l. zastupanog po punomoćniku Matej Klaričić</izvorni_sadrzaj>
    <derivirana_varijabla naziv="DomainObject.Predmet.StrankaFormatedOIB_1">  Tanasija Marković, OIB 15362271646; BRODOMERKUR, OIB 33956120458; PORSCHE LEASING d.o.o., OIB 90275854576 zastupanog po punomoćniku SEBASTIJAN MIŠE; CAPRICORNO d.o.o., OIB 09517317411; REHAU d.o.o., OIB 39268025266 zastupanog po punomoćniku ODVJETNIČKO DRUŠTVO ANIĆ I PARTNERI; Grad Split, OIB 78755598868; RHEA d.o.o., OIB 43354566311 zastupanog po punomoćniku ODVJETNIČKO DRUŠTVO MIHOČEVIĆ&amp;BAJS društvo s ograničenom odgovornošću; Financijska agencija Split, OIB 85821130368; HRVATSKE ŠUME d.o.o., OIB 69693144506 zastupanog po punomoćniku Zoran Tomić; HRVATSKE VODE, OIB 28921383001; Ankica Luetić, OIB 79709758602; DUJMOVAČA društvo za trgovinu, d.o.o., OIB 71377021534 zastupanog po punomoćniku ZAJEDNIČKI ODVJETNIČKI URED BORO RAJIĆ I TOMISLAV KASALO; HEP-Operator distribucijskog sustava d.o.o. za distribuciju i opskrbu električne energije, OIB 46830600751; MINISTARSTVO FINANCIJA, OIB 18683136487 zastupanog po punomoćniku ŽUPANIJSKO DRŽAVNO ODVJETNIŠTVO U SPLITU; HYPO ALPE-ADRIA-BANK dioničko društvo, OIB 14036333877; SLOBODNA DALMACIJA izdavačka i tiskarska djelatnost, dioničko društvo, OIB 35075764438; GRAD SOLIN, OIB 40642464411; SOCIETE GENERALE-SPLITSKA BANKA dioničko društvo, OIB 69326397242; POSOJILNICA-BANK, OIB 69427775688 zastupanog po punomoćniku OD BUTERIN&amp;POSAVEC; IMS-5 društvo s ograničenom odgovornošću za trgovinu i usluge, OIB 21399583704 zastupanog po punomoćniku Ivica Stjepić; FAB s.r.l. zastupanog po punomoćniku Matej Klaričić</derivirana_varijabla>
  </DomainObject.Predmet.StrankaFormatedOIB>
  <DomainObject.Predmet.StrankaFormatedWithAdress>
    <izvorni_sadrzaj> Tanasija Marković, Vrbovačka  cesta 44, 43500 Daruvar; BRODOMERKUR, POLJIČKA CESTA 35, Split; PORSCHE LEASING d.o.o., Velimira Škorpika 21, 10000 Zagreb zastupanog po punomoćniku SEBASTIJAN MIŠE; CAPRICORNO d.o.o., Hercegovačka 57/A, 21000 Split; REHAU d.o.o., Franje Lučića 34, 10000 Zagreb zastupanog po punomoćniku ODVJETNIČKO DRUŠTVO ANIĆ I PARTNERI; Grad Split, OBALAK.BRANIMIRA 14, 21000 Split; RHEA d.o.o., Buzinski prilaz 36/a, 10000 Zagreb zastupanog po punomoćniku ODVJETNIČKO DRUŠTVO MIHOČEVIĆ&amp;BAJS društvo s ograničenom odgovornošću; Financijska agencija Split, Mažuranić. šetalište 24 b, 21000 Split; HRVATSKE ŠUME d.o.o., Ljudevita Farkaša Vukotinovića 2, 10000 Zagreb zastupanog po punomoćniku Zoran Tomić; HRVATSKE VODE, Ulica grada Vukovara 220, 10000 Zagreb; Ankica Luetić, Priora Petra 7/I, 21000 Split; DUJMOVAČA društvo za trgovinu, d.o.o., Solinska 45, 21000 Split zastupanog po punomoćniku ZAJEDNIČKI ODVJETNIČKI URED BORO RAJIĆ I TOMISLAV KASALO; HEP-Operator distribucijskog sustava d.o.o. za distribuciju i opskrbu električne energije, Poljička cesta bb, 21000 Split; MINISTARSTVO FINANCIJA zastupanog po punomoćniku ŽUPANIJSKO DRŽAVNO ODVJETNIŠTVO U SPLITU; HYPO ALPE-ADRIA-BANK dioničko društvo, Slavonska avenija 6, 10000 Zagreb; SLOBODNA DALMACIJA izdavačka i tiskarska djelatnost, dioničko društvo, Ulica Hrvatske Mornarice 4, 21000 Split; GRAD SOLIN, Stjepana Radića 42, 21210 Solin; SOCIETE GENERALE-SPLITSKA BANKA dioničko društvo, Ruđera Boškovića 16, 21000 Split; POSOJILNICA-BANK, Hauptplatz 16, 9170 BOROVLJE/FERLACH zastupanog po punomoćniku OD BUTERIN&amp;POSAVEC; IMS-5 društvo s ograničenom odgovornošću za trgovinu i usluge, Šetalište kalafata/b.b., 21000 Split zastupanog po punomoćniku Ivica Stjepić; FAB s.r.l., Via Milano 3/4/5/6/7, 61020 GALLO DI PETRIANO (PU) zastupanog po punomoćniku Matej Klaričić</izvorni_sadrzaj>
    <derivirana_varijabla naziv="DomainObject.Predmet.StrankaFormatedWithAdress_1"> Tanasija Marković, Vrbovačka  cesta 44, 43500 Daruvar; BRODOMERKUR, POLJIČKA CESTA 35, Split; PORSCHE LEASING d.o.o., Velimira Škorpika 21, 10000 Zagreb zastupanog po punomoćniku SEBASTIJAN MIŠE; CAPRICORNO d.o.o., Hercegovačka 57/A, 21000 Split; REHAU d.o.o., Franje Lučića 34, 10000 Zagreb zastupanog po punomoćniku ODVJETNIČKO DRUŠTVO ANIĆ I PARTNERI; Grad Split, OBALAK.BRANIMIRA 14, 21000 Split; RHEA d.o.o., Buzinski prilaz 36/a, 10000 Zagreb zastupanog po punomoćniku ODVJETNIČKO DRUŠTVO MIHOČEVIĆ&amp;BAJS društvo s ograničenom odgovornošću; Financijska agencija Split, Mažuranić. šetalište 24 b, 21000 Split; HRVATSKE ŠUME d.o.o., Ljudevita Farkaša Vukotinovića 2, 10000 Zagreb zastupanog po punomoćniku Zoran Tomić; HRVATSKE VODE, Ulica grada Vukovara 220, 10000 Zagreb; Ankica Luetić, Priora Petra 7/I, 21000 Split; DUJMOVAČA društvo za trgovinu, d.o.o., Solinska 45, 21000 Split zastupanog po punomoćniku ZAJEDNIČKI ODVJETNIČKI URED BORO RAJIĆ I TOMISLAV KASALO; HEP-Operator distribucijskog sustava d.o.o. za distribuciju i opskrbu električne energije, Poljička cesta bb, 21000 Split; MINISTARSTVO FINANCIJA zastupanog po punomoćniku ŽUPANIJSKO DRŽAVNO ODVJETNIŠTVO U SPLITU; HYPO ALPE-ADRIA-BANK dioničko društvo, Slavonska avenija 6, 10000 Zagreb; SLOBODNA DALMACIJA izdavačka i tiskarska djelatnost, dioničko društvo, Ulica Hrvatske Mornarice 4, 21000 Split; GRAD SOLIN, Stjepana Radića 42, 21210 Solin; SOCIETE GENERALE-SPLITSKA BANKA dioničko društvo, Ruđera Boškovića 16, 21000 Split; POSOJILNICA-BANK, Hauptplatz 16, 9170 BOROVLJE/FERLACH zastupanog po punomoćniku OD BUTERIN&amp;POSAVEC; IMS-5 društvo s ograničenom odgovornošću za trgovinu i usluge, Šetalište kalafata/b.b., 21000 Split zastupanog po punomoćniku Ivica Stjepić; FAB s.r.l., Via Milano 3/4/5/6/7, 61020 GALLO DI PETRIANO (PU) zastupanog po punomoćniku Matej Klaričić</derivirana_varijabla>
  </DomainObject.Predmet.StrankaFormatedWithAdress>
  <DomainObject.Predmet.StrankaFormatedWithAdressOIB>
    <izvorni_sadrzaj> Tanasija Marković, OIB 15362271646, Vrbovačka  cesta 44, 43500 Daruvar; BRODOMERKUR, OIB 33956120458, POLJIČKA CESTA 35, Split; PORSCHE LEASING d.o.o., OIB 90275854576, Velimira Škorpika 21, 10000 Zagreb zastupanog po punomoćniku SEBASTIJAN MIŠE; CAPRICORNO d.o.o., OIB 09517317411, Hercegovačka 57/A, 21000 Split; REHAU d.o.o., OIB 39268025266, Franje Lučića 34, 10000 Zagreb zastupanog po punomoćniku ODVJETNIČKO DRUŠTVO ANIĆ I PARTNERI; Grad Split, OIB 78755598868, OBALAK.BRANIMIRA 14, 21000 Split; RHEA d.o.o., OIB 43354566311, Buzinski prilaz 36/a, 10000 Zagreb zastupanog po punomoćniku ODVJETNIČKO DRUŠTVO MIHOČEVIĆ&amp;BAJS društvo s ograničenom odgovornošću; Financijska agencija Split, OIB 85821130368, Mažuranić. šetalište 24 b, 21000 Split; HRVATSKE ŠUME d.o.o., OIB 69693144506, Ljudevita Farkaša Vukotinovića 2, 10000 Zagreb zastupanog po punomoćniku Zoran Tomić; HRVATSKE VODE, OIB 28921383001, Ulica grada Vukovara 220, 10000 Zagreb; Ankica Luetić, OIB 79709758602, Priora Petra 7/I, 21000 Split; DUJMOVAČA društvo za trgovinu, d.o.o., OIB 71377021534, Solinska 45, 21000 Split zastupanog po punomoćniku ZAJEDNIČKI ODVJETNIČKI URED BORO RAJIĆ I TOMISLAV KASALO; HEP-Operator distribucijskog sustava d.o.o. za distribuciju i opskrbu električne energije, OIB 46830600751, Poljička cesta bb, 21000 Split; MINISTARSTVO FINANCIJA, OIB 18683136487 zastupanog po punomoćniku ŽUPANIJSKO DRŽAVNO ODVJETNIŠTVO U SPLITU; HYPO ALPE-ADRIA-BANK dioničko društvo, OIB 14036333877, Slavonska avenija 6, 10000 Zagreb; SLOBODNA DALMACIJA izdavačka i tiskarska djelatnost, dioničko društvo, OIB 35075764438, Ulica Hrvatske Mornarice 4, 21000 Split; GRAD SOLIN, OIB 40642464411, Stjepana Radića 42, 21210 Solin; SOCIETE GENERALE-SPLITSKA BANKA dioničko društvo, OIB 69326397242, Ruđera Boškovića 16, 21000 Split; POSOJILNICA-BANK, OIB 69427775688, Hauptplatz 16, 9170 BOROVLJE/FERLACH zastupanog po punomoćniku OD BUTERIN&amp;POSAVEC; IMS-5 društvo s ograničenom odgovornošću za trgovinu i usluge, OIB 21399583704, Šetalište kalafata/b.b., 21000 Split zastupanog po punomoćniku Ivica Stjepić; FAB s.r.l., Via Milano 3/4/5/6/7, 61020 GALLO DI PETRIANO (PU) zastupanog po punomoćniku Matej Klaričić</izvorni_sadrzaj>
    <derivirana_varijabla naziv="DomainObject.Predmet.StrankaFormatedWithAdressOIB_1"> Tanasija Marković, OIB 15362271646, Vrbovačka  cesta 44, 43500 Daruvar; BRODOMERKUR, OIB 33956120458, POLJIČKA CESTA 35, Split; PORSCHE LEASING d.o.o., OIB 90275854576, Velimira Škorpika 21, 10000 Zagreb zastupanog po punomoćniku SEBASTIJAN MIŠE; CAPRICORNO d.o.o., OIB 09517317411, Hercegovačka 57/A, 21000 Split; REHAU d.o.o., OIB 39268025266, Franje Lučića 34, 10000 Zagreb zastupanog po punomoćniku ODVJETNIČKO DRUŠTVO ANIĆ I PARTNERI; Grad Split, OIB 78755598868, OBALAK.BRANIMIRA 14, 21000 Split; RHEA d.o.o., OIB 43354566311, Buzinski prilaz 36/a, 10000 Zagreb zastupanog po punomoćniku ODVJETNIČKO DRUŠTVO MIHOČEVIĆ&amp;BAJS društvo s ograničenom odgovornošću; Financijska agencija Split, OIB 85821130368, Mažuranić. šetalište 24 b, 21000 Split; HRVATSKE ŠUME d.o.o., OIB 69693144506, Ljudevita Farkaša Vukotinovića 2, 10000 Zagreb zastupanog po punomoćniku Zoran Tomić; HRVATSKE VODE, OIB 28921383001, Ulica grada Vukovara 220, 10000 Zagreb; Ankica Luetić, OIB 79709758602, Priora Petra 7/I, 21000 Split; DUJMOVAČA društvo za trgovinu, d.o.o., OIB 71377021534, Solinska 45, 21000 Split zastupanog po punomoćniku ZAJEDNIČKI ODVJETNIČKI URED BORO RAJIĆ I TOMISLAV KASALO; HEP-Operator distribucijskog sustava d.o.o. za distribuciju i opskrbu električne energije, OIB 46830600751, Poljička cesta bb, 21000 Split; MINISTARSTVO FINANCIJA, OIB 18683136487 zastupanog po punomoćniku ŽUPANIJSKO DRŽAVNO ODVJETNIŠTVO U SPLITU; HYPO ALPE-ADRIA-BANK dioničko društvo, OIB 14036333877, Slavonska avenija 6, 10000 Zagreb; SLOBODNA DALMACIJA izdavačka i tiskarska djelatnost, dioničko društvo, OIB 35075764438, Ulica Hrvatske Mornarice 4, 21000 Split; GRAD SOLIN, OIB 40642464411, Stjepana Radića 42, 21210 Solin; SOCIETE GENERALE-SPLITSKA BANKA dioničko društvo, OIB 69326397242, Ruđera Boškovića 16, 21000 Split; POSOJILNICA-BANK, OIB 69427775688, Hauptplatz 16, 9170 BOROVLJE/FERLACH zastupanog po punomoćniku OD BUTERIN&amp;POSAVEC; IMS-5 društvo s ograničenom odgovornošću za trgovinu i usluge, OIB 21399583704, Šetalište kalafata/b.b., 21000 Split zastupanog po punomoćniku Ivica Stjepić; FAB s.r.l., Via Milano 3/4/5/6/7, 61020 GALLO DI PETRIANO (PU) zastupanog po punomoćniku Matej Klaričić</derivirana_varijabla>
  </DomainObject.Predmet.StrankaFormatedWithAdressOIB>
  <DomainObject.Predmet.StrankaWithAdress>
    <izvorni_sadrzaj>Tanasija Marković Vrbovačka  cesta 44,43500 Daruvar,BRODOMERKUR POLJIČKA CESTA 35,Split,PORSCHE LEASING d.o.o. Velimira Škorpika 21,10000 Zagreb,CAPRICORNO d.o.o. Hercegovačka 57/A,21000 Split,REHAU d.o.o. Franje Lučića 34,10000 Zagreb,Grad Split OBALAK.BRANIMIRA 14,21000 Split,RHEA d.o.o. Buzinski prilaz 36/a,10000 Zagreb,Financijska agencija Split Mažuranić. šetalište 24 b,21000 Split,HRVATSKE ŠUME d.o.o. Ljudevita Farkaša Vukotinovića 2,10000 Zagreb,HRVATSKE VODE Ulica grada Vukovara 220,10000 Zagreb,Ankica Luetić Priora Petra 7/I,21000 Split,DUJMOVAČA društvo za trgovinu, d.o.o. Solinska 45,21000 Split,HEP-Operator distribucijskog sustava d.o.o. za distribuciju i opskrbu električne energije Poljička cesta bb,21000 Split,MINISTARSTVO FINANCIJA ,HYPO ALPE-ADRIA-BANK dioničko društvo Slavonska avenija 6,10000 Zagreb,SLOBODNA DALMACIJA izdavačka i tiskarska djelatnost, dioničko društvo Ulica Hrvatske Mornarice 4,21000 Split,GRAD SOLIN Stjepana Radića 42,21210 Solin,SOCIETE GENERALE-SPLITSKA BANKA dioničko društvo Ruđera Boškovića 16,21000 Split,POSOJILNICA-BANK Hauptplatz 16,9170 BOROVLJE/FERLACH,IMS-5 društvo s ograničenom odgovornošću za trgovinu i usluge Šetalište kalafata/b.b.,21000 Split,FAB s.r.l. Via Milano 3/4/5/6/7,61020 GALLO DI PETRIANO (PU)</izvorni_sadrzaj>
    <derivirana_varijabla naziv="DomainObject.Predmet.StrankaWithAdress_1">Tanasija Marković Vrbovačka  cesta 44,43500 Daruvar,BRODOMERKUR POLJIČKA CESTA 35,Split,PORSCHE LEASING d.o.o. Velimira Škorpika 21,10000 Zagreb,CAPRICORNO d.o.o. Hercegovačka 57/A,21000 Split,REHAU d.o.o. Franje Lučića 34,10000 Zagreb,Grad Split OBALAK.BRANIMIRA 14,21000 Split,RHEA d.o.o. Buzinski prilaz 36/a,10000 Zagreb,Financijska agencija Split Mažuranić. šetalište 24 b,21000 Split,HRVATSKE ŠUME d.o.o. Ljudevita Farkaša Vukotinovića 2,10000 Zagreb,HRVATSKE VODE Ulica grada Vukovara 220,10000 Zagreb,Ankica Luetić Priora Petra 7/I,21000 Split,DUJMOVAČA društvo za trgovinu, d.o.o. Solinska 45,21000 Split,HEP-Operator distribucijskog sustava d.o.o. za distribuciju i opskrbu električne energije Poljička cesta bb,21000 Split,MINISTARSTVO FINANCIJA ,HYPO ALPE-ADRIA-BANK dioničko društvo Slavonska avenija 6,10000 Zagreb,SLOBODNA DALMACIJA izdavačka i tiskarska djelatnost, dioničko društvo Ulica Hrvatske Mornarice 4,21000 Split,GRAD SOLIN Stjepana Radića 42,21210 Solin,SOCIETE GENERALE-SPLITSKA BANKA dioničko društvo Ruđera Boškovića 16,21000 Split,POSOJILNICA-BANK Hauptplatz 16,9170 BOROVLJE/FERLACH,IMS-5 društvo s ograničenom odgovornošću za trgovinu i usluge Šetalište kalafata/b.b.,21000 Split,FAB s.r.l. Via Milano 3/4/5/6/7,61020 GALLO DI PETRIANO (PU)</derivirana_varijabla>
  </DomainObject.Predmet.StrankaWithAdress>
  <DomainObject.Predmet.StrankaWithAdressOIB>
    <izvorni_sadrzaj>Tanasija Marković, OIB 15362271646, Vrbovačka  cesta 44,43500 Daruvar,BRODOMERKUR, OIB 33956120458, POLJIČKA CESTA 35,Split,PORSCHE LEASING d.o.o., OIB 90275854576, Velimira Škorpika 21,10000 Zagreb,CAPRICORNO d.o.o., OIB 09517317411, Hercegovačka 57/A,21000 Split,REHAU d.o.o., OIB 39268025266, Franje Lučića 34,10000 Zagreb,Grad Split, OIB 78755598868, OBALAK.BRANIMIRA 14,21000 Split,RHEA d.o.o., OIB 43354566311, Buzinski prilaz 36/a,10000 Zagreb,Financijska agencija Split, OIB 85821130368, Mažuranić. šetalište 24 b,21000 Split,HRVATSKE ŠUME d.o.o., OIB 69693144506, Ljudevita Farkaša Vukotinovića 2,10000 Zagreb,HRVATSKE VODE, OIB 28921383001, Ulica grada Vukovara 220,10000 Zagreb,Ankica Luetić, OIB 79709758602, Priora Petra 7/I,21000 Split,DUJMOVAČA društvo za trgovinu, d.o.o., OIB 71377021534, Solinska 45,21000 Split,HEP-Operator distribucijskog sustava d.o.o. za distribuciju i opskrbu električne energije, OIB 46830600751, Poljička cesta bb,21000 Split,MINISTARSTVO FINANCIJA, OIB 18683136487,HYPO ALPE-ADRIA-BANK dioničko društvo, OIB 14036333877, Slavonska avenija 6,10000 Zagreb,SLOBODNA DALMACIJA izdavačka i tiskarska djelatnost, dioničko društvo, OIB 35075764438, Ulica Hrvatske Mornarice 4,21000 Split,GRAD SOLIN, OIB 40642464411, Stjepana Radića 42,21210 Solin,SOCIETE GENERALE-SPLITSKA BANKA dioničko društvo, OIB 69326397242, Ruđera Boškovića 16,21000 Split,POSOJILNICA-BANK, OIB 69427775688, Hauptplatz 16,9170 BOROVLJE/FERLACH,IMS-5 društvo s ograničenom odgovornošću za trgovinu i usluge, OIB 21399583704, Šetalište kalafata/b.b.,21000 Split,FAB s.r.l., Via Milano 3/4/5/6/7,61020 GALLO DI PETRIANO (PU)</izvorni_sadrzaj>
    <derivirana_varijabla naziv="DomainObject.Predmet.StrankaWithAdressOIB_1">Tanasija Marković, OIB 15362271646, Vrbovačka  cesta 44,43500 Daruvar,BRODOMERKUR, OIB 33956120458, POLJIČKA CESTA 35,Split,PORSCHE LEASING d.o.o., OIB 90275854576, Velimira Škorpika 21,10000 Zagreb,CAPRICORNO d.o.o., OIB 09517317411, Hercegovačka 57/A,21000 Split,REHAU d.o.o., OIB 39268025266, Franje Lučića 34,10000 Zagreb,Grad Split, OIB 78755598868, OBALAK.BRANIMIRA 14,21000 Split,RHEA d.o.o., OIB 43354566311, Buzinski prilaz 36/a,10000 Zagreb,Financijska agencija Split, OIB 85821130368, Mažuranić. šetalište 24 b,21000 Split,HRVATSKE ŠUME d.o.o., OIB 69693144506, Ljudevita Farkaša Vukotinovića 2,10000 Zagreb,HRVATSKE VODE, OIB 28921383001, Ulica grada Vukovara 220,10000 Zagreb,Ankica Luetić, OIB 79709758602, Priora Petra 7/I,21000 Split,DUJMOVAČA društvo za trgovinu, d.o.o., OIB 71377021534, Solinska 45,21000 Split,HEP-Operator distribucijskog sustava d.o.o. za distribuciju i opskrbu električne energije, OIB 46830600751, Poljička cesta bb,21000 Split,MINISTARSTVO FINANCIJA, OIB 18683136487,HYPO ALPE-ADRIA-BANK dioničko društvo, OIB 14036333877, Slavonska avenija 6,10000 Zagreb,SLOBODNA DALMACIJA izdavačka i tiskarska djelatnost, dioničko društvo, OIB 35075764438, Ulica Hrvatske Mornarice 4,21000 Split,GRAD SOLIN, OIB 40642464411, Stjepana Radića 42,21210 Solin,SOCIETE GENERALE-SPLITSKA BANKA dioničko društvo, OIB 69326397242, Ruđera Boškovića 16,21000 Split,POSOJILNICA-BANK, OIB 69427775688, Hauptplatz 16,9170 BOROVLJE/FERLACH,IMS-5 društvo s ograničenom odgovornošću za trgovinu i usluge, OIB 21399583704, Šetalište kalafata/b.b.,21000 Split,FAB s.r.l., Via Milano 3/4/5/6/7,61020 GALLO DI PETRIANO (PU)</derivirana_varijabla>
  </DomainObject.Predmet.StrankaWithAdressOIB>
  <DomainObject.Predmet.StrankaNazivFormated>
    <izvorni_sadrzaj>Tanasija Marković,BRODOMERKUR,PORSCHE LEASING d.o.o.,CAPRICORNO d.o.o.,REHAU d.o.o.,Grad Split,RHEA d.o.o.,Financijska agencija Split,HRVATSKE ŠUME d.o.o.,HRVATSKE VODE,Ankica Luetić,DUJMOVAČA društvo za trgovinu, d.o.o.,HEP-Operator distribucijskog sustava d.o.o. za distribuciju i opskrbu električne energije,MINISTARSTVO FINANCIJA,HYPO ALPE-ADRIA-BANK dioničko društvo,SLOBODNA DALMACIJA izdavačka i tiskarska djelatnost, dioničko društvo,GRAD SOLIN,SOCIETE GENERALE-SPLITSKA BANKA dioničko društvo,POSOJILNICA-BANK,IMS-5 društvo s ograničenom odgovornošću za trgovinu i usluge,FAB s.r.l.</izvorni_sadrzaj>
    <derivirana_varijabla naziv="DomainObject.Predmet.StrankaNazivFormated_1">Tanasija Marković,BRODOMERKUR,PORSCHE LEASING d.o.o.,CAPRICORNO d.o.o.,REHAU d.o.o.,Grad Split,RHEA d.o.o.,Financijska agencija Split,HRVATSKE ŠUME d.o.o.,HRVATSKE VODE,Ankica Luetić,DUJMOVAČA društvo za trgovinu, d.o.o.,HEP-Operator distribucijskog sustava d.o.o. za distribuciju i opskrbu električne energije,MINISTARSTVO FINANCIJA,HYPO ALPE-ADRIA-BANK dioničko društvo,SLOBODNA DALMACIJA izdavačka i tiskarska djelatnost, dioničko društvo,GRAD SOLIN,SOCIETE GENERALE-SPLITSKA BANKA dioničko društvo,POSOJILNICA-BANK,IMS-5 društvo s ograničenom odgovornošću za trgovinu i usluge,FAB s.r.l.</derivirana_varijabla>
  </DomainObject.Predmet.StrankaNazivFormated>
  <DomainObject.Predmet.StrankaNazivFormatedOIB>
    <izvorni_sadrzaj>Tanasija Marković, OIB 15362271646,BRODOMERKUR, OIB 33956120458,PORSCHE LEASING d.o.o., OIB 90275854576,CAPRICORNO d.o.o., OIB 09517317411,REHAU d.o.o., OIB 39268025266,Grad Split, OIB 78755598868,RHEA d.o.o., OIB 43354566311,Financijska agencija Split, OIB 85821130368,HRVATSKE ŠUME d.o.o., OIB 69693144506,HRVATSKE VODE, OIB 28921383001,Ankica Luetić, OIB 79709758602,DUJMOVAČA društvo za trgovinu, d.o.o., OIB 71377021534,HEP-Operator distribucijskog sustava d.o.o. za distribuciju i opskrbu električne energije, OIB 46830600751,MINISTARSTVO FINANCIJA, OIB 18683136487,HYPO ALPE-ADRIA-BANK dioničko društvo, OIB 14036333877,SLOBODNA DALMACIJA izdavačka i tiskarska djelatnost, dioničko društvo, OIB 35075764438,GRAD SOLIN, OIB 40642464411,SOCIETE GENERALE-SPLITSKA BANKA dioničko društvo, OIB 69326397242,POSOJILNICA-BANK, OIB 69427775688,IMS-5 društvo s ograničenom odgovornošću za trgovinu i usluge, OIB 21399583704,FAB s.r.l.</izvorni_sadrzaj>
    <derivirana_varijabla naziv="DomainObject.Predmet.StrankaNazivFormatedOIB_1">Tanasija Marković, OIB 15362271646,BRODOMERKUR, OIB 33956120458,PORSCHE LEASING d.o.o., OIB 90275854576,CAPRICORNO d.o.o., OIB 09517317411,REHAU d.o.o., OIB 39268025266,Grad Split, OIB 78755598868,RHEA d.o.o., OIB 43354566311,Financijska agencija Split, OIB 85821130368,HRVATSKE ŠUME d.o.o., OIB 69693144506,HRVATSKE VODE, OIB 28921383001,Ankica Luetić, OIB 79709758602,DUJMOVAČA društvo za trgovinu, d.o.o., OIB 71377021534,HEP-Operator distribucijskog sustava d.o.o. za distribuciju i opskrbu električne energije, OIB 46830600751,MINISTARSTVO FINANCIJA, OIB 18683136487,HYPO ALPE-ADRIA-BANK dioničko društvo, OIB 14036333877,SLOBODNA DALMACIJA izdavačka i tiskarska djelatnost, dioničko društvo, OIB 35075764438,GRAD SOLIN, OIB 40642464411,SOCIETE GENERALE-SPLITSKA BANKA dioničko društvo, OIB 69326397242,POSOJILNICA-BANK, OIB 69427775688,IMS-5 društvo s ograničenom odgovornošću za trgovinu i usluge, OIB 21399583704,FAB s.r.l.</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Tanasija Marković</item>
      <item>BRODOMERKUR</item>
      <item>PORSCHE LEASING d.o.o. zastupanog po punomoćniku SEBASTIJAN MIŠE</item>
      <item>CAPRICORNO d.o.o.</item>
      <item>REHAU d.o.o. zastupanog po punomoćniku ODVJETNIČKO DRUŠTVO ANIĆ I PARTNERI</item>
      <item>Grad Split</item>
      <item>RHEA d.o.o. zastupanog po punomoćniku ODVJETNIČKO DRUŠTVO MIHOČEVIĆ&amp;BAJS društvo s ograničenom odgovornošću</item>
      <item>Financijska agencija Split</item>
      <item>HRVATSKE ŠUME d.o.o. zastupanog po punomoćniku Zoran Tomić</item>
      <item>HRVATSKE VODE</item>
      <item>Ankica Luetić</item>
      <item>DUJMOVAČA društvo za trgovinu, d.o.o. zastupanog po punomoćniku ZAJEDNIČKI ODVJETNIČKI URED BORO RAJIĆ I TOMISLAV KASALO</item>
      <item>HEP-Operator distribucijskog sustava d.o.o. za distribuciju i opskrbu električne energije</item>
      <item>MINISTARSTVO FINANCIJA zastupanog po punomoćniku ŽUPANIJSKO DRŽAVNO ODVJETNIŠTVO U SPLITU</item>
      <item>HYPO ALPE-ADRIA-BANK dioničko društvo</item>
      <item>SLOBODNA DALMACIJA izdavačka i tiskarska djelatnost, dioničko društvo</item>
      <item>GRAD SOLIN</item>
      <item>SOCIETE GENERALE-SPLITSKA BANKA dioničko društvo</item>
      <item>POSOJILNICA-BANK zastupanog po punomoćniku OD BUTERIN&amp;POSAVEC</item>
      <item>IMS-5 društvo s ograničenom odgovornošću za trgovinu i usluge zastupanog po punomoćniku Ivica Stjepić</item>
      <item>FAB s.r.l. zastupanog po punomoćniku Matej Klaričić</item>
    </izvorni_sadrzaj>
    <derivirana_varijabla naziv="DomainObject.Predmet.StrankaListFormated_1">
      <item>Tanasija Marković</item>
      <item>BRODOMERKUR</item>
      <item>PORSCHE LEASING d.o.o. zastupanog po punomoćniku SEBASTIJAN MIŠE</item>
      <item>CAPRICORNO d.o.o.</item>
      <item>REHAU d.o.o. zastupanog po punomoćniku ODVJETNIČKO DRUŠTVO ANIĆ I PARTNERI</item>
      <item>Grad Split</item>
      <item>RHEA d.o.o. zastupanog po punomoćniku ODVJETNIČKO DRUŠTVO MIHOČEVIĆ&amp;BAJS društvo s ograničenom odgovornošću</item>
      <item>Financijska agencija Split</item>
      <item>HRVATSKE ŠUME d.o.o. zastupanog po punomoćniku Zoran Tomić</item>
      <item>HRVATSKE VODE</item>
      <item>Ankica Luetić</item>
      <item>DUJMOVAČA društvo za trgovinu, d.o.o. zastupanog po punomoćniku ZAJEDNIČKI ODVJETNIČKI URED BORO RAJIĆ I TOMISLAV KASALO</item>
      <item>HEP-Operator distribucijskog sustava d.o.o. za distribuciju i opskrbu električne energije</item>
      <item>MINISTARSTVO FINANCIJA zastupanog po punomoćniku ŽUPANIJSKO DRŽAVNO ODVJETNIŠTVO U SPLITU</item>
      <item>HYPO ALPE-ADRIA-BANK dioničko društvo</item>
      <item>SLOBODNA DALMACIJA izdavačka i tiskarska djelatnost, dioničko društvo</item>
      <item>GRAD SOLIN</item>
      <item>SOCIETE GENERALE-SPLITSKA BANKA dioničko društvo</item>
      <item>POSOJILNICA-BANK zastupanog po punomoćniku OD BUTERIN&amp;POSAVEC</item>
      <item>IMS-5 društvo s ograničenom odgovornošću za trgovinu i usluge zastupanog po punomoćniku Ivica Stjepić</item>
      <item>FAB s.r.l. zastupanog po punomoćniku Matej Klaričić</item>
    </derivirana_varijabla>
  </DomainObject.Predmet.StrankaListFormated>
  <DomainObject.Predmet.StrankaListFormatedOIB>
    <izvorni_sadrzaj>
      <item>Tanasija Marković, OIB 15362271646</item>
      <item>BRODOMERKUR, OIB 33956120458</item>
      <item>PORSCHE LEASING d.o.o., OIB 90275854576 zastupanog po punomoćniku SEBASTIJAN MIŠE</item>
      <item>CAPRICORNO d.o.o., OIB 09517317411</item>
      <item>REHAU d.o.o., OIB 39268025266 zastupanog po punomoćniku ODVJETNIČKO DRUŠTVO ANIĆ I PARTNERI</item>
      <item>Grad Split, OIB 78755598868</item>
      <item>RHEA d.o.o., OIB 43354566311 zastupanog po punomoćniku ODVJETNIČKO DRUŠTVO MIHOČEVIĆ&amp;BAJS društvo s ograničenom odgovornošću</item>
      <item>Financijska agencija Split, OIB 85821130368</item>
      <item>HRVATSKE ŠUME d.o.o., OIB 69693144506 zastupanog po punomoćniku Zoran Tomić</item>
      <item>HRVATSKE VODE, OIB 28921383001</item>
      <item>Ankica Luetić, OIB 79709758602</item>
      <item>DUJMOVAČA društvo za trgovinu, d.o.o., OIB 71377021534 zastupanog po punomoćniku ZAJEDNIČKI ODVJETNIČKI URED BORO RAJIĆ I TOMISLAV KASALO</item>
      <item>HEP-Operator distribucijskog sustava d.o.o. za distribuciju i opskrbu električne energije, OIB 46830600751</item>
      <item>MINISTARSTVO FINANCIJA, OIB 18683136487 zastupanog po punomoćniku ŽUPANIJSKO DRŽAVNO ODVJETNIŠTVO U SPLITU</item>
      <item>HYPO ALPE-ADRIA-BANK dioničko društvo, OIB 14036333877</item>
      <item>SLOBODNA DALMACIJA izdavačka i tiskarska djelatnost, dioničko društvo, OIB 35075764438</item>
      <item>GRAD SOLIN, OIB 40642464411</item>
      <item>SOCIETE GENERALE-SPLITSKA BANKA dioničko društvo, OIB 69326397242</item>
      <item>POSOJILNICA-BANK, OIB 69427775688 zastupanog po punomoćniku OD BUTERIN&amp;POSAVEC</item>
      <item>IMS-5 društvo s ograničenom odgovornošću za trgovinu i usluge, OIB 21399583704 zastupanog po punomoćniku Ivica Stjepić</item>
      <item>FAB s.r.l. zastupanog po punomoćniku Matej Klaričić</item>
    </izvorni_sadrzaj>
    <derivirana_varijabla naziv="DomainObject.Predmet.StrankaListFormatedOIB_1">
      <item>Tanasija Marković, OIB 15362271646</item>
      <item>BRODOMERKUR, OIB 33956120458</item>
      <item>PORSCHE LEASING d.o.o., OIB 90275854576 zastupanog po punomoćniku SEBASTIJAN MIŠE</item>
      <item>CAPRICORNO d.o.o., OIB 09517317411</item>
      <item>REHAU d.o.o., OIB 39268025266 zastupanog po punomoćniku ODVJETNIČKO DRUŠTVO ANIĆ I PARTNERI</item>
      <item>Grad Split, OIB 78755598868</item>
      <item>RHEA d.o.o., OIB 43354566311 zastupanog po punomoćniku ODVJETNIČKO DRUŠTVO MIHOČEVIĆ&amp;BAJS društvo s ograničenom odgovornošću</item>
      <item>Financijska agencija Split, OIB 85821130368</item>
      <item>HRVATSKE ŠUME d.o.o., OIB 69693144506 zastupanog po punomoćniku Zoran Tomić</item>
      <item>HRVATSKE VODE, OIB 28921383001</item>
      <item>Ankica Luetić, OIB 79709758602</item>
      <item>DUJMOVAČA društvo za trgovinu, d.o.o., OIB 71377021534 zastupanog po punomoćniku ZAJEDNIČKI ODVJETNIČKI URED BORO RAJIĆ I TOMISLAV KASALO</item>
      <item>HEP-Operator distribucijskog sustava d.o.o. za distribuciju i opskrbu električne energije, OIB 46830600751</item>
      <item>MINISTARSTVO FINANCIJA, OIB 18683136487 zastupanog po punomoćniku ŽUPANIJSKO DRŽAVNO ODVJETNIŠTVO U SPLITU</item>
      <item>HYPO ALPE-ADRIA-BANK dioničko društvo, OIB 14036333877</item>
      <item>SLOBODNA DALMACIJA izdavačka i tiskarska djelatnost, dioničko društvo, OIB 35075764438</item>
      <item>GRAD SOLIN, OIB 40642464411</item>
      <item>SOCIETE GENERALE-SPLITSKA BANKA dioničko društvo, OIB 69326397242</item>
      <item>POSOJILNICA-BANK, OIB 69427775688 zastupanog po punomoćniku OD BUTERIN&amp;POSAVEC</item>
      <item>IMS-5 društvo s ograničenom odgovornošću za trgovinu i usluge, OIB 21399583704 zastupanog po punomoćniku Ivica Stjepić</item>
      <item>FAB s.r.l. zastupanog po punomoćniku Matej Klaričić</item>
    </derivirana_varijabla>
  </DomainObject.Predmet.StrankaListFormatedOIB>
  <DomainObject.Predmet.StrankaListFormatedWithAdress>
    <izvorni_sadrzaj>
      <item>Tanasija Marković, Vrbovačka  cesta 44, 43500 Daruvar</item>
      <item>BRODOMERKUR, POLJIČKA CESTA 35, Split</item>
      <item>PORSCHE LEASING d.o.o., Velimira Škorpika 21, 10000 Zagreb zastupanog po punomoćniku SEBASTIJAN MIŠE</item>
      <item>CAPRICORNO d.o.o., Hercegovačka 57/A, 21000 Split</item>
      <item>REHAU d.o.o., Franje Lučića 34, 10000 Zagreb zastupanog po punomoćniku ODVJETNIČKO DRUŠTVO ANIĆ I PARTNERI</item>
      <item>Grad Split, OBALAK.BRANIMIRA 14, 21000 Split</item>
      <item>RHEA d.o.o., Buzinski prilaz 36/a, 10000 Zagreb zastupanog po punomoćniku ODVJETNIČKO DRUŠTVO MIHOČEVIĆ&amp;BAJS društvo s ograničenom odgovornošću</item>
      <item>Financijska agencija Split, Mažuranić. šetalište 24 b, 21000 Split</item>
      <item>HRVATSKE ŠUME d.o.o., Ljudevita Farkaša Vukotinovića 2, 10000 Zagreb zastupanog po punomoćniku Zoran Tomić</item>
      <item>HRVATSKE VODE, Ulica grada Vukovara 220, 10000 Zagreb</item>
      <item>Ankica Luetić, Priora Petra 7/I, 21000 Split</item>
      <item>DUJMOVAČA društvo za trgovinu, d.o.o., Solinska 45, 21000 Split zastupanog po punomoćniku ZAJEDNIČKI ODVJETNIČKI URED BORO RAJIĆ I TOMISLAV KASALO</item>
      <item>HEP-Operator distribucijskog sustava d.o.o. za distribuciju i opskrbu električne energije, Poljička cesta bb, 21000 Split</item>
      <item>MINISTARSTVO FINANCIJA zastupanog po punomoćniku ŽUPANIJSKO DRŽAVNO ODVJETNIŠTVO U SPLITU</item>
      <item>HYPO ALPE-ADRIA-BANK dioničko društvo, Slavonska avenija 6, 10000 Zagreb</item>
      <item>SLOBODNA DALMACIJA izdavačka i tiskarska djelatnost, dioničko društvo, Ulica Hrvatske Mornarice 4, 21000 Split</item>
      <item>GRAD SOLIN, Stjepana Radića 42, 21210 Solin</item>
      <item>SOCIETE GENERALE-SPLITSKA BANKA dioničko društvo, Ruđera Boškovića 16, 21000 Split</item>
      <item>POSOJILNICA-BANK, Hauptplatz 16, 9170 BOROVLJE/FERLACH zastupanog po punomoćniku OD BUTERIN&amp;POSAVEC</item>
      <item>IMS-5 društvo s ograničenom odgovornošću za trgovinu i usluge, Šetalište kalafata/b.b., 21000 Split zastupanog po punomoćniku Ivica Stjepić</item>
      <item>FAB s.r.l., Via Milano 3/4/5/6/7, 61020 GALLO DI PETRIANO (PU) zastupanog po punomoćniku Matej Klaričić</item>
    </izvorni_sadrzaj>
    <derivirana_varijabla naziv="DomainObject.Predmet.StrankaListFormatedWithAdress_1">
      <item>Tanasija Marković, Vrbovačka  cesta 44, 43500 Daruvar</item>
      <item>BRODOMERKUR, POLJIČKA CESTA 35, Split</item>
      <item>PORSCHE LEASING d.o.o., Velimira Škorpika 21, 10000 Zagreb zastupanog po punomoćniku SEBASTIJAN MIŠE</item>
      <item>CAPRICORNO d.o.o., Hercegovačka 57/A, 21000 Split</item>
      <item>REHAU d.o.o., Franje Lučića 34, 10000 Zagreb zastupanog po punomoćniku ODVJETNIČKO DRUŠTVO ANIĆ I PARTNERI</item>
      <item>Grad Split, OBALAK.BRANIMIRA 14, 21000 Split</item>
      <item>RHEA d.o.o., Buzinski prilaz 36/a, 10000 Zagreb zastupanog po punomoćniku ODVJETNIČKO DRUŠTVO MIHOČEVIĆ&amp;BAJS društvo s ograničenom odgovornošću</item>
      <item>Financijska agencija Split, Mažuranić. šetalište 24 b, 21000 Split</item>
      <item>HRVATSKE ŠUME d.o.o., Ljudevita Farkaša Vukotinovića 2, 10000 Zagreb zastupanog po punomoćniku Zoran Tomić</item>
      <item>HRVATSKE VODE, Ulica grada Vukovara 220, 10000 Zagreb</item>
      <item>Ankica Luetić, Priora Petra 7/I, 21000 Split</item>
      <item>DUJMOVAČA društvo za trgovinu, d.o.o., Solinska 45, 21000 Split zastupanog po punomoćniku ZAJEDNIČKI ODVJETNIČKI URED BORO RAJIĆ I TOMISLAV KASALO</item>
      <item>HEP-Operator distribucijskog sustava d.o.o. za distribuciju i opskrbu električne energije, Poljička cesta bb, 21000 Split</item>
      <item>MINISTARSTVO FINANCIJA zastupanog po punomoćniku ŽUPANIJSKO DRŽAVNO ODVJETNIŠTVO U SPLITU</item>
      <item>HYPO ALPE-ADRIA-BANK dioničko društvo, Slavonska avenija 6, 10000 Zagreb</item>
      <item>SLOBODNA DALMACIJA izdavačka i tiskarska djelatnost, dioničko društvo, Ulica Hrvatske Mornarice 4, 21000 Split</item>
      <item>GRAD SOLIN, Stjepana Radića 42, 21210 Solin</item>
      <item>SOCIETE GENERALE-SPLITSKA BANKA dioničko društvo, Ruđera Boškovića 16, 21000 Split</item>
      <item>POSOJILNICA-BANK, Hauptplatz 16, 9170 BOROVLJE/FERLACH zastupanog po punomoćniku OD BUTERIN&amp;POSAVEC</item>
      <item>IMS-5 društvo s ograničenom odgovornošću za trgovinu i usluge, Šetalište kalafata/b.b., 21000 Split zastupanog po punomoćniku Ivica Stjepić</item>
      <item>FAB s.r.l., Via Milano 3/4/5/6/7, 61020 GALLO DI PETRIANO (PU) zastupanog po punomoćniku Matej Klaričić</item>
    </derivirana_varijabla>
  </DomainObject.Predmet.StrankaListFormatedWithAdress>
  <DomainObject.Predmet.StrankaListFormatedWithAdressOIB>
    <izvorni_sadrzaj>
      <item>Tanasija Marković, OIB 15362271646, Vrbovačka  cesta 44, 43500 Daruvar</item>
      <item>BRODOMERKUR, OIB 33956120458, POLJIČKA CESTA 35, Split</item>
      <item>PORSCHE LEASING d.o.o., OIB 90275854576, Velimira Škorpika 21, 10000 Zagreb zastupanog po punomoćniku SEBASTIJAN MIŠE</item>
      <item>CAPRICORNO d.o.o., OIB 09517317411, Hercegovačka 57/A, 21000 Split</item>
      <item>REHAU d.o.o., OIB 39268025266, Franje Lučića 34, 10000 Zagreb zastupanog po punomoćniku ODVJETNIČKO DRUŠTVO ANIĆ I PARTNERI</item>
      <item>Grad Split, OIB 78755598868, OBALAK.BRANIMIRA 14, 21000 Split</item>
      <item>RHEA d.o.o., OIB 43354566311, Buzinski prilaz 36/a, 10000 Zagreb zastupanog po punomoćniku ODVJETNIČKO DRUŠTVO MIHOČEVIĆ&amp;BAJS društvo s ograničenom odgovornošću</item>
      <item>Financijska agencija Split, OIB 85821130368, Mažuranić. šetalište 24 b, 21000 Split</item>
      <item>HRVATSKE ŠUME d.o.o., OIB 69693144506, Ljudevita Farkaša Vukotinovića 2, 10000 Zagreb zastupanog po punomoćniku Zoran Tomić</item>
      <item>HRVATSKE VODE, OIB 28921383001, Ulica grada Vukovara 220, 10000 Zagreb</item>
      <item>Ankica Luetić, OIB 79709758602, Priora Petra 7/I, 21000 Split</item>
      <item>DUJMOVAČA društvo za trgovinu, d.o.o., OIB 71377021534, Solinska 45, 21000 Split zastupanog po punomoćniku ZAJEDNIČKI ODVJETNIČKI URED BORO RAJIĆ I TOMISLAV KASALO</item>
      <item>HEP-Operator distribucijskog sustava d.o.o. za distribuciju i opskrbu električne energije, OIB 46830600751, Poljička cesta bb, 21000 Split</item>
      <item>MINISTARSTVO FINANCIJA, OIB 18683136487 zastupanog po punomoćniku ŽUPANIJSKO DRŽAVNO ODVJETNIŠTVO U SPLITU</item>
      <item>HYPO ALPE-ADRIA-BANK dioničko društvo, OIB 14036333877, Slavonska avenija 6, 10000 Zagreb</item>
      <item>SLOBODNA DALMACIJA izdavačka i tiskarska djelatnost, dioničko društvo, OIB 35075764438, Ulica Hrvatske Mornarice 4, 21000 Split</item>
      <item>GRAD SOLIN, OIB 40642464411, Stjepana Radića 42, 21210 Solin</item>
      <item>SOCIETE GENERALE-SPLITSKA BANKA dioničko društvo, OIB 69326397242, Ruđera Boškovića 16, 21000 Split</item>
      <item>POSOJILNICA-BANK, OIB 69427775688, Hauptplatz 16, 9170 BOROVLJE/FERLACH zastupanog po punomoćniku OD BUTERIN&amp;POSAVEC</item>
      <item>IMS-5 društvo s ograničenom odgovornošću za trgovinu i usluge, OIB 21399583704, Šetalište kalafata/b.b., 21000 Split zastupanog po punomoćniku Ivica Stjepić</item>
      <item>FAB s.r.l., Via Milano 3/4/5/6/7, 61020 GALLO DI PETRIANO (PU) zastupanog po punomoćniku Matej Klaričić</item>
    </izvorni_sadrzaj>
    <derivirana_varijabla naziv="DomainObject.Predmet.StrankaListFormatedWithAdressOIB_1">
      <item>Tanasija Marković, OIB 15362271646, Vrbovačka  cesta 44, 43500 Daruvar</item>
      <item>BRODOMERKUR, OIB 33956120458, POLJIČKA CESTA 35, Split</item>
      <item>PORSCHE LEASING d.o.o., OIB 90275854576, Velimira Škorpika 21, 10000 Zagreb zastupanog po punomoćniku SEBASTIJAN MIŠE</item>
      <item>CAPRICORNO d.o.o., OIB 09517317411, Hercegovačka 57/A, 21000 Split</item>
      <item>REHAU d.o.o., OIB 39268025266, Franje Lučića 34, 10000 Zagreb zastupanog po punomoćniku ODVJETNIČKO DRUŠTVO ANIĆ I PARTNERI</item>
      <item>Grad Split, OIB 78755598868, OBALAK.BRANIMIRA 14, 21000 Split</item>
      <item>RHEA d.o.o., OIB 43354566311, Buzinski prilaz 36/a, 10000 Zagreb zastupanog po punomoćniku ODVJETNIČKO DRUŠTVO MIHOČEVIĆ&amp;BAJS društvo s ograničenom odgovornošću</item>
      <item>Financijska agencija Split, OIB 85821130368, Mažuranić. šetalište 24 b, 21000 Split</item>
      <item>HRVATSKE ŠUME d.o.o., OIB 69693144506, Ljudevita Farkaša Vukotinovića 2, 10000 Zagreb zastupanog po punomoćniku Zoran Tomić</item>
      <item>HRVATSKE VODE, OIB 28921383001, Ulica grada Vukovara 220, 10000 Zagreb</item>
      <item>Ankica Luetić, OIB 79709758602, Priora Petra 7/I, 21000 Split</item>
      <item>DUJMOVAČA društvo za trgovinu, d.o.o., OIB 71377021534, Solinska 45, 21000 Split zastupanog po punomoćniku ZAJEDNIČKI ODVJETNIČKI URED BORO RAJIĆ I TOMISLAV KASALO</item>
      <item>HEP-Operator distribucijskog sustava d.o.o. za distribuciju i opskrbu električne energije, OIB 46830600751, Poljička cesta bb, 21000 Split</item>
      <item>MINISTARSTVO FINANCIJA, OIB 18683136487 zastupanog po punomoćniku ŽUPANIJSKO DRŽAVNO ODVJETNIŠTVO U SPLITU</item>
      <item>HYPO ALPE-ADRIA-BANK dioničko društvo, OIB 14036333877, Slavonska avenija 6, 10000 Zagreb</item>
      <item>SLOBODNA DALMACIJA izdavačka i tiskarska djelatnost, dioničko društvo, OIB 35075764438, Ulica Hrvatske Mornarice 4, 21000 Split</item>
      <item>GRAD SOLIN, OIB 40642464411, Stjepana Radića 42, 21210 Solin</item>
      <item>SOCIETE GENERALE-SPLITSKA BANKA dioničko društvo, OIB 69326397242, Ruđera Boškovića 16, 21000 Split</item>
      <item>POSOJILNICA-BANK, OIB 69427775688, Hauptplatz 16, 9170 BOROVLJE/FERLACH zastupanog po punomoćniku OD BUTERIN&amp;POSAVEC</item>
      <item>IMS-5 društvo s ograničenom odgovornošću za trgovinu i usluge, OIB 21399583704, Šetalište kalafata/b.b., 21000 Split zastupanog po punomoćniku Ivica Stjepić</item>
      <item>FAB s.r.l., Via Milano 3/4/5/6/7, 61020 GALLO DI PETRIANO (PU) zastupanog po punomoćniku Matej Klaričić</item>
    </derivirana_varijabla>
  </DomainObject.Predmet.StrankaListFormatedWithAdressOIB>
  <DomainObject.Predmet.StrankaListNazivFormated>
    <izvorni_sadrzaj>
      <item>Tanasija Marković</item>
      <item>BRODOMERKUR</item>
      <item>PORSCHE LEASING d.o.o.</item>
      <item>CAPRICORNO d.o.o.</item>
      <item>REHAU d.o.o.</item>
      <item>Grad Split</item>
      <item>RHEA d.o.o.</item>
      <item>Financijska agencija Split</item>
      <item>HRVATSKE ŠUME d.o.o.</item>
      <item>HRVATSKE VODE</item>
      <item>Ankica Luetić</item>
      <item>DUJMOVAČA društvo za trgovinu, d.o.o.</item>
      <item>HEP-Operator distribucijskog sustava d.o.o. za distribuciju i opskrbu električne energije</item>
      <item>MINISTARSTVO FINANCIJA</item>
      <item>HYPO ALPE-ADRIA-BANK dioničko društvo</item>
      <item>SLOBODNA DALMACIJA izdavačka i tiskarska djelatnost, dioničko društvo</item>
      <item>GRAD SOLIN</item>
      <item>SOCIETE GENERALE-SPLITSKA BANKA dioničko društvo</item>
      <item>POSOJILNICA-BANK</item>
      <item>IMS-5 društvo s ograničenom odgovornošću za trgovinu i usluge</item>
      <item>FAB s.r.l.</item>
    </izvorni_sadrzaj>
    <derivirana_varijabla naziv="DomainObject.Predmet.StrankaListNazivFormated_1">
      <item>Tanasija Marković</item>
      <item>BRODOMERKUR</item>
      <item>PORSCHE LEASING d.o.o.</item>
      <item>CAPRICORNO d.o.o.</item>
      <item>REHAU d.o.o.</item>
      <item>Grad Split</item>
      <item>RHEA d.o.o.</item>
      <item>Financijska agencija Split</item>
      <item>HRVATSKE ŠUME d.o.o.</item>
      <item>HRVATSKE VODE</item>
      <item>Ankica Luetić</item>
      <item>DUJMOVAČA društvo za trgovinu, d.o.o.</item>
      <item>HEP-Operator distribucijskog sustava d.o.o. za distribuciju i opskrbu električne energije</item>
      <item>MINISTARSTVO FINANCIJA</item>
      <item>HYPO ALPE-ADRIA-BANK dioničko društvo</item>
      <item>SLOBODNA DALMACIJA izdavačka i tiskarska djelatnost, dioničko društvo</item>
      <item>GRAD SOLIN</item>
      <item>SOCIETE GENERALE-SPLITSKA BANKA dioničko društvo</item>
      <item>POSOJILNICA-BANK</item>
      <item>IMS-5 društvo s ograničenom odgovornošću za trgovinu i usluge</item>
      <item>FAB s.r.l.</item>
    </derivirana_varijabla>
  </DomainObject.Predmet.StrankaListNazivFormated>
  <DomainObject.Predmet.StrankaListNazivFormatedOIB>
    <izvorni_sadrzaj>
      <item>Tanasija Marković, OIB 15362271646</item>
      <item>BRODOMERKUR, OIB 33956120458</item>
      <item>PORSCHE LEASING d.o.o., OIB 90275854576</item>
      <item>CAPRICORNO d.o.o., OIB 09517317411</item>
      <item>REHAU d.o.o., OIB 39268025266</item>
      <item>Grad Split, OIB 78755598868</item>
      <item>RHEA d.o.o., OIB 43354566311</item>
      <item>Financijska agencija Split, OIB 85821130368</item>
      <item>HRVATSKE ŠUME d.o.o., OIB 69693144506</item>
      <item>HRVATSKE VODE, OIB 28921383001</item>
      <item>Ankica Luetić, OIB 79709758602</item>
      <item>DUJMOVAČA društvo za trgovinu, d.o.o., OIB 71377021534</item>
      <item>HEP-Operator distribucijskog sustava d.o.o. za distribuciju i opskrbu električne energije, OIB 46830600751</item>
      <item>MINISTARSTVO FINANCIJA, OIB 18683136487</item>
      <item>HYPO ALPE-ADRIA-BANK dioničko društvo, OIB 14036333877</item>
      <item>SLOBODNA DALMACIJA izdavačka i tiskarska djelatnost, dioničko društvo, OIB 35075764438</item>
      <item>GRAD SOLIN, OIB 40642464411</item>
      <item>SOCIETE GENERALE-SPLITSKA BANKA dioničko društvo, OIB 69326397242</item>
      <item>POSOJILNICA-BANK, OIB 69427775688</item>
      <item>IMS-5 društvo s ograničenom odgovornošću za trgovinu i usluge, OIB 21399583704</item>
      <item>FAB s.r.l.</item>
    </izvorni_sadrzaj>
    <derivirana_varijabla naziv="DomainObject.Predmet.StrankaListNazivFormatedOIB_1">
      <item>Tanasija Marković, OIB 15362271646</item>
      <item>BRODOMERKUR, OIB 33956120458</item>
      <item>PORSCHE LEASING d.o.o., OIB 90275854576</item>
      <item>CAPRICORNO d.o.o., OIB 09517317411</item>
      <item>REHAU d.o.o., OIB 39268025266</item>
      <item>Grad Split, OIB 78755598868</item>
      <item>RHEA d.o.o., OIB 43354566311</item>
      <item>Financijska agencija Split, OIB 85821130368</item>
      <item>HRVATSKE ŠUME d.o.o., OIB 69693144506</item>
      <item>HRVATSKE VODE, OIB 28921383001</item>
      <item>Ankica Luetić, OIB 79709758602</item>
      <item>DUJMOVAČA društvo za trgovinu, d.o.o., OIB 71377021534</item>
      <item>HEP-Operator distribucijskog sustava d.o.o. za distribuciju i opskrbu električne energije, OIB 46830600751</item>
      <item>MINISTARSTVO FINANCIJA, OIB 18683136487</item>
      <item>HYPO ALPE-ADRIA-BANK dioničko društvo, OIB 14036333877</item>
      <item>SLOBODNA DALMACIJA izdavačka i tiskarska djelatnost, dioničko društvo, OIB 35075764438</item>
      <item>GRAD SOLIN, OIB 40642464411</item>
      <item>SOCIETE GENERALE-SPLITSKA BANKA dioničko društvo, OIB 69326397242</item>
      <item>POSOJILNICA-BANK, OIB 69427775688</item>
      <item>IMS-5 društvo s ograničenom odgovornošću za trgovinu i usluge, OIB 21399583704</item>
      <item>FAB s.r.l.</item>
    </derivirana_varijabla>
  </DomainObject.Predmet.StrankaListNazivFormatedOIB>
  <DomainObject.Predmet.ProtuStrankaListFormated>
    <izvorni_sadrzaj>
      <item>TEHNOSPOJ, d.o.o. za trgovinu i usluge, "u stečaju"</item>
    </izvorni_sadrzaj>
    <derivirana_varijabla naziv="DomainObject.Predmet.ProtuStrankaListFormated_1">
      <item>TEHNOSPOJ, d.o.o. za trgovinu i usluge, "u stečaju"</item>
    </derivirana_varijabla>
  </DomainObject.Predmet.ProtuStrankaListFormated>
  <DomainObject.Predmet.ProtuStrankaListFormatedOIB>
    <izvorni_sadrzaj>
      <item>TEHNOSPOJ, d.o.o. za trgovinu i usluge, "u stečaju", OIB 01665083803</item>
    </izvorni_sadrzaj>
    <derivirana_varijabla naziv="DomainObject.Predmet.ProtuStrankaListFormatedOIB_1">
      <item>TEHNOSPOJ, d.o.o. za trgovinu i usluge, "u stečaju", OIB 01665083803</item>
    </derivirana_varijabla>
  </DomainObject.Predmet.ProtuStrankaListFormatedOIB>
  <DomainObject.Predmet.ProtuStrankaListFormatedWithAdress>
    <izvorni_sadrzaj>
      <item>TEHNOSPOJ, d.o.o. za trgovinu i usluge, "u stečaju", Ulica Fra Bone Razmilovića 1, 21000 Split</item>
    </izvorni_sadrzaj>
    <derivirana_varijabla naziv="DomainObject.Predmet.ProtuStrankaListFormatedWithAdress_1">
      <item>TEHNOSPOJ, d.o.o. za trgovinu i usluge, "u stečaju", Ulica Fra Bone Razmilovića 1, 21000 Split</item>
    </derivirana_varijabla>
  </DomainObject.Predmet.ProtuStrankaListFormatedWithAdress>
  <DomainObject.Predmet.ProtuStrankaListFormatedWithAdressOIB>
    <izvorni_sadrzaj>
      <item>TEHNOSPOJ, d.o.o. za trgovinu i usluge, "u stečaju", OIB 01665083803, Ulica Fra Bone Razmilovića 1, 21000 Split</item>
    </izvorni_sadrzaj>
    <derivirana_varijabla naziv="DomainObject.Predmet.ProtuStrankaListFormatedWithAdressOIB_1">
      <item>TEHNOSPOJ, d.o.o. za trgovinu i usluge, "u stečaju", OIB 01665083803, Ulica Fra Bone Razmilovića 1, 21000 Split</item>
    </derivirana_varijabla>
  </DomainObject.Predmet.ProtuStrankaListFormatedWithAdressOIB>
  <DomainObject.Predmet.ProtuStrankaListNazivFormated>
    <izvorni_sadrzaj>
      <item>TEHNOSPOJ, d.o.o. za trgovinu i usluge, "u stečaju"</item>
    </izvorni_sadrzaj>
    <derivirana_varijabla naziv="DomainObject.Predmet.ProtuStrankaListNazivFormated_1">
      <item>TEHNOSPOJ, d.o.o. za trgovinu i usluge, "u stečaju"</item>
    </derivirana_varijabla>
  </DomainObject.Predmet.ProtuStrankaListNazivFormated>
  <DomainObject.Predmet.ProtuStrankaListNazivFormatedOIB>
    <izvorni_sadrzaj>
      <item>TEHNOSPOJ, d.o.o. za trgovinu i usluge, "u stečaju", OIB 01665083803</item>
    </izvorni_sadrzaj>
    <derivirana_varijabla naziv="DomainObject.Predmet.ProtuStrankaListNazivFormatedOIB_1">
      <item>TEHNOSPOJ, d.o.o. za trgovinu i usluge, "u stečaju", OIB 01665083803</item>
    </derivirana_varijabla>
  </DomainObject.Predmet.ProtuStrankaListNazivFormatedOIB>
  <DomainObject.Predmet.OstaliListFormated>
    <izvorni_sadrzaj>
      <item>Ivica Parlov</item>
      <item>HEP-ELEKTRODALMACIJA SPLIT</item>
      <item>Ivan Grbić</item>
      <item>Zoran Tomić punomoćnik sudionika u postupku HRVATSKE ŠUME d.o.o.</item>
      <item>ODVJETNIČKO DRUŠTVO ANIĆ I PARTNERI punomoćnik sudionika u postupku REHAU d.o.o.</item>
      <item>ZAJEDNIČKI ODVJETNIČKI URED BORO RAJIĆ I TOMISLAV KASALO punomoćnik sudionika u postupku DUJMOVAČA društvo za trgovinu, d.o.o.</item>
      <item>ODVJETNIČKO DRUŠTVO MIHOČEVIĆ&amp;BAJS društvo s ograničenom odgovornošću punomoćnik sudionika u postupku RHEA d.o.o.</item>
      <item>ŽUPANIJSKO DRŽAVNO ODVJETNIŠTVO U SPLITU punomoćnik sudionika u postupku MINISTARSTVO FINANCIJA</item>
      <item>Ivica Stjepić</item>
      <item>Ivica Stjepić punomoćnik sudionika u postupku IMS-5 društvo s ograničenom odgovornošću za trgovinu i usluge</item>
      <item>SEBASTIJAN MIŠE punomoćnik sudionika u postupku PORSCHE LEASING d.o.o.</item>
      <item>Matej Klaričić punomoćnik sudionika u postupku FAB s.r.l.</item>
      <item>OD BUTERIN&amp;POSAVEC punomoćnik sudionika u postupku POSOJILNICA-BANK</item>
    </izvorni_sadrzaj>
    <derivirana_varijabla naziv="DomainObject.Predmet.OstaliListFormated_1">
      <item>Ivica Parlov</item>
      <item>HEP-ELEKTRODALMACIJA SPLIT</item>
      <item>Ivan Grbić</item>
      <item>Zoran Tomić punomoćnik sudionika u postupku HRVATSKE ŠUME d.o.o.</item>
      <item>ODVJETNIČKO DRUŠTVO ANIĆ I PARTNERI punomoćnik sudionika u postupku REHAU d.o.o.</item>
      <item>ZAJEDNIČKI ODVJETNIČKI URED BORO RAJIĆ I TOMISLAV KASALO punomoćnik sudionika u postupku DUJMOVAČA društvo za trgovinu, d.o.o.</item>
      <item>ODVJETNIČKO DRUŠTVO MIHOČEVIĆ&amp;BAJS društvo s ograničenom odgovornošću punomoćnik sudionika u postupku RHEA d.o.o.</item>
      <item>ŽUPANIJSKO DRŽAVNO ODVJETNIŠTVO U SPLITU punomoćnik sudionika u postupku MINISTARSTVO FINANCIJA</item>
      <item>Ivica Stjepić</item>
      <item>Ivica Stjepić punomoćnik sudionika u postupku IMS-5 društvo s ograničenom odgovornošću za trgovinu i usluge</item>
      <item>SEBASTIJAN MIŠE punomoćnik sudionika u postupku PORSCHE LEASING d.o.o.</item>
      <item>Matej Klaričić punomoćnik sudionika u postupku FAB s.r.l.</item>
      <item>OD BUTERIN&amp;POSAVEC punomoćnik sudionika u postupku POSOJILNICA-BANK</item>
    </derivirana_varijabla>
  </DomainObject.Predmet.OstaliListFormated>
  <DomainObject.Predmet.OstaliListFormatedOIB>
    <izvorni_sadrzaj>
      <item>Ivica Parlov</item>
      <item>HEP-ELEKTRODALMACIJA SPLIT, OIB 46830600751</item>
      <item>Ivan Grbić, OIB 88634166495</item>
      <item>Zoran Tomić punomoćnik sudionika u postupku HRVATSKE ŠUME d.o.o.</item>
      <item>ODVJETNIČKO DRUŠTVO ANIĆ I PARTNERI, OIB 89872589061 punomoćnik sudionika u postupku REHAU d.o.o.</item>
      <item>ZAJEDNIČKI ODVJETNIČKI URED BORO RAJIĆ I TOMISLAV KASALO punomoćnik sudionika u postupku DUJMOVAČA društvo za trgovinu, d.o.o.</item>
      <item>ODVJETNIČKO DRUŠTVO MIHOČEVIĆ&amp;BAJS društvo s ograničenom odgovornošću, OIB 85817630867 punomoćnik sudionika u postupku RHEA d.o.o.</item>
      <item>ŽUPANIJSKO DRŽAVNO ODVJETNIŠTVO U SPLITU punomoćnik sudionika u postupku MINISTARSTVO FINANCIJA</item>
      <item>Ivica Stjepić</item>
      <item>Ivica Stjepić punomoćnik sudionika u postupku IMS-5 društvo s ograničenom odgovornošću za trgovinu i usluge</item>
      <item>SEBASTIJAN MIŠE punomoćnik sudionika u postupku PORSCHE LEASING d.o.o.</item>
      <item>Matej Klaričić punomoćnik sudionika u postupku FAB s.r.l.</item>
      <item>OD BUTERIN&amp;POSAVEC punomoćnik sudionika u postupku POSOJILNICA-BANK</item>
    </izvorni_sadrzaj>
    <derivirana_varijabla naziv="DomainObject.Predmet.OstaliListFormatedOIB_1">
      <item>Ivica Parlov</item>
      <item>HEP-ELEKTRODALMACIJA SPLIT, OIB 46830600751</item>
      <item>Ivan Grbić, OIB 88634166495</item>
      <item>Zoran Tomić punomoćnik sudionika u postupku HRVATSKE ŠUME d.o.o.</item>
      <item>ODVJETNIČKO DRUŠTVO ANIĆ I PARTNERI, OIB 89872589061 punomoćnik sudionika u postupku REHAU d.o.o.</item>
      <item>ZAJEDNIČKI ODVJETNIČKI URED BORO RAJIĆ I TOMISLAV KASALO punomoćnik sudionika u postupku DUJMOVAČA društvo za trgovinu, d.o.o.</item>
      <item>ODVJETNIČKO DRUŠTVO MIHOČEVIĆ&amp;BAJS društvo s ograničenom odgovornošću, OIB 85817630867 punomoćnik sudionika u postupku RHEA d.o.o.</item>
      <item>ŽUPANIJSKO DRŽAVNO ODVJETNIŠTVO U SPLITU punomoćnik sudionika u postupku MINISTARSTVO FINANCIJA</item>
      <item>Ivica Stjepić</item>
      <item>Ivica Stjepić punomoćnik sudionika u postupku IMS-5 društvo s ograničenom odgovornošću za trgovinu i usluge</item>
      <item>SEBASTIJAN MIŠE punomoćnik sudionika u postupku PORSCHE LEASING d.o.o.</item>
      <item>Matej Klaričić punomoćnik sudionika u postupku FAB s.r.l.</item>
      <item>OD BUTERIN&amp;POSAVEC punomoćnik sudionika u postupku POSOJILNICA-BANK</item>
    </derivirana_varijabla>
  </DomainObject.Predmet.OstaliListFormatedOIB>
  <DomainObject.Predmet.OstaliListFormatedWithAdress>
    <izvorni_sadrzaj>
      <item>Ivica Parlov, Gundulićeva 26 a/3, 21000 Split</item>
      <item>HEP-ELEKTRODALMACIJA SPLIT, Poljička cesta 73, 21000 Split</item>
      <item>Ivan Grbić, Žnjanska 2, 21000 Split</item>
      <item>Zoran Tomić, Zelinska 2/I, 10000 Zagreb punomoćnik sudionika u postupku HRVATSKE ŠUME d.o.o.</item>
      <item>ODVJETNIČKO DRUŠTVO ANIĆ I PARTNERI, Ulica Ljudevita Gaja 53, 10000 Zagreb punomoćnik sudionika u postupku REHAU d.o.o.</item>
      <item>ZAJEDNIČKI ODVJETNIČKI URED BORO RAJIĆ I TOMISLAV KASALO, Hrvatske mornarnice 1/J, 21000 Split punomoćnik sudionika u postupku DUJMOVAČA društvo za trgovinu, d.o.o.</item>
      <item>ODVJETNIČKO DRUŠTVO MIHOČEVIĆ&amp;BAJS društvo s ograničenom odgovornošću, Smičiklasova 18, 10000 Zagreb punomoćnik sudionika u postupku RHEA d.o.o.</item>
      <item>ŽUPANIJSKO DRŽAVNO ODVJETNIŠTVO U SPLITU, Gundulićeva 29a, 21000 Split punomoćnik sudionika u postupku MINISTARSTVO FINANCIJA</item>
      <item>Ivica Stjepić, Domovinskog rata 29, 21000 Split</item>
      <item>Ivica Stjepić, Domovinskog rata 29, 21000 Split punomoćnik sudionika u postupku IMS-5 društvo s ograničenom odgovornošću za trgovinu i usluge</item>
      <item>SEBASTIJAN MIŠE, Petrinjska 48, 10000 Zagreb punomoćnik sudionika u postupku PORSCHE LEASING d.o.o.</item>
      <item>Matej Klaričić, Strossmayerov trg 7, 10000 Zagreb punomoćnik sudionika u postupku FAB s.r.l.</item>
      <item>OD BUTERIN&amp;POSAVEC, Draškovićeva 82, 10000 Zagreb punomoćnik sudionika u postupku POSOJILNICA-BANK</item>
    </izvorni_sadrzaj>
    <derivirana_varijabla naziv="DomainObject.Predmet.OstaliListFormatedWithAdress_1">
      <item>Ivica Parlov, Gundulićeva 26 a/3, 21000 Split</item>
      <item>HEP-ELEKTRODALMACIJA SPLIT, Poljička cesta 73, 21000 Split</item>
      <item>Ivan Grbić, Žnjanska 2, 21000 Split</item>
      <item>Zoran Tomić, Zelinska 2/I, 10000 Zagreb punomoćnik sudionika u postupku HRVATSKE ŠUME d.o.o.</item>
      <item>ODVJETNIČKO DRUŠTVO ANIĆ I PARTNERI, Ulica Ljudevita Gaja 53, 10000 Zagreb punomoćnik sudionika u postupku REHAU d.o.o.</item>
      <item>ZAJEDNIČKI ODVJETNIČKI URED BORO RAJIĆ I TOMISLAV KASALO, Hrvatske mornarnice 1/J, 21000 Split punomoćnik sudionika u postupku DUJMOVAČA društvo za trgovinu, d.o.o.</item>
      <item>ODVJETNIČKO DRUŠTVO MIHOČEVIĆ&amp;BAJS društvo s ograničenom odgovornošću, Smičiklasova 18, 10000 Zagreb punomoćnik sudionika u postupku RHEA d.o.o.</item>
      <item>ŽUPANIJSKO DRŽAVNO ODVJETNIŠTVO U SPLITU, Gundulićeva 29a, 21000 Split punomoćnik sudionika u postupku MINISTARSTVO FINANCIJA</item>
      <item>Ivica Stjepić, Domovinskog rata 29, 21000 Split</item>
      <item>Ivica Stjepić, Domovinskog rata 29, 21000 Split punomoćnik sudionika u postupku IMS-5 društvo s ograničenom odgovornošću za trgovinu i usluge</item>
      <item>SEBASTIJAN MIŠE, Petrinjska 48, 10000 Zagreb punomoćnik sudionika u postupku PORSCHE LEASING d.o.o.</item>
      <item>Matej Klaričić, Strossmayerov trg 7, 10000 Zagreb punomoćnik sudionika u postupku FAB s.r.l.</item>
      <item>OD BUTERIN&amp;POSAVEC, Draškovićeva 82, 10000 Zagreb punomoćnik sudionika u postupku POSOJILNICA-BANK</item>
    </derivirana_varijabla>
  </DomainObject.Predmet.OstaliListFormatedWithAdress>
  <DomainObject.Predmet.OstaliListFormatedWithAdressOIB>
    <izvorni_sadrzaj>
      <item>Ivica Parlov, Gundulićeva 26 a/3, 21000 Split</item>
      <item>HEP-ELEKTRODALMACIJA SPLIT, OIB 46830600751, Poljička cesta 73, 21000 Split</item>
      <item>Ivan Grbić, OIB 88634166495, Žnjanska 2, 21000 Split</item>
      <item>Zoran Tomić, Zelinska 2/I, 10000 Zagreb punomoćnik sudionika u postupku HRVATSKE ŠUME d.o.o.</item>
      <item>ODVJETNIČKO DRUŠTVO ANIĆ I PARTNERI, OIB 89872589061, Ulica Ljudevita Gaja 53, 10000 Zagreb punomoćnik sudionika u postupku REHAU d.o.o.</item>
      <item>ZAJEDNIČKI ODVJETNIČKI URED BORO RAJIĆ I TOMISLAV KASALO, Hrvatske mornarnice 1/J, 21000 Split punomoćnik sudionika u postupku DUJMOVAČA društvo za trgovinu, d.o.o.</item>
      <item>ODVJETNIČKO DRUŠTVO MIHOČEVIĆ&amp;BAJS društvo s ograničenom odgovornošću, OIB 85817630867, Smičiklasova 18, 10000 Zagreb punomoćnik sudionika u postupku RHEA d.o.o.</item>
      <item>ŽUPANIJSKO DRŽAVNO ODVJETNIŠTVO U SPLITU, Gundulićeva 29a, 21000 Split punomoćnik sudionika u postupku MINISTARSTVO FINANCIJA</item>
      <item>Ivica Stjepić, Domovinskog rata 29, 21000 Split</item>
      <item>Ivica Stjepić, Domovinskog rata 29, 21000 Split punomoćnik sudionika u postupku IMS-5 društvo s ograničenom odgovornošću za trgovinu i usluge</item>
      <item>SEBASTIJAN MIŠE, Petrinjska 48, 10000 Zagreb punomoćnik sudionika u postupku PORSCHE LEASING d.o.o.</item>
      <item>Matej Klaričić, Strossmayerov trg 7, 10000 Zagreb punomoćnik sudionika u postupku FAB s.r.l.</item>
      <item>OD BUTERIN&amp;POSAVEC, Draškovićeva 82, 10000 Zagreb punomoćnik sudionika u postupku POSOJILNICA-BANK</item>
    </izvorni_sadrzaj>
    <derivirana_varijabla naziv="DomainObject.Predmet.OstaliListFormatedWithAdressOIB_1">
      <item>Ivica Parlov, Gundulićeva 26 a/3, 21000 Split</item>
      <item>HEP-ELEKTRODALMACIJA SPLIT, OIB 46830600751, Poljička cesta 73, 21000 Split</item>
      <item>Ivan Grbić, OIB 88634166495, Žnjanska 2, 21000 Split</item>
      <item>Zoran Tomić, Zelinska 2/I, 10000 Zagreb punomoćnik sudionika u postupku HRVATSKE ŠUME d.o.o.</item>
      <item>ODVJETNIČKO DRUŠTVO ANIĆ I PARTNERI, OIB 89872589061, Ulica Ljudevita Gaja 53, 10000 Zagreb punomoćnik sudionika u postupku REHAU d.o.o.</item>
      <item>ZAJEDNIČKI ODVJETNIČKI URED BORO RAJIĆ I TOMISLAV KASALO, Hrvatske mornarnice 1/J, 21000 Split punomoćnik sudionika u postupku DUJMOVAČA društvo za trgovinu, d.o.o.</item>
      <item>ODVJETNIČKO DRUŠTVO MIHOČEVIĆ&amp;BAJS društvo s ograničenom odgovornošću, OIB 85817630867, Smičiklasova 18, 10000 Zagreb punomoćnik sudionika u postupku RHEA d.o.o.</item>
      <item>ŽUPANIJSKO DRŽAVNO ODVJETNIŠTVO U SPLITU, Gundulićeva 29a, 21000 Split punomoćnik sudionika u postupku MINISTARSTVO FINANCIJA</item>
      <item>Ivica Stjepić, Domovinskog rata 29, 21000 Split</item>
      <item>Ivica Stjepić, Domovinskog rata 29, 21000 Split punomoćnik sudionika u postupku IMS-5 društvo s ograničenom odgovornošću za trgovinu i usluge</item>
      <item>SEBASTIJAN MIŠE, Petrinjska 48, 10000 Zagreb punomoćnik sudionika u postupku PORSCHE LEASING d.o.o.</item>
      <item>Matej Klaričić, Strossmayerov trg 7, 10000 Zagreb punomoćnik sudionika u postupku FAB s.r.l.</item>
      <item>OD BUTERIN&amp;POSAVEC, Draškovićeva 82, 10000 Zagreb punomoćnik sudionika u postupku POSOJILNICA-BANK</item>
    </derivirana_varijabla>
  </DomainObject.Predmet.OstaliListFormatedWithAdressOIB>
  <DomainObject.Predmet.OstaliListNazivFormated>
    <izvorni_sadrzaj>
      <item>Ivica Parlov</item>
      <item>HEP-ELEKTRODALMACIJA SPLIT</item>
      <item>Ivan Grbić</item>
      <item>Zoran Tomić</item>
      <item>ODVJETNIČKO DRUŠTVO ANIĆ I PARTNERI</item>
      <item>ZAJEDNIČKI ODVJETNIČKI URED BORO RAJIĆ I TOMISLAV KASALO</item>
      <item>ODVJETNIČKO DRUŠTVO MIHOČEVIĆ&amp;BAJS društvo s ograničenom odgovornošću</item>
      <item>ŽUPANIJSKO DRŽAVNO ODVJETNIŠTVO U SPLITU</item>
      <item>Ivica Stjepić</item>
      <item>Ivica Stjepić</item>
      <item>SEBASTIJAN MIŠE</item>
      <item>Matej Klaričić</item>
      <item>OD BUTERIN&amp;POSAVEC</item>
    </izvorni_sadrzaj>
    <derivirana_varijabla naziv="DomainObject.Predmet.OstaliListNazivFormated_1">
      <item>Ivica Parlov</item>
      <item>HEP-ELEKTRODALMACIJA SPLIT</item>
      <item>Ivan Grbić</item>
      <item>Zoran Tomić</item>
      <item>ODVJETNIČKO DRUŠTVO ANIĆ I PARTNERI</item>
      <item>ZAJEDNIČKI ODVJETNIČKI URED BORO RAJIĆ I TOMISLAV KASALO</item>
      <item>ODVJETNIČKO DRUŠTVO MIHOČEVIĆ&amp;BAJS društvo s ograničenom odgovornošću</item>
      <item>ŽUPANIJSKO DRŽAVNO ODVJETNIŠTVO U SPLITU</item>
      <item>Ivica Stjepić</item>
      <item>Ivica Stjepić</item>
      <item>SEBASTIJAN MIŠE</item>
      <item>Matej Klaričić</item>
      <item>OD BUTERIN&amp;POSAVEC</item>
    </derivirana_varijabla>
  </DomainObject.Predmet.OstaliListNazivFormated>
  <DomainObject.Predmet.OstaliListNazivFormatedOIB>
    <izvorni_sadrzaj>
      <item>Ivica Parlov</item>
      <item>HEP-ELEKTRODALMACIJA SPLIT, OIB 46830600751</item>
      <item>Ivan Grbić, OIB 88634166495</item>
      <item>Zoran Tomić</item>
      <item>ODVJETNIČKO DRUŠTVO ANIĆ I PARTNERI, OIB 89872589061</item>
      <item>ZAJEDNIČKI ODVJETNIČKI URED BORO RAJIĆ I TOMISLAV KASALO</item>
      <item>ODVJETNIČKO DRUŠTVO MIHOČEVIĆ&amp;BAJS društvo s ograničenom odgovornošću, OIB 85817630867</item>
      <item>ŽUPANIJSKO DRŽAVNO ODVJETNIŠTVO U SPLITU</item>
      <item>Ivica Stjepić</item>
      <item>Ivica Stjepić</item>
      <item>SEBASTIJAN MIŠE</item>
      <item>Matej Klaričić</item>
      <item>OD BUTERIN&amp;POSAVEC</item>
    </izvorni_sadrzaj>
    <derivirana_varijabla naziv="DomainObject.Predmet.OstaliListNazivFormatedOIB_1">
      <item>Ivica Parlov</item>
      <item>HEP-ELEKTRODALMACIJA SPLIT, OIB 46830600751</item>
      <item>Ivan Grbić, OIB 88634166495</item>
      <item>Zoran Tomić</item>
      <item>ODVJETNIČKO DRUŠTVO ANIĆ I PARTNERI, OIB 89872589061</item>
      <item>ZAJEDNIČKI ODVJETNIČKI URED BORO RAJIĆ I TOMISLAV KASALO</item>
      <item>ODVJETNIČKO DRUŠTVO MIHOČEVIĆ&amp;BAJS društvo s ograničenom odgovornošću, OIB 85817630867</item>
      <item>ŽUPANIJSKO DRŽAVNO ODVJETNIŠTVO U SPLITU</item>
      <item>Ivica Stjepić</item>
      <item>Ivica Stjepić</item>
      <item>SEBASTIJAN MIŠE</item>
      <item>Matej Klaričić</item>
      <item>OD BUTERIN&amp;POSAVEC</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siječnja 2017.</izvorni_sadrzaj>
    <derivirana_varijabla naziv="DomainObject.Datum_1">16. siječnja 2017.</derivirana_varijabla>
  </DomainObject.Datum>
  <DomainObject.PoslovniBrojDokumenta>
    <izvorni_sadrzaj/>
    <derivirana_varijabla naziv="DomainObject.PoslovniBrojDokumenta_1"/>
  </DomainObject.PoslovniBrojDokumenta>
  <DomainObject.Predmet.StrankaIDrugi>
    <izvorni_sadrzaj>Tanasija Marković i dr.</izvorni_sadrzaj>
    <derivirana_varijabla naziv="DomainObject.Predmet.StrankaIDrugi_1">Tanasija Marković i dr.</derivirana_varijabla>
  </DomainObject.Predmet.StrankaIDrugi>
  <DomainObject.Predmet.ProtustrankaIDrugi>
    <izvorni_sadrzaj>TEHNOSPOJ, d.o.o. za trgovinu i usluge, "u stečaju"</izvorni_sadrzaj>
    <derivirana_varijabla naziv="DomainObject.Predmet.ProtustrankaIDrugi_1">TEHNOSPOJ, d.o.o. za trgovinu i usluge, "u stečaju"</derivirana_varijabla>
  </DomainObject.Predmet.ProtustrankaIDrugi>
  <DomainObject.Predmet.StrankaIDrugiAdressOIB>
    <izvorni_sadrzaj>Tanasija Marković, OIB 15362271646, Vrbovačka  cesta 44, 43500 Daruvar i dr.</izvorni_sadrzaj>
    <derivirana_varijabla naziv="DomainObject.Predmet.StrankaIDrugiAdressOIB_1">Tanasija Marković, OIB 15362271646, Vrbovačka  cesta 44, 43500 Daruvar i dr.</derivirana_varijabla>
  </DomainObject.Predmet.StrankaIDrugiAdressOIB>
  <DomainObject.Predmet.ProtustrankaIDrugiAdressOIB>
    <izvorni_sadrzaj>TEHNOSPOJ, d.o.o. za trgovinu i usluge, "u stečaju", OIB 01665083803, Ulica Fra Bone Razmilovića 1, 21000 Split</izvorni_sadrzaj>
    <derivirana_varijabla naziv="DomainObject.Predmet.ProtustrankaIDrugiAdressOIB_1">TEHNOSPOJ, d.o.o. za trgovinu i usluge, "u stečaju", OIB 01665083803, Ulica Fra Bone Razmilovića 1,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TEHNOSPOJ, d.o.o. za trgovinu i usluge, "u stečaju"</item>
      <item>Ivica Parlov</item>
      <item>Tanasija Marković</item>
      <item>BRODOMERKUR</item>
      <item>PORSCHE LEASING d.o.o.</item>
      <item>CAPRICORNO d.o.o.</item>
      <item>REHAU d.o.o.</item>
      <item>Grad Split</item>
      <item>RHEA d.o.o.</item>
      <item>HEP-ELEKTRODALMACIJA SPLIT</item>
      <item>Ivan Grbić</item>
      <item>Financijska agencija Split</item>
      <item>HRVATSKE ŠUME d.o.o.</item>
      <item>Zoran Tomić</item>
      <item>HRVATSKE VODE</item>
      <item>Ankica Luetić</item>
      <item>ODVJETNIČKO DRUŠTVO ANIĆ I PARTNERI</item>
      <item>DUJMOVAČA društvo za trgovinu, d.o.o.</item>
      <item>ZAJEDNIČKI ODVJETNIČKI URED BORO RAJIĆ I TOMISLAV KASALO</item>
      <item>ODVJETNIČKO DRUŠTVO MIHOČEVIĆ&amp;BAJS društvo s ograničenom odgovornošću</item>
      <item>HEP-Operator distribucijskog sustava d.o.o. za distribuciju i opskrbu električne energije</item>
      <item>MINISTARSTVO FINANCIJA</item>
      <item>ŽUPANIJSKO DRŽAVNO ODVJETNIŠTVO U SPLITU</item>
      <item>HYPO ALPE-ADRIA-BANK dioničko društvo</item>
      <item>SLOBODNA DALMACIJA izdavačka i tiskarska djelatnost, dioničko društvo</item>
      <item>GRAD SOLIN</item>
      <item>SOCIETE GENERALE-SPLITSKA BANKA dioničko društvo</item>
      <item>POSOJILNICA-BANK</item>
      <item>Ivica Stjepić</item>
      <item>IMS-5 društvo s ograničenom odgovornošću za trgovinu i usluge</item>
      <item>Ivica Stjepić</item>
      <item>FAB s.r.l.</item>
      <item>SEBASTIJAN MIŠE</item>
      <item>Matej Klaričić</item>
      <item>OD BUTERIN&amp;POSAVEC</item>
    </izvorni_sadrzaj>
    <derivirana_varijabla naziv="DomainObject.Predmet.SudioniciListNaziv_1">
      <item>TEHNOSPOJ, d.o.o. za trgovinu i usluge, "u stečaju"</item>
      <item>Ivica Parlov</item>
      <item>Tanasija Marković</item>
      <item>BRODOMERKUR</item>
      <item>PORSCHE LEASING d.o.o.</item>
      <item>CAPRICORNO d.o.o.</item>
      <item>REHAU d.o.o.</item>
      <item>Grad Split</item>
      <item>RHEA d.o.o.</item>
      <item>HEP-ELEKTRODALMACIJA SPLIT</item>
      <item>Ivan Grbić</item>
      <item>Financijska agencija Split</item>
      <item>HRVATSKE ŠUME d.o.o.</item>
      <item>Zoran Tomić</item>
      <item>HRVATSKE VODE</item>
      <item>Ankica Luetić</item>
      <item>ODVJETNIČKO DRUŠTVO ANIĆ I PARTNERI</item>
      <item>DUJMOVAČA društvo za trgovinu, d.o.o.</item>
      <item>ZAJEDNIČKI ODVJETNIČKI URED BORO RAJIĆ I TOMISLAV KASALO</item>
      <item>ODVJETNIČKO DRUŠTVO MIHOČEVIĆ&amp;BAJS društvo s ograničenom odgovornošću</item>
      <item>HEP-Operator distribucijskog sustava d.o.o. za distribuciju i opskrbu električne energije</item>
      <item>MINISTARSTVO FINANCIJA</item>
      <item>ŽUPANIJSKO DRŽAVNO ODVJETNIŠTVO U SPLITU</item>
      <item>HYPO ALPE-ADRIA-BANK dioničko društvo</item>
      <item>SLOBODNA DALMACIJA izdavačka i tiskarska djelatnost, dioničko društvo</item>
      <item>GRAD SOLIN</item>
      <item>SOCIETE GENERALE-SPLITSKA BANKA dioničko društvo</item>
      <item>POSOJILNICA-BANK</item>
      <item>Ivica Stjepić</item>
      <item>IMS-5 društvo s ograničenom odgovornošću za trgovinu i usluge</item>
      <item>Ivica Stjepić</item>
      <item>FAB s.r.l.</item>
      <item>SEBASTIJAN MIŠE</item>
      <item>Matej Klaričić</item>
      <item>OD BUTERIN&amp;POSAVEC</item>
    </derivirana_varijabla>
  </DomainObject.Predmet.SudioniciListNaziv>
  <DomainObject.Predmet.SudioniciListAdressOIB>
    <izvorni_sadrzaj>
      <item>TEHNOSPOJ, d.o.o. za trgovinu i usluge, "u stečaju", OIB 01665083803, Ulica Fra Bone Razmilovića 1,21000 Split</item>
      <item>Ivica Parlov, Gundulićeva 26 a/3,21000 Split</item>
      <item>Tanasija Marković, OIB 15362271646, Vrbovačka  cesta 44,43500 Daruvar</item>
      <item>BRODOMERKUR, OIB 33956120458, POLJIČKA CESTA 35,Split</item>
      <item>PORSCHE LEASING d.o.o., OIB 90275854576, Velimira Škorpika 21,10000 Zagreb</item>
      <item>CAPRICORNO d.o.o., OIB 09517317411, Hercegovačka 57/A,21000 Split</item>
      <item>REHAU d.o.o., OIB 39268025266, Franje Lučića 34,10000 Zagreb</item>
      <item>Grad Split, OIB 78755598868, OBALAK.BRANIMIRA 14,21000 Split</item>
      <item>RHEA d.o.o., OIB 43354566311, Buzinski prilaz 36/a,10000 Zagreb</item>
      <item>HEP-ELEKTRODALMACIJA SPLIT, OIB 46830600751, Poljička cesta 73,21000 Split</item>
      <item>Ivan Grbić, OIB 88634166495, Žnjanska 2,21000 Split</item>
      <item>Financijska agencija Split, OIB 85821130368, Mažuranić. šetalište 24 b,21000 Split</item>
      <item>HRVATSKE ŠUME d.o.o., OIB 69693144506, Ljudevita Farkaša Vukotinovića 2,10000 Zagreb</item>
      <item>Zoran Tomić, Zelinska 2/I,10000 Zagreb</item>
      <item>HRVATSKE VODE, OIB 28921383001, Ulica grada Vukovara 220,10000 Zagreb</item>
      <item>Ankica Luetić, OIB 79709758602, Priora Petra 7/I,21000 Split</item>
      <item>ODVJETNIČKO DRUŠTVO ANIĆ I PARTNERI, OIB 89872589061, Ulica Ljudevita Gaja 53,10000 Zagreb</item>
      <item>DUJMOVAČA društvo za trgovinu, d.o.o., OIB 71377021534, Solinska 45,21000 Split</item>
      <item>ZAJEDNIČKI ODVJETNIČKI URED BORO RAJIĆ I TOMISLAV KASALO, Hrvatske mornarnice 1/J,21000 Split</item>
      <item>ODVJETNIČKO DRUŠTVO MIHOČEVIĆ&amp;BAJS društvo s ograničenom odgovornošću, OIB 85817630867, Smičiklasova 18,10000 Zagreb</item>
      <item>HEP-Operator distribucijskog sustava d.o.o. za distribuciju i opskrbu električne energije, OIB 46830600751, Poljička cesta bb,21000 Split</item>
      <item>MINISTARSTVO FINANCIJA, OIB 18683136487</item>
      <item>ŽUPANIJSKO DRŽAVNO ODVJETNIŠTVO U SPLITU, Gundulićeva 29a,21000 Split</item>
      <item>HYPO ALPE-ADRIA-BANK dioničko društvo, OIB 14036333877, Slavonska avenija 6,10000 Zagreb</item>
      <item>SLOBODNA DALMACIJA izdavačka i tiskarska djelatnost, dioničko društvo, OIB 35075764438, Ulica Hrvatske Mornarice 4,21000 Split</item>
      <item>GRAD SOLIN, OIB 40642464411, Stjepana Radića 42,21210 Solin</item>
      <item>SOCIETE GENERALE-SPLITSKA BANKA dioničko društvo, OIB 69326397242, Ruđera Boškovića 16,21000 Split</item>
      <item>POSOJILNICA-BANK, OIB 69427775688, Hauptplatz 16,9170 BOROVLJE/FERLACH</item>
      <item>Ivica Stjepić, Domovinskog rata 29,21000 Split</item>
      <item>IMS-5 društvo s ograničenom odgovornošću za trgovinu i usluge, OIB 21399583704, Šetalište kalafata/b.b.,21000 Split</item>
      <item>Ivica Stjepić, Domovinskog rata 29,21000 Split</item>
      <item>FAB s.r.l., Via Milano 3/4/5/6/7,61020 GALLO DI PETRIANO (PU)</item>
      <item>SEBASTIJAN MIŠE, Petrinjska 48,10000 Zagreb</item>
      <item>Matej Klaričić, Strossmayerov trg 7,10000 Zagreb</item>
      <item>OD BUTERIN&amp;POSAVEC, Draškovićeva 82,10000 Zagreb</item>
    </izvorni_sadrzaj>
    <derivirana_varijabla naziv="DomainObject.Predmet.SudioniciListAdressOIB_1">
      <item>TEHNOSPOJ, d.o.o. za trgovinu i usluge, "u stečaju", OIB 01665083803, Ulica Fra Bone Razmilovića 1,21000 Split</item>
      <item>Ivica Parlov, Gundulićeva 26 a/3,21000 Split</item>
      <item>Tanasija Marković, OIB 15362271646, Vrbovačka  cesta 44,43500 Daruvar</item>
      <item>BRODOMERKUR, OIB 33956120458, POLJIČKA CESTA 35,Split</item>
      <item>PORSCHE LEASING d.o.o., OIB 90275854576, Velimira Škorpika 21,10000 Zagreb</item>
      <item>CAPRICORNO d.o.o., OIB 09517317411, Hercegovačka 57/A,21000 Split</item>
      <item>REHAU d.o.o., OIB 39268025266, Franje Lučića 34,10000 Zagreb</item>
      <item>Grad Split, OIB 78755598868, OBALAK.BRANIMIRA 14,21000 Split</item>
      <item>RHEA d.o.o., OIB 43354566311, Buzinski prilaz 36/a,10000 Zagreb</item>
      <item>HEP-ELEKTRODALMACIJA SPLIT, OIB 46830600751, Poljička cesta 73,21000 Split</item>
      <item>Ivan Grbić, OIB 88634166495, Žnjanska 2,21000 Split</item>
      <item>Financijska agencija Split, OIB 85821130368, Mažuranić. šetalište 24 b,21000 Split</item>
      <item>HRVATSKE ŠUME d.o.o., OIB 69693144506, Ljudevita Farkaša Vukotinovića 2,10000 Zagreb</item>
      <item>Zoran Tomić, Zelinska 2/I,10000 Zagreb</item>
      <item>HRVATSKE VODE, OIB 28921383001, Ulica grada Vukovara 220,10000 Zagreb</item>
      <item>Ankica Luetić, OIB 79709758602, Priora Petra 7/I,21000 Split</item>
      <item>ODVJETNIČKO DRUŠTVO ANIĆ I PARTNERI, OIB 89872589061, Ulica Ljudevita Gaja 53,10000 Zagreb</item>
      <item>DUJMOVAČA društvo za trgovinu, d.o.o., OIB 71377021534, Solinska 45,21000 Split</item>
      <item>ZAJEDNIČKI ODVJETNIČKI URED BORO RAJIĆ I TOMISLAV KASALO, Hrvatske mornarnice 1/J,21000 Split</item>
      <item>ODVJETNIČKO DRUŠTVO MIHOČEVIĆ&amp;BAJS društvo s ograničenom odgovornošću, OIB 85817630867, Smičiklasova 18,10000 Zagreb</item>
      <item>HEP-Operator distribucijskog sustava d.o.o. za distribuciju i opskrbu električne energije, OIB 46830600751, Poljička cesta bb,21000 Split</item>
      <item>MINISTARSTVO FINANCIJA, OIB 18683136487</item>
      <item>ŽUPANIJSKO DRŽAVNO ODVJETNIŠTVO U SPLITU, Gundulićeva 29a,21000 Split</item>
      <item>HYPO ALPE-ADRIA-BANK dioničko društvo, OIB 14036333877, Slavonska avenija 6,10000 Zagreb</item>
      <item>SLOBODNA DALMACIJA izdavačka i tiskarska djelatnost, dioničko društvo, OIB 35075764438, Ulica Hrvatske Mornarice 4,21000 Split</item>
      <item>GRAD SOLIN, OIB 40642464411, Stjepana Radića 42,21210 Solin</item>
      <item>SOCIETE GENERALE-SPLITSKA BANKA dioničko društvo, OIB 69326397242, Ruđera Boškovića 16,21000 Split</item>
      <item>POSOJILNICA-BANK, OIB 69427775688, Hauptplatz 16,9170 BOROVLJE/FERLACH</item>
      <item>Ivica Stjepić, Domovinskog rata 29,21000 Split</item>
      <item>IMS-5 društvo s ograničenom odgovornošću za trgovinu i usluge, OIB 21399583704, Šetalište kalafata/b.b.,21000 Split</item>
      <item>Ivica Stjepić, Domovinskog rata 29,21000 Split</item>
      <item>FAB s.r.l., Via Milano 3/4/5/6/7,61020 GALLO DI PETRIANO (PU)</item>
      <item>SEBASTIJAN MIŠE, Petrinjska 48,10000 Zagreb</item>
      <item>Matej Klaričić, Strossmayerov trg 7,10000 Zagreb</item>
      <item>OD BUTERIN&amp;POSAVEC, Draškovićeva 82,10000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01665083803</item>
      <item>, OIB null</item>
      <item>, OIB 15362271646</item>
      <item>, OIB 33956120458</item>
      <item>, OIB 90275854576</item>
      <item>, OIB 09517317411</item>
      <item>, OIB 39268025266</item>
      <item>, OIB 78755598868</item>
      <item>, OIB 43354566311</item>
      <item>, OIB 46830600751</item>
      <item>, OIB 88634166495</item>
      <item>, OIB 85821130368</item>
      <item>, OIB 69693144506</item>
      <item>, OIB null</item>
      <item>, OIB 28921383001</item>
      <item>, OIB 79709758602</item>
      <item>, OIB 89872589061</item>
      <item>, OIB 71377021534</item>
      <item>, OIB null</item>
      <item>, OIB 85817630867</item>
      <item>, OIB 46830600751</item>
      <item>, OIB 18683136487</item>
      <item>, OIB null</item>
      <item>, OIB 14036333877</item>
      <item>, OIB 35075764438</item>
      <item>, OIB 40642464411</item>
      <item>, OIB 69326397242</item>
      <item>, OIB 69427775688</item>
      <item>, OIB null</item>
      <item>, OIB 21399583704</item>
      <item>, OIB null</item>
      <item>, OIB null</item>
      <item>, OIB null</item>
      <item>, OIB null</item>
      <item>, OIB null</item>
    </izvorni_sadrzaj>
    <derivirana_varijabla naziv="DomainObject.Predmet.SudioniciListNazivOIB_1">
      <item>, OIB 01665083803</item>
      <item>, OIB null</item>
      <item>, OIB 15362271646</item>
      <item>, OIB 33956120458</item>
      <item>, OIB 90275854576</item>
      <item>, OIB 09517317411</item>
      <item>, OIB 39268025266</item>
      <item>, OIB 78755598868</item>
      <item>, OIB 43354566311</item>
      <item>, OIB 46830600751</item>
      <item>, OIB 88634166495</item>
      <item>, OIB 85821130368</item>
      <item>, OIB 69693144506</item>
      <item>, OIB null</item>
      <item>, OIB 28921383001</item>
      <item>, OIB 79709758602</item>
      <item>, OIB 89872589061</item>
      <item>, OIB 71377021534</item>
      <item>, OIB null</item>
      <item>, OIB 85817630867</item>
      <item>, OIB 46830600751</item>
      <item>, OIB 18683136487</item>
      <item>, OIB null</item>
      <item>, OIB 14036333877</item>
      <item>, OIB 35075764438</item>
      <item>, OIB 40642464411</item>
      <item>, OIB 69326397242</item>
      <item>, OIB 69427775688</item>
      <item>, OIB null</item>
      <item>, OIB 21399583704</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Grbić, OIB 88634166495, Žnjanska 2 Split</item>
    </izvorni_sadrzaj>
    <derivirana_varijabla naziv="DomainObject.Predmet.StecajniUpraviteljiListAddressOIB_1">
      <item>Ivan Grbić, OIB 88634166495, Žnjanska 2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DF5E8D7-B86C-4512-AD25-0DA96B5AF47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Trgovački sud Split</properties:Company>
  <properties:Pages>2</properties:Pages>
  <properties:Words>429</properties:Words>
  <properties:Characters>2372</properties:Characters>
  <properties:Lines>78</properties:Lines>
  <properties:Paragraphs>29</properties:Paragraphs>
  <properties:TotalTime>19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2916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2015-07-13T05:14:00Z</dcterms:created>
  <dc:creator>Trgovački sud Split</dc:creator>
  <cp:lastModifiedBy>Katarina Mikulić</cp:lastModifiedBy>
  <cp:lastPrinted>2017-01-16T11:31:00Z</cp:lastPrinted>
  <dcterms:modified xmlns:xsi="http://www.w3.org/2001/XMLSchema-instance" xsi:type="dcterms:W3CDTF">2017-01-16T12:13:00Z</dcterms:modified>
  <cp:revision>14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