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d84d" w14:paraId="3f5d84d" w:rsidRDefault="00E23FEA" w:rsidP="00E23FEA" w:rsidR="00E23FEA">
      <w:pPr>
        <w:ind w:firstLine="720"/>
        <w:jc w:val="both"/>
        <w15:collapsed w:val="false"/>
      </w:pPr>
      <w:bookmarkStart w:name="_GoBack" w:id="0"/>
      <w:bookmarkEnd w:id="0"/>
    </w:p>
    <w:p w:rsidRDefault="00E23FEA" w:rsidP="00E23FEA" w:rsidR="00E23FEA">
      <w:pPr>
        <w:ind w:firstLine="720"/>
        <w:jc w:val="both"/>
      </w:pPr>
      <w:r>
        <w:rPr>
          <w:noProof/>
        </w:rPr>
        <w:drawing>
          <wp:inline distR="0" distL="0" distB="0" distT="0">
            <wp:extent cy="726440" cx="537845"/>
            <wp:effectExtent b="0" r="0" t="0" l="0"/>
            <wp:docPr descr="cid:image001.png@01D22091.F4F79A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91.F4F79A2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3FEA" w:rsidP="00E23FEA" w:rsidR="00E23FEA">
      <w:pPr>
        <w:jc w:val="both"/>
      </w:pPr>
    </w:p>
    <w:p w:rsidRDefault="00E23FEA" w:rsidP="00E23FEA" w:rsidR="00E23FEA">
      <w:pPr>
        <w:jc w:val="both"/>
      </w:pPr>
      <w:r>
        <w:rPr>
          <w:color w:val="000000"/>
        </w:rPr>
        <w:t>REPUBLIKA HRVATSKA</w:t>
      </w:r>
    </w:p>
    <w:p w:rsidRDefault="00E23FEA" w:rsidP="00E23FEA" w:rsidR="00E23FEA">
      <w:pPr>
        <w:jc w:val="both"/>
      </w:pPr>
      <w:r>
        <w:rPr>
          <w:color w:val="000000"/>
        </w:rPr>
        <w:t>TRGOVAČKI SUD U OSIJEKU</w:t>
      </w:r>
    </w:p>
    <w:p w:rsidRDefault="00E23FEA" w:rsidP="00E23FEA" w:rsidR="00E23FEA">
      <w:pPr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3 St-29/2011-439</w:t>
      </w:r>
    </w:p>
    <w:p w:rsidRDefault="00E23FEA" w:rsidP="00E23FEA" w:rsidR="00E23FEA">
      <w:pPr>
        <w:jc w:val="both"/>
      </w:pPr>
      <w:r>
        <w:rPr>
          <w:color w:val="000000"/>
        </w:rPr>
        <w:t>Trg pobjede 13</w:t>
      </w:r>
    </w:p>
    <w:p w:rsidRDefault="00E23FEA" w:rsidP="00E23FEA" w:rsidR="00E23FEA">
      <w:pPr>
        <w:jc w:val="both"/>
      </w:pPr>
      <w:r>
        <w:rPr>
          <w:color w:val="000000"/>
        </w:rPr>
        <w:t>35000 Slavonski Brod</w:t>
      </w:r>
    </w:p>
    <w:p w:rsidRDefault="00E23FEA" w:rsidP="00E23FEA" w:rsidR="00E23FEA">
      <w:pPr>
        <w:jc w:val="center"/>
        <w:rPr>
          <w:b/>
        </w:rPr>
      </w:pPr>
    </w:p>
    <w:p w:rsidRDefault="00E23FEA" w:rsidP="00E23FEA" w:rsidR="00E23FEA">
      <w:pPr>
        <w:jc w:val="center"/>
        <w:rPr>
          <w:b/>
        </w:rPr>
      </w:pPr>
    </w:p>
    <w:p w:rsidRDefault="00E23FEA" w:rsidP="00E23FEA" w:rsidR="00E23FEA">
      <w:pPr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E23FEA" w:rsidP="00E23FEA" w:rsidR="00E23FEA">
      <w:pPr>
        <w:jc w:val="both"/>
      </w:pPr>
    </w:p>
    <w:p w:rsidRDefault="00E23FEA" w:rsidP="00E23FEA" w:rsidR="00E23FEA">
      <w:pPr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  <w:t xml:space="preserve">TRGOVAČKI SUD U OSIJEKU, STALNA SLUŽBA U SLAVONSKOM BRODU, po stečajnom sucu Danieli Martini Maoduš, u postupku stečaja nad dužnikom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 xml:space="preserve">. STJEPAN SEKULIĆ d.o.o. u stečaju, Nova Gradiška, </w:t>
      </w:r>
      <w:proofErr w:type="spellStart"/>
      <w:r>
        <w:rPr>
          <w:color w:val="000000"/>
        </w:rPr>
        <w:t>Relkovićeva</w:t>
      </w:r>
      <w:proofErr w:type="spellEnd"/>
      <w:r>
        <w:rPr>
          <w:color w:val="000000"/>
        </w:rPr>
        <w:t xml:space="preserve"> 13, OIB: 96975749204, 13. prosinca 2018.</w:t>
      </w:r>
    </w:p>
    <w:p w:rsidRDefault="00E23FEA" w:rsidP="00E23FEA" w:rsidR="00E23FEA">
      <w:pPr>
        <w:jc w:val="both"/>
      </w:pPr>
    </w:p>
    <w:p w:rsidRDefault="00E23FEA" w:rsidP="00E23FEA" w:rsidR="00E23FEA">
      <w:pPr>
        <w:jc w:val="center"/>
        <w:rPr>
          <w:color w:val="000000"/>
        </w:rPr>
      </w:pPr>
      <w:r>
        <w:rPr>
          <w:color w:val="000000"/>
        </w:rPr>
        <w:t>z a k l j u č i o  j e</w:t>
      </w:r>
    </w:p>
    <w:p w:rsidRDefault="00E23FEA" w:rsidP="00E23FEA" w:rsidR="00E23FEA">
      <w:pPr>
        <w:jc w:val="center"/>
      </w:pPr>
    </w:p>
    <w:p w:rsidRDefault="00E23FEA" w:rsidP="00E23FEA" w:rsidR="00E23FEA">
      <w:pPr>
        <w:ind w:firstLine="360"/>
        <w:jc w:val="both"/>
      </w:pPr>
      <w:r>
        <w:rPr>
          <w:color w:val="000000"/>
        </w:rPr>
        <w:t xml:space="preserve">I – Temeljem pravomoćnog rješenja o prodaji nekretnina u stečajnom postupku br. St-29/11-80 od 15. veljače 2011., a koje je izmijenjeno rješenjem ovog suda broj St-29/2011-147 od 26. srpnja 2011. godine uz odgovarajuću primjenu propisa o ovrsi, izlažu se prodaji na trideset i sedmoj javnoj dražbi  nekretnine stečajnog dužnika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>. STJEPAN SEKULIĆ d.o.o., Nova Gradiška  kako slijedi:</w:t>
      </w:r>
    </w:p>
    <w:p w:rsidRDefault="00E23FEA" w:rsidP="00E23FEA" w:rsidR="00E23FEA">
      <w:pPr>
        <w:jc w:val="both"/>
        <w:rPr>
          <w:color w:val="000000"/>
        </w:rPr>
      </w:pPr>
    </w:p>
    <w:p w:rsidRDefault="00E23FEA" w:rsidP="00E23FEA" w:rsidR="00E23FE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 pogona Tvornica koji obuhvaćaju nekretnine upisane u zk.ul.br. 4284 k.o. Nova Gradiška, i to: </w:t>
      </w:r>
    </w:p>
    <w:p w:rsidRDefault="00E23FEA" w:rsidP="00E23FEA" w:rsidR="00E23FEA">
      <w:pPr>
        <w:jc w:val="both"/>
        <w:rPr>
          <w:color w:val="000000"/>
        </w:rPr>
      </w:pPr>
    </w:p>
    <w:p w:rsidRDefault="00E23FEA" w:rsidP="00E23FEA" w:rsidR="00E23FEA">
      <w:pPr>
        <w:jc w:val="both"/>
      </w:pPr>
      <w:r>
        <w:rPr>
          <w:color w:val="000000"/>
        </w:rPr>
        <w:t xml:space="preserve">-k.č.br. 2304/11 Pašnjak u ulici Petra Svačića sa 6342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E23FEA" w:rsidP="00E23FEA" w:rsidR="00E23FEA">
      <w:pPr>
        <w:jc w:val="both"/>
      </w:pPr>
      <w:r>
        <w:rPr>
          <w:color w:val="000000"/>
        </w:rPr>
        <w:t xml:space="preserve">-k.č.br. 2304/13 Pašnjak u ulici Petra Svačića sa 734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E23FEA" w:rsidP="00E23FEA" w:rsidR="00E23FEA">
      <w:pPr>
        <w:jc w:val="both"/>
      </w:pPr>
      <w:r>
        <w:rPr>
          <w:color w:val="000000"/>
        </w:rPr>
        <w:t xml:space="preserve">-k.č.br. 4153/1 Skladište u </w:t>
      </w:r>
      <w:proofErr w:type="spellStart"/>
      <w:r>
        <w:rPr>
          <w:color w:val="000000"/>
        </w:rPr>
        <w:t>Urijama</w:t>
      </w:r>
      <w:proofErr w:type="spellEnd"/>
      <w:r>
        <w:rPr>
          <w:color w:val="000000"/>
        </w:rPr>
        <w:t xml:space="preserve"> sa 8738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E23FEA" w:rsidP="00E23FEA" w:rsidR="00E23FEA">
      <w:pPr>
        <w:jc w:val="both"/>
        <w:rPr>
          <w:color w:val="000000"/>
        </w:rPr>
      </w:pPr>
      <w:r>
        <w:rPr>
          <w:color w:val="000000"/>
        </w:rPr>
        <w:t xml:space="preserve">te nekretnine upisane u zk.ul.br. 4283 k.o. Nova Gradiška, i to k.č.br. 2913/1 Više zgrada i industrijsko dvorište u Ulice Nikola Tesla sa 44690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Z-3353/09, Z-1865/06, Z-1341/08, po početnoj </w:t>
      </w:r>
      <w:r>
        <w:t xml:space="preserve">cijeni </w:t>
      </w:r>
      <w:r w:rsidR="001A58D3">
        <w:rPr>
          <w:b/>
        </w:rPr>
        <w:t>5.400.000,00</w:t>
      </w:r>
      <w:r>
        <w:rPr>
          <w:b/>
        </w:rPr>
        <w:t xml:space="preserve"> kn.</w:t>
      </w:r>
    </w:p>
    <w:p w:rsidRDefault="00E23FEA" w:rsidP="00E23FEA" w:rsidR="00E23FEA">
      <w:pPr>
        <w:jc w:val="both"/>
      </w:pPr>
    </w:p>
    <w:p w:rsidRDefault="00E23FEA" w:rsidP="00E23FEA" w:rsidR="00E23FEA">
      <w:pPr>
        <w:ind w:firstLine="708"/>
        <w:jc w:val="both"/>
        <w:rPr>
          <w:color w:val="FF0000"/>
        </w:rPr>
      </w:pPr>
      <w:r>
        <w:rPr>
          <w:color w:val="000000"/>
        </w:rPr>
        <w:t>II – Ročište za četrdeset</w:t>
      </w:r>
      <w:r w:rsidR="00F73B13">
        <w:rPr>
          <w:color w:val="000000"/>
        </w:rPr>
        <w:t xml:space="preserve"> i prvu</w:t>
      </w:r>
      <w:r>
        <w:rPr>
          <w:color w:val="000000"/>
        </w:rPr>
        <w:t xml:space="preserve"> javnu dražbu određuje se na dan </w:t>
      </w:r>
      <w:r w:rsidR="000D1CD5">
        <w:rPr>
          <w:b/>
          <w:color w:val="000000"/>
          <w:u w:val="single"/>
        </w:rPr>
        <w:t>30. siječnja 2019.</w:t>
      </w:r>
      <w:r>
        <w:rPr>
          <w:b/>
          <w:u w:val="single"/>
        </w:rPr>
        <w:t xml:space="preserve"> u 1</w:t>
      </w:r>
      <w:r w:rsidR="000D1CD5">
        <w:rPr>
          <w:b/>
          <w:u w:val="single"/>
        </w:rPr>
        <w:t>3</w:t>
      </w:r>
      <w:r>
        <w:rPr>
          <w:b/>
          <w:u w:val="single"/>
        </w:rPr>
        <w:t>,00, sudnica 73/III u Slavonskom Brodu, Trg pobjede 13.</w:t>
      </w:r>
    </w:p>
    <w:p w:rsidRDefault="00E23FEA" w:rsidP="00E23FEA" w:rsidR="00E23FEA">
      <w:pPr>
        <w:jc w:val="both"/>
      </w:pPr>
    </w:p>
    <w:p w:rsidRDefault="00E23FEA" w:rsidP="00E23FEA" w:rsidR="00E23FE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Navedene nekretnine na  istom ročištu za javnu dražbu prodavat će se po početnim cijenama navedenim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 ovog zaključka.</w:t>
      </w:r>
    </w:p>
    <w:p w:rsidRDefault="00E23FEA" w:rsidP="00E23FEA" w:rsidR="00E23FEA">
      <w:pPr>
        <w:ind w:firstLine="708"/>
        <w:jc w:val="both"/>
        <w:rPr>
          <w:color w:val="000000"/>
        </w:rPr>
      </w:pPr>
    </w:p>
    <w:p w:rsidRDefault="00E23FEA" w:rsidP="00E23FEA" w:rsidR="00E23FEA">
      <w:pPr>
        <w:ind w:firstLine="708"/>
        <w:jc w:val="both"/>
        <w:rPr>
          <w:color w:val="000000"/>
        </w:rPr>
      </w:pPr>
    </w:p>
    <w:p w:rsidRDefault="00E23FEA" w:rsidP="00E23FEA" w:rsidR="00E23FEA">
      <w:pPr>
        <w:ind w:firstLine="708"/>
        <w:jc w:val="both"/>
        <w:rPr>
          <w:color w:val="000000"/>
        </w:rPr>
      </w:pPr>
    </w:p>
    <w:p w:rsidRDefault="00E23FEA" w:rsidP="00E23FEA" w:rsidR="00E23FEA">
      <w:pPr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  3 St-29/2011-4</w:t>
      </w:r>
      <w:r w:rsidR="000D1CD5">
        <w:rPr>
          <w:color w:val="000000"/>
        </w:rPr>
        <w:t>39</w:t>
      </w:r>
    </w:p>
    <w:p w:rsidRDefault="00E23FEA" w:rsidP="00E23FEA" w:rsidR="00E23FEA">
      <w:pPr>
        <w:ind w:firstLine="708"/>
        <w:jc w:val="both"/>
        <w:rPr>
          <w:color w:val="000000"/>
        </w:rPr>
      </w:pPr>
    </w:p>
    <w:p w:rsidRDefault="00E23FEA" w:rsidP="00E23FEA" w:rsidR="00E23FEA">
      <w:pPr>
        <w:ind w:firstLine="708"/>
        <w:jc w:val="both"/>
        <w:rPr>
          <w:color w:val="000000"/>
        </w:rPr>
      </w:pPr>
      <w:r>
        <w:rPr>
          <w:color w:val="000000"/>
        </w:rPr>
        <w:t>III – Pravo sudjelovanja na javnoj dražbi imaju samo oni ponuditelji koji do dana održavanja ročišta za dražbu uplate jamčevinu u visini 10% najniže cijene po kojoj se nekretnine prodaju na dražbi koja se zakazuje po ovom zaključku na račun sudskog depozita Trgovačkog suda u Osijeku Stalna služba u Slav. Brodu br. HR31  2390 0011 3000 0020 0, model HR05, s pozivom na br. 221-29-2011 dokaz (potvrda banke o izvršenoj transakciji) o tome predoče stečajnom sucu prije početka dražbe.</w:t>
      </w:r>
    </w:p>
    <w:p w:rsidRDefault="00E23FEA" w:rsidP="00E23FEA" w:rsidR="00E23FEA">
      <w:pPr>
        <w:ind w:firstLine="708"/>
        <w:jc w:val="both"/>
        <w:rPr>
          <w:color w:val="000000"/>
        </w:rPr>
      </w:pPr>
    </w:p>
    <w:p w:rsidRDefault="00E23FEA" w:rsidP="00E23FEA" w:rsidR="00E23FEA">
      <w:pPr>
        <w:ind w:firstLine="708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E23FEA" w:rsidP="00E23FEA" w:rsidR="00E23FEA">
      <w:pPr>
        <w:jc w:val="both"/>
        <w:rPr>
          <w:color w:val="000000"/>
        </w:rPr>
      </w:pPr>
      <w:r>
        <w:rPr>
          <w:color w:val="000000"/>
        </w:rPr>
        <w:t xml:space="preserve">Jamčevinu nisu dužni položiti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ako njihove tražbine dostižu iznos jamčevine i ako bi se, s obzirom na njihov </w:t>
      </w:r>
      <w:proofErr w:type="spellStart"/>
      <w:r>
        <w:rPr>
          <w:color w:val="000000"/>
        </w:rPr>
        <w:t>prednosni</w:t>
      </w:r>
      <w:proofErr w:type="spellEnd"/>
      <w:r>
        <w:rPr>
          <w:color w:val="000000"/>
        </w:rPr>
        <w:t xml:space="preserve"> red i utvrđenu vrijednost nekretnine, taj iznos mogao namiriti iz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. </w:t>
      </w:r>
    </w:p>
    <w:p w:rsidRDefault="00E23FEA" w:rsidP="00E23FEA" w:rsidR="00E23FEA">
      <w:pPr>
        <w:ind w:firstLine="708"/>
        <w:jc w:val="both"/>
        <w:rPr>
          <w:color w:val="000000"/>
        </w:rPr>
      </w:pPr>
    </w:p>
    <w:p w:rsidRDefault="00E23FEA" w:rsidP="00E23FEA" w:rsidR="00E23FE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IV – Kupac je dužan uplatiti razliku između jamčevine i postignute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roku od 60 dana  po zaključenju javne dražbe.</w:t>
      </w:r>
    </w:p>
    <w:p w:rsidRDefault="00E23FEA" w:rsidP="00E23FEA" w:rsidR="00E23FEA">
      <w:pPr>
        <w:ind w:firstLine="708" w:left="6372"/>
        <w:jc w:val="both"/>
        <w:rPr>
          <w:color w:val="000000"/>
        </w:rPr>
      </w:pPr>
    </w:p>
    <w:p w:rsidRDefault="00E23FEA" w:rsidP="00E23FEA" w:rsidR="00E23FEA">
      <w:pPr>
        <w:ind w:firstLine="708"/>
        <w:jc w:val="both"/>
      </w:pPr>
      <w:r>
        <w:rPr>
          <w:color w:val="000000"/>
        </w:rPr>
        <w:t xml:space="preserve">V – Ako kupac u određenom roku ne položi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postignute na prijašnjoj i novoj prodaji.</w:t>
      </w:r>
    </w:p>
    <w:p w:rsidRDefault="00E23FEA" w:rsidP="00E23FEA" w:rsidR="00E23FEA">
      <w:pPr>
        <w:jc w:val="both"/>
        <w:rPr>
          <w:color w:val="000000"/>
        </w:rPr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E23FEA" w:rsidP="00E23FEA" w:rsidR="00E23FEA">
      <w:pPr>
        <w:jc w:val="both"/>
      </w:pPr>
    </w:p>
    <w:p w:rsidRDefault="00E23FEA" w:rsidP="00E23FEA" w:rsidR="00E23FEA">
      <w:pPr>
        <w:ind w:firstLine="708"/>
        <w:jc w:val="both"/>
        <w:rPr>
          <w:color w:val="000000"/>
        </w:rPr>
      </w:pPr>
      <w:r>
        <w:rPr>
          <w:color w:val="000000"/>
        </w:rPr>
        <w:t>VI – Imovina će se rješenjem dosuditi kupcu koji ponudi najvišu cijenu.</w:t>
      </w:r>
    </w:p>
    <w:p w:rsidRDefault="00E23FEA" w:rsidP="00E23FEA" w:rsidR="00E23FEA">
      <w:pPr>
        <w:ind w:firstLine="708"/>
        <w:jc w:val="both"/>
      </w:pPr>
    </w:p>
    <w:p w:rsidRDefault="00E23FEA" w:rsidP="00E23FEA" w:rsidR="00E23FEA">
      <w:pPr>
        <w:ind w:firstLine="708"/>
        <w:jc w:val="both"/>
      </w:pPr>
      <w:r>
        <w:t>VII – Porezi se plaćaju ukoliko postoji obveza plaćanja sukladno pozitivnim propisima. Cijena ne uključuje PDV niti porez na promet.</w:t>
      </w:r>
    </w:p>
    <w:p w:rsidRDefault="00E23FEA" w:rsidP="00E23FEA" w:rsidR="00E23FEA">
      <w:pPr>
        <w:ind w:firstLine="708"/>
        <w:jc w:val="both"/>
      </w:pPr>
    </w:p>
    <w:p w:rsidRDefault="00E23FEA" w:rsidP="00E23FEA" w:rsidR="00E23FE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VIII – Prijenos prava vlasništva na kupca i brisanje svih upisanih založnih prava i tereta, Sud će odrediti nakon što kupac položi cjelokupni iznos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te nakon što rješenje o dosudi postane pravomoćno.</w:t>
      </w:r>
    </w:p>
    <w:p w:rsidRDefault="00E23FEA" w:rsidP="00E23FEA" w:rsidR="00E23FEA">
      <w:pPr>
        <w:ind w:firstLine="708"/>
        <w:jc w:val="both"/>
      </w:pPr>
    </w:p>
    <w:p w:rsidRDefault="00E23FEA" w:rsidP="00E23FEA" w:rsidR="00E23FEA">
      <w:pPr>
        <w:ind w:firstLine="708"/>
        <w:jc w:val="both"/>
      </w:pPr>
      <w:r>
        <w:rPr>
          <w:color w:val="000000"/>
        </w:rPr>
        <w:t xml:space="preserve">IX – Prodaja se obavlja po načelu "viđeno kupljeno" što isključuje sve naknadne prigovore kupca, a navedene nekretnine se izlažu prodaji isključivo po pogonima što znači </w:t>
      </w:r>
    </w:p>
    <w:p w:rsidRDefault="00E23FEA" w:rsidP="00E23FEA" w:rsidR="00E23FEA">
      <w:pPr>
        <w:jc w:val="both"/>
      </w:pPr>
      <w:r>
        <w:rPr>
          <w:color w:val="000000"/>
        </w:rPr>
        <w:t>da je zainteresirani kupac dužan staviti ponudu za sve nekretnine koje čine pojedini pogon.</w:t>
      </w:r>
    </w:p>
    <w:p w:rsidRDefault="00E23FEA" w:rsidP="00E23FEA" w:rsidR="00E23FEA">
      <w:pPr>
        <w:jc w:val="both"/>
      </w:pPr>
    </w:p>
    <w:p w:rsidRDefault="00E23FEA" w:rsidP="00E23FEA" w:rsidR="00E23FEA">
      <w:pPr>
        <w:jc w:val="both"/>
        <w:rPr>
          <w:color w:val="000000"/>
        </w:rPr>
      </w:pPr>
      <w:r>
        <w:rPr>
          <w:color w:val="000000"/>
        </w:rPr>
        <w:t xml:space="preserve">Zainteresirane osobe mogu razgledati nekretnine i dokumentaciju vezanu za iste, u vrijeme dogovoreno sa stečajnim upraviteljem Zdenkom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Petra Krešimira IV broj 4, na telefon broj 091/727-6561.</w:t>
      </w:r>
    </w:p>
    <w:p w:rsidRDefault="00E23FEA" w:rsidP="00E23FEA" w:rsidR="00E23FEA">
      <w:pPr>
        <w:jc w:val="both"/>
      </w:pPr>
    </w:p>
    <w:p w:rsidRDefault="00E23FEA" w:rsidP="00E23FEA" w:rsidR="00E23FEA">
      <w:pPr>
        <w:jc w:val="center"/>
      </w:pPr>
      <w:r>
        <w:t>Obrazloženje</w:t>
      </w:r>
    </w:p>
    <w:p w:rsidRDefault="00E23FEA" w:rsidP="00E23FEA" w:rsidR="00E23FEA">
      <w:pPr>
        <w:jc w:val="both"/>
      </w:pPr>
    </w:p>
    <w:p w:rsidRDefault="001A58D3" w:rsidP="00E23FEA" w:rsidR="00E23FEA">
      <w:pPr>
        <w:ind w:firstLine="708"/>
        <w:jc w:val="both"/>
      </w:pPr>
      <w:r>
        <w:t>U ovom predmetu sud zakazuje 41</w:t>
      </w:r>
      <w:r w:rsidR="00E23FEA">
        <w:t>. javnu dražbu.</w:t>
      </w:r>
    </w:p>
    <w:p w:rsidRDefault="00E23FEA" w:rsidP="00E23FEA" w:rsidR="00E23FEA">
      <w:pPr>
        <w:ind w:firstLine="708"/>
        <w:jc w:val="both"/>
      </w:pPr>
    </w:p>
    <w:p w:rsidRDefault="00E23FEA" w:rsidP="00E23FEA" w:rsidR="00E23FEA">
      <w:pPr>
        <w:ind w:firstLine="708"/>
        <w:jc w:val="both"/>
      </w:pPr>
      <w:r>
        <w:t xml:space="preserve">Do sada nije bilo zainteresiranih ponuditelja i cijena se nije mijenjala duži vremenski period. Novi </w:t>
      </w:r>
      <w:proofErr w:type="spellStart"/>
      <w:r>
        <w:t>razlučni</w:t>
      </w:r>
      <w:proofErr w:type="spellEnd"/>
      <w:r>
        <w:t xml:space="preserve"> vjerovnik je predložio smanjenje cijene, a tome prijedlogu se protivi </w:t>
      </w:r>
      <w:proofErr w:type="spellStart"/>
      <w:r>
        <w:t>steč.upravitelj</w:t>
      </w:r>
      <w:proofErr w:type="spellEnd"/>
      <w:r>
        <w:t xml:space="preserve"> obrazlažući da bi smanjenje cijene dovelo u konačnici do toga da se dio troškova stečajnog postupka mora financirati na teret </w:t>
      </w:r>
      <w:proofErr w:type="spellStart"/>
      <w:r>
        <w:t>steč</w:t>
      </w:r>
      <w:proofErr w:type="spellEnd"/>
      <w:r>
        <w:t xml:space="preserve">. mase što bi oštetilo </w:t>
      </w:r>
      <w:proofErr w:type="spellStart"/>
      <w:r>
        <w:t>steč</w:t>
      </w:r>
      <w:proofErr w:type="spellEnd"/>
      <w:r>
        <w:t xml:space="preserve">. vjerovnike. </w:t>
      </w:r>
    </w:p>
    <w:p w:rsidRDefault="00E23FEA" w:rsidP="00E23FEA" w:rsidR="00E23FEA">
      <w:pPr>
        <w:ind w:firstLine="708"/>
        <w:jc w:val="both"/>
      </w:pPr>
    </w:p>
    <w:p w:rsidRDefault="00E23FEA" w:rsidP="00E23FEA" w:rsidR="00E23FEA">
      <w:pPr>
        <w:ind w:firstLine="708"/>
        <w:jc w:val="both"/>
      </w:pPr>
    </w:p>
    <w:p w:rsidRDefault="00E23FEA" w:rsidP="00E23FEA" w:rsidR="00E23FEA">
      <w:pPr>
        <w:ind w:firstLine="708" w:left="6372"/>
        <w:jc w:val="both"/>
      </w:pPr>
      <w:r>
        <w:rPr>
          <w:color w:val="000000"/>
        </w:rPr>
        <w:t xml:space="preserve">  3 St-29/2011-4</w:t>
      </w:r>
      <w:r w:rsidR="000D1CD5">
        <w:rPr>
          <w:color w:val="000000"/>
        </w:rPr>
        <w:t>39</w:t>
      </w:r>
    </w:p>
    <w:p w:rsidRDefault="00E23FEA" w:rsidP="00E23FEA" w:rsidR="00E23FEA">
      <w:pPr>
        <w:ind w:firstLine="708"/>
        <w:jc w:val="both"/>
      </w:pPr>
    </w:p>
    <w:p w:rsidRDefault="00E23FEA" w:rsidP="00E23FEA" w:rsidR="00E23FEA">
      <w:pPr>
        <w:jc w:val="both"/>
      </w:pPr>
      <w:r>
        <w:tab/>
        <w:t xml:space="preserve"> Obzirom da je za </w:t>
      </w:r>
      <w:r w:rsidR="001A58D3">
        <w:t>prethodne dražbe cijena nije smanjivana, odlučeno je o smanjenju cijene za 10% u odnosu na prethodnu dražbu, koja cijena se neće smanjivati na idućih nekoliko dražbi.</w:t>
      </w:r>
    </w:p>
    <w:p w:rsidRDefault="00E23FEA" w:rsidP="00E23FEA" w:rsidR="00E23FEA">
      <w:pPr>
        <w:jc w:val="both"/>
      </w:pPr>
    </w:p>
    <w:p w:rsidRDefault="00E23FEA" w:rsidP="00E23FEA" w:rsidR="00E23FEA">
      <w:pPr>
        <w:ind w:firstLine="708"/>
        <w:jc w:val="both"/>
        <w:rPr>
          <w:color w:val="000000"/>
        </w:rPr>
      </w:pPr>
      <w:r>
        <w:rPr>
          <w:color w:val="000000"/>
        </w:rPr>
        <w:t>Stoga je odlučeno kao u izreci.</w:t>
      </w:r>
    </w:p>
    <w:p w:rsidRDefault="00E23FEA" w:rsidP="00E23FEA" w:rsidR="00E23FEA">
      <w:pPr>
        <w:ind w:firstLine="708"/>
        <w:jc w:val="both"/>
        <w:rPr>
          <w:color w:val="000000"/>
        </w:rPr>
      </w:pPr>
    </w:p>
    <w:p w:rsidRDefault="00E23FEA" w:rsidP="00E23FEA" w:rsidR="00E23FEA">
      <w:pPr>
        <w:ind w:firstLine="708"/>
        <w:jc w:val="both"/>
      </w:pPr>
      <w:r>
        <w:rPr>
          <w:color w:val="000000"/>
        </w:rPr>
        <w:t xml:space="preserve">Slavonski Brod, </w:t>
      </w:r>
      <w:r w:rsidR="000D1CD5">
        <w:rPr>
          <w:color w:val="000000"/>
        </w:rPr>
        <w:t>13. prosinca</w:t>
      </w:r>
      <w:r>
        <w:rPr>
          <w:color w:val="000000"/>
        </w:rPr>
        <w:t xml:space="preserve"> 2018.</w:t>
      </w:r>
    </w:p>
    <w:p w:rsidRDefault="00E23FEA" w:rsidP="00E23FEA" w:rsidR="00E23FEA">
      <w:pPr>
        <w:jc w:val="both"/>
      </w:pPr>
    </w:p>
    <w:p w:rsidRDefault="00E23FEA" w:rsidP="00E23FEA" w:rsidR="00E23FEA">
      <w:pPr>
        <w:ind w:left="6372"/>
        <w:jc w:val="both"/>
      </w:pPr>
      <w:r>
        <w:rPr>
          <w:color w:val="000000"/>
        </w:rPr>
        <w:t xml:space="preserve">     Stečajna sutkinja:</w:t>
      </w:r>
    </w:p>
    <w:p w:rsidRDefault="00E23FEA" w:rsidP="00E23FEA" w:rsidR="00E23FEA">
      <w:pPr>
        <w:ind w:left="6372"/>
        <w:jc w:val="both"/>
      </w:pPr>
    </w:p>
    <w:p w:rsidRDefault="00E23FEA" w:rsidP="00E23FEA" w:rsidR="00E23FEA">
      <w:pPr>
        <w:ind w:left="6372"/>
        <w:jc w:val="both"/>
      </w:pPr>
      <w:r>
        <w:rPr>
          <w:color w:val="000000"/>
        </w:rPr>
        <w:t xml:space="preserve"> Daniela Martini Maoduš</w:t>
      </w:r>
    </w:p>
    <w:p w:rsidRDefault="00E23FEA" w:rsidP="00E23FEA" w:rsidR="00E23FEA">
      <w:pPr>
        <w:ind w:left="1416"/>
        <w:jc w:val="both"/>
      </w:pPr>
    </w:p>
    <w:p w:rsidRDefault="00E23FEA" w:rsidP="00E23FEA" w:rsidR="00E23FEA">
      <w:pPr>
        <w:jc w:val="both"/>
        <w:rPr>
          <w:color w:val="000000"/>
        </w:rPr>
      </w:pPr>
      <w:r>
        <w:rPr>
          <w:color w:val="000000"/>
        </w:rPr>
        <w:t xml:space="preserve">Objaviti na </w:t>
      </w:r>
      <w:proofErr w:type="spellStart"/>
      <w:r>
        <w:rPr>
          <w:color w:val="000000"/>
        </w:rPr>
        <w:t>eOglasnoj</w:t>
      </w:r>
      <w:proofErr w:type="spellEnd"/>
      <w:r>
        <w:rPr>
          <w:color w:val="000000"/>
        </w:rPr>
        <w:t xml:space="preserve"> ploči</w:t>
      </w:r>
    </w:p>
    <w:p w:rsidRDefault="00E23FEA" w:rsidP="00E23FEA" w:rsidR="00E23FEA">
      <w:pPr>
        <w:jc w:val="both"/>
      </w:pPr>
      <w:r>
        <w:rPr>
          <w:color w:val="000000"/>
        </w:rPr>
        <w:t>-web stečaj</w:t>
      </w:r>
    </w:p>
    <w:p w:rsidRDefault="00E23FEA" w:rsidP="00E23FEA" w:rsidR="00E23FEA"/>
    <w:p w:rsidRDefault="00E23FEA" w:rsidP="00E23FEA" w:rsidR="00E23FEA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9D511E"/>
    <w:multiLevelType w:val="hybridMultilevel"/>
    <w:tmpl w:val="25F226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FEA"/>
    <w:rsid w:val="000D1CD5"/>
    <w:rsid w:val="001A58D3"/>
    <w:rsid w:val="004D4329"/>
    <w:rsid w:val="0050632A"/>
    <w:rsid w:val="005E15FD"/>
    <w:rsid w:val="00E23FEA"/>
    <w:rsid w:val="00F7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3FE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23FEA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3F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3FE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3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3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3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3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3FE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23FEA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3F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3FE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3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3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3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3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95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2091.F4F79A2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IX,  X, XI ,XII  dio</izvorni_sadrzaj>
    <derivirana_varijabla naziv="DomainObject.Predmet.PrimjedbaSuca_1">VIII, IX,  X, XI ,XII  dio</derivirana_varijabla>
  </DomainObject.Predmet.PrimjedbaSuc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St-29/2011-431</izvorni_sadrzaj>
    <derivirana_varijabla naziv="DomainObject.PredzadnjaOdlukaIzPredmeta.Oznaka_1">St-29/2011-431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746</properties:Words>
  <properties:Characters>4078</properties:Characters>
  <properties:Lines>117</properties:Lines>
  <properties:Paragraphs>40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2018-12-13T09:30:00Z</dcterms:created>
  <dc:creator>wsadmin</dc:creator>
  <cp:lastModifiedBy>wsadmin</cp:lastModifiedBy>
  <dcterms:modified xmlns:xsi="http://www.w3.org/2001/XMLSchema-instance" xsi:type="dcterms:W3CDTF">2018-12-13T10:46:00Z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dražba-DI SEKULIĆ.docx)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