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dc6d" w14:paraId="1c6dc6d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45629F">
        <w:rPr>
          <w:szCs w:val="24"/>
        </w:rPr>
        <w:t>865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45629F">
        <w:rPr>
          <w:szCs w:val="24"/>
        </w:rPr>
        <w:t>6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45629F" w:rsidRPr="0045629F">
        <w:t>JOVANOVIĆ j.d.o.o., Virje, Šemovci, Virovska 36,  MBS: 070107289, OIB: 35386418135</w:t>
      </w:r>
      <w:r w:rsidR="000571E3" w:rsidRPr="007F7A65">
        <w:t xml:space="preserve">, dana </w:t>
      </w:r>
      <w:r w:rsidR="0045629F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45629F" w:rsidRPr="005C25C7">
        <w:t>JOVANOVIĆ j.d.o.o., Virje, Šemovci, Virovska 36,  MBS: 070107289, OIB: 35386418135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45629F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45629F" w:rsidRPr="005C25C7">
        <w:t>JOVANOVIĆ j.d.o.o., Virje, Šemovci, Virovska 36,  MBS: 070107289, OIB: 35386418135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45629F" w:rsidRPr="0045629F">
        <w:t>Renato Sabljić, Zagreb, Zdenački zavoj 14, OIB: 74644810692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45629F" w:rsidRPr="005C25C7">
        <w:t>JOVANOVIĆ j.d.o.o., Virje, Šemovci, Virovska 36,  MBS: 070107289, OIB: 35386418135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45629F">
        <w:rPr>
          <w:szCs w:val="24"/>
        </w:rPr>
        <w:t>20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45629F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7E65DA" w:rsidR="007E65DA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7E65DA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45629F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45629F" w:rsidRPr="0045629F">
        <w:t>JOVANOVIĆ j.d.o.o.</w:t>
      </w:r>
      <w:r w:rsidR="0045629F">
        <w:t>, Virje, Šemovci, Virovska 36</w:t>
      </w:r>
    </w:p>
    <w:p w:rsidRDefault="00A80348" w:rsidP="0045629F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45629F" w:rsidRPr="0045629F">
        <w:t>Zlatko Jovanović, Posavski Bregi, Dugoselska 16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787CE0">
        <w:rPr>
          <w:szCs w:val="24"/>
        </w:rPr>
        <w:t>Đurđevac</w:t>
      </w:r>
      <w:r w:rsidR="001B52FA" w:rsidRPr="007F7A65">
        <w:rPr>
          <w:szCs w:val="24"/>
        </w:rPr>
        <w:t xml:space="preserve">, </w:t>
      </w:r>
      <w:r w:rsidR="00787CE0">
        <w:rPr>
          <w:szCs w:val="24"/>
        </w:rPr>
        <w:t>Stjepana Radića 1</w:t>
      </w:r>
    </w:p>
    <w:p w:rsidRDefault="00DF4B3F" w:rsidP="0045629F" w:rsidR="00C915A8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 xml:space="preserve">Stečajni upravitelj </w:t>
      </w:r>
      <w:r w:rsidR="0045629F" w:rsidRPr="0045629F">
        <w:t>Renato Sabljić, Zagreb, Zde</w:t>
      </w:r>
      <w:r w:rsidR="0045629F">
        <w:t>nački zavoj 14</w:t>
      </w:r>
    </w:p>
    <w:p w:rsidRDefault="00CF63B6" w:rsidP="00C915A8" w:rsidR="00CF63B6" w:rsidRPr="00C915A8">
      <w:pPr>
        <w:numPr>
          <w:ilvl w:val="0"/>
          <w:numId w:val="1"/>
        </w:numPr>
        <w:rPr>
          <w:szCs w:val="24"/>
        </w:rPr>
      </w:pPr>
      <w:r w:rsidRPr="00C915A8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5DA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45629F">
      <w:t>865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45629F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5629F"/>
    <w:rsid w:val="00467EEF"/>
    <w:rsid w:val="00474728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02C6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87CE0"/>
    <w:rsid w:val="007A75CE"/>
    <w:rsid w:val="007B0DF7"/>
    <w:rsid w:val="007B10CE"/>
    <w:rsid w:val="007E65DA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8D05A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915A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5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5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5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5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5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5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5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5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JOVANOVIĆ j.d.o.o. za trgovinu i usluge</izvorni_sadrzaj>
    <derivirana_varijabla naziv="DomainObject.Predmet.ProtustrankaFormated_1">  JOVANOVIĆ j.d.o.o. za trgovinu i usluge</derivirana_varijabla>
  </DomainObject.Predmet.ProtustrankaFormated>
  <DomainObject.Predmet.ProtustrankaFormatedOIB>
    <izvorni_sadrzaj>  JOVANOVIĆ j.d.o.o. za trgovinu i usluge, OIB 35386418135</izvorni_sadrzaj>
    <derivirana_varijabla naziv="DomainObject.Predmet.ProtustrankaFormatedOIB_1">  JOVANOVIĆ j.d.o.o. za trgovinu i usluge, OIB 35386418135</derivirana_varijabla>
  </DomainObject.Predmet.ProtustrankaFormatedOIB>
  <DomainObject.Predmet.ProtustrankaFormatedWithAdress>
    <izvorni_sadrzaj> JOVANOVIĆ j.d.o.o. za trgovinu i usluge, Virovska 36, 48350 Šemovci</izvorni_sadrzaj>
    <derivirana_varijabla naziv="DomainObject.Predmet.ProtustrankaFormatedWithAdress_1"> JOVANOVIĆ j.d.o.o. za trgovinu i usluge, Virovska 36, 48350 Šemovci</derivirana_varijabla>
  </DomainObject.Predmet.ProtustrankaFormatedWithAdress>
  <DomainObject.Predmet.ProtustrankaFormatedWithAdressOIB>
    <izvorni_sadrzaj> JOVANOVIĆ j.d.o.o. za trgovinu i usluge, OIB 35386418135, Virovska 36, 48350 Šemovci</izvorni_sadrzaj>
    <derivirana_varijabla naziv="DomainObject.Predmet.ProtustrankaFormatedWithAdressOIB_1"> JOVANOVIĆ j.d.o.o. za trgovinu i usluge, OIB 35386418135, Virovska 36, 48350 Šemovci</derivirana_varijabla>
  </DomainObject.Predmet.ProtustrankaFormatedWithAdressOIB>
  <DomainObject.Predmet.ProtustrankaWithAdress>
    <izvorni_sadrzaj>JOVANOVIĆ j.d.o.o. za trgovinu i usluge Virovska 36, 48350 Šemovci</izvorni_sadrzaj>
    <derivirana_varijabla naziv="DomainObject.Predmet.ProtustrankaWithAdress_1">JOVANOVIĆ j.d.o.o. za trgovinu i usluge Virovska 36, 48350 Šemovci</derivirana_varijabla>
  </DomainObject.Predmet.ProtustrankaWithAdress>
  <DomainObject.Predmet.ProtustrankaWithAdressOIB>
    <izvorni_sadrzaj>JOVANOVIĆ j.d.o.o. za trgovinu i usluge, OIB 35386418135, Virovska 36, 48350 Šemovci</izvorni_sadrzaj>
    <derivirana_varijabla naziv="DomainObject.Predmet.ProtustrankaWithAdressOIB_1">JOVANOVIĆ j.d.o.o. za trgovinu i usluge, OIB 35386418135, Virovska 36, 48350 Šemovci</derivirana_varijabla>
  </DomainObject.Predmet.ProtustrankaWithAdressOIB>
  <DomainObject.Predmet.ProtustrankaNazivFormated>
    <izvorni_sadrzaj>JOVANOVIĆ j.d.o.o. za trgovinu i usluge</izvorni_sadrzaj>
    <derivirana_varijabla naziv="DomainObject.Predmet.ProtustrankaNazivFormated_1">JOVANOVIĆ j.d.o.o. za trgovinu i usluge</derivirana_varijabla>
  </DomainObject.Predmet.ProtustrankaNazivFormated>
  <DomainObject.Predmet.ProtustrankaNazivFormatedOIB>
    <izvorni_sadrzaj>JOVANOVIĆ j.d.o.o. za trgovinu i usluge, OIB 35386418135</izvorni_sadrzaj>
    <derivirana_varijabla naziv="DomainObject.Predmet.ProtustrankaNazivFormatedOIB_1">JOVANOVIĆ j.d.o.o. za trgovinu i usluge, OIB 35386418135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608743.75</izvorni_sadrzaj>
    <derivirana_varijabla naziv="DomainObject.Predmet.TrenutnaVrijednost_1">608743.75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JOVANOVIĆ j.d.o.o. za trgovinu i usluge</item>
    </izvorni_sadrzaj>
    <derivirana_varijabla naziv="DomainObject.Predmet.ProtuStrankaListFormated_1">
      <item>JOVANOVIĆ j.d.o.o. za trgovinu i usluge</item>
    </derivirana_varijabla>
  </DomainObject.Predmet.ProtuStrankaListFormated>
  <DomainObject.Predmet.ProtuStrankaListFormatedOIB>
    <izvorni_sadrzaj>
      <item>JOVANOVIĆ j.d.o.o. za trgovinu i usluge, OIB 35386418135</item>
    </izvorni_sadrzaj>
    <derivirana_varijabla naziv="DomainObject.Predmet.ProtuStrankaListFormatedOIB_1">
      <item>JOVANOVIĆ j.d.o.o. za trgovinu i usluge, OIB 35386418135</item>
    </derivirana_varijabla>
  </DomainObject.Predmet.ProtuStrankaListFormatedOIB>
  <DomainObject.Predmet.ProtuStrankaListFormatedWithAdress>
    <izvorni_sadrzaj>
      <item>JOVANOVIĆ j.d.o.o. za trgovinu i usluge, Virovska 36, 48350 Šemovci</item>
    </izvorni_sadrzaj>
    <derivirana_varijabla naziv="DomainObject.Predmet.ProtuStrankaListFormatedWithAdress_1">
      <item>JOVANOVIĆ j.d.o.o. za trgovinu i usluge, Virovska 36, 48350 Šemovci</item>
    </derivirana_varijabla>
  </DomainObject.Predmet.ProtuStrankaListFormatedWithAdress>
  <DomainObject.Predmet.ProtuStrankaListFormatedWithAdressOIB>
    <izvorni_sadrzaj>
      <item>JOVANOVIĆ j.d.o.o. za trgovinu i usluge, OIB 35386418135, Virovska 36, 48350 Šemovci</item>
    </izvorni_sadrzaj>
    <derivirana_varijabla naziv="DomainObject.Predmet.ProtuStrankaListFormatedWithAdressOIB_1">
      <item>JOVANOVIĆ j.d.o.o. za trgovinu i usluge, OIB 35386418135, Virovska 36, 48350 Šemovci</item>
    </derivirana_varijabla>
  </DomainObject.Predmet.ProtuStrankaListFormatedWithAdressOIB>
  <DomainObject.Predmet.ProtuStrankaListNazivFormated>
    <izvorni_sadrzaj>
      <item>JOVANOVIĆ j.d.o.o. za trgovinu i usluge</item>
    </izvorni_sadrzaj>
    <derivirana_varijabla naziv="DomainObject.Predmet.ProtuStrankaListNazivFormated_1">
      <item>JOVANOVIĆ j.d.o.o. za trgovinu i usluge</item>
    </derivirana_varijabla>
  </DomainObject.Predmet.ProtuStrankaListNazivFormated>
  <DomainObject.Predmet.ProtuStrankaListNazivFormatedOIB>
    <izvorni_sadrzaj>
      <item>JOVANOVIĆ j.d.o.o. za trgovinu i usluge, OIB 35386418135</item>
    </izvorni_sadrzaj>
    <derivirana_varijabla naziv="DomainObject.Predmet.ProtuStrankaListNazivFormatedOIB_1">
      <item>JOVANOVIĆ j.d.o.o. za trgovinu i usluge, OIB 35386418135</item>
    </derivirana_varijabla>
  </DomainObject.Predmet.ProtuStrankaListNazivFormatedOIB>
  <DomainObject.Predmet.OstaliListFormated>
    <izvorni_sadrzaj>
      <item>E-oglasna ploča</item>
      <item>Sudski registar</item>
      <item>Zlatko Jovanović</item>
      <item>Porezna uprava, Područni ured Sjeverna Hrvatska - Ispostava Koprivnica</item>
      <item>Županijsko državno odvjetništvo</item>
    </izvorni_sadrzaj>
    <derivirana_varijabla naziv="DomainObject.Predmet.OstaliListFormated_1">
      <item>E-oglasna ploča</item>
      <item>Sudski registar</item>
      <item>Zlatko Jovanović</item>
      <item>Porezna uprava, Područni ured Sjeverna Hrvatska - Ispostava Koprivnica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Zlatko Jovanović, OIB 50797077270</item>
      <item>Porezna uprava, Područni ured Sjeverna Hrvatska - Ispostava Koprivnica</item>
      <item>Županijsko državno odvjetništvo</item>
    </izvorni_sadrzaj>
    <derivirana_varijabla naziv="DomainObject.Predmet.OstaliListFormatedOIB_1">
      <item>E-oglasna ploča</item>
      <item>Sudski registar</item>
      <item>Zlatko Jovanović, OIB 50797077270</item>
      <item>Porezna uprava, Područni ured Sjeverna Hrvatska - Ispostava Koprivnica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Zlatko Jovanović, Dugoselska 16, 10310 Posavski Bregi</item>
      <item>Porezna uprava, Područni ured Sjeverna Hrvatska - Ispostava Koprivnica, Ulica Hrvatske državnosti 7, 48000 Koprivnica</item>
      <item>Županijsko državno odvjetništvo</item>
    </izvorni_sadrzaj>
    <derivirana_varijabla naziv="DomainObject.Predmet.OstaliListFormatedWithAdress_1">
      <item>E-oglasna ploča</item>
      <item>Sudski registar</item>
      <item>Zlatko Jovanović, Dugoselska 16, 10310 Posavski Bregi</item>
      <item>Porezna uprava, Područni ured Sjeverna Hrvatska - Ispostava Koprivnica, Ulica Hrvatske državnosti 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Zlatko Jovanović, OIB 50797077270, Dugoselska 16, 10310 Posavski Bregi</item>
      <item>Porezna uprava, Područni ured Sjeverna Hrvatska - Ispostava Koprivnica, Ulica Hrvatske državnosti 7, 48000 Koprivnica</item>
      <item>Županijsko državno odvjetništvo</item>
    </izvorni_sadrzaj>
    <derivirana_varijabla naziv="DomainObject.Predmet.OstaliListFormatedWithAdressOIB_1">
      <item>E-oglasna ploča</item>
      <item>Sudski registar</item>
      <item>Zlatko Jovanović, OIB 50797077270, Dugoselska 16, 10310 Posavski Bregi</item>
      <item>Porezna uprava, Područni ured Sjeverna Hrvatska - Ispostava Koprivnica, Ulica Hrvatske državnosti 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Zlatko Jovanović</item>
      <item>Porezna uprava, Područni ured Sjeverna Hrvatska - Ispostava Koprivnica</item>
      <item>Županijsko državno odvjetništvo</item>
    </izvorni_sadrzaj>
    <derivirana_varijabla naziv="DomainObject.Predmet.OstaliListNazivFormated_1">
      <item>E-oglasna ploča</item>
      <item>Sudski registar</item>
      <item>Zlatko Jovanović</item>
      <item>Porezna uprava, Područni ured Sjeverna Hrvatska - Ispostava Koprivnica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Zlatko Jovanović, OIB 50797077270</item>
      <item>Porezna uprava, Područni ured Sjeverna Hrvatska - Ispostava Koprivnica</item>
      <item>Županijsko državno odvjetništvo</item>
    </izvorni_sadrzaj>
    <derivirana_varijabla naziv="DomainObject.Predmet.OstaliListNazivFormatedOIB_1">
      <item>E-oglasna ploča</item>
      <item>Sudski registar</item>
      <item>Zlatko Jovanović, OIB 50797077270</item>
      <item>Porezna uprava, Područni ured Sjeverna Hrvatska - Ispostava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JOVANOVIĆ j.d.o.o. za trgovinu i usluge</izvorni_sadrzaj>
    <derivirana_varijabla naziv="DomainObject.Predmet.ProtustrankaIDrugi_1">JOVANOVIĆ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JOVANOVIĆ j.d.o.o. za trgovinu i usluge, OIB 35386418135, Virovska 36, 48350 Šemovci</izvorni_sadrzaj>
    <derivirana_varijabla naziv="DomainObject.Predmet.ProtustrankaIDrugiAdressOIB_1">JOVANOVIĆ j.d.o.o. za trgovinu i usluge, OIB 35386418135, Virovska 36,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JOVANOVIĆ j.d.o.o. za trgovinu i usluge</item>
      <item>E-oglasna ploča</item>
      <item>Sudski registar</item>
      <item>Zlatko Jovanović</item>
      <item>Porezna uprava, Područni ured Sjeverna Hrvatska - Ispostava Koprivnica</item>
      <item>Županijsko državno odvjetništvo</item>
    </izvorni_sadrzaj>
    <derivirana_varijabla naziv="DomainObject.Predmet.SudioniciListNaziv_1">
      <item>Financijska agencija</item>
      <item>JOVANOVIĆ j.d.o.o. za trgovinu i usluge</item>
      <item>E-oglasna ploča</item>
      <item>Sudski registar</item>
      <item>Zlatko Jovanović</item>
      <item>Porezna uprava, Područni ured Sjeverna Hrvatska - Ispostava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JOVANOVIĆ j.d.o.o. za trgovinu i usluge, OIB 35386418135, Virovska 36,48350 Šemovci</item>
      <item>E-oglasna ploča</item>
      <item>Sudski registar</item>
      <item>Zlatko Jovanović, OIB 50797077270, Dugoselska 16,10310 Posavski Bregi</item>
      <item>Porezna uprava, Područni ured Sjeverna Hrvatska - Ispostava Koprivnica, Ulica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JOVANOVIĆ j.d.o.o. za trgovinu i usluge, OIB 35386418135, Virovska 36,48350 Šemovci</item>
      <item>E-oglasna ploča</item>
      <item>Sudski registar</item>
      <item>Zlatko Jovanović, OIB 50797077270, Dugoselska 16,10310 Posavski Bregi</item>
      <item>Porezna uprava, Područni ured Sjeverna Hrvatska - Ispostava Koprivnica, Ulica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35386418135</item>
      <item>, OIB null</item>
      <item>, OIB null</item>
      <item>, OIB 50797077270</item>
      <item>, OIB null</item>
      <item>, OIB null</item>
    </izvorni_sadrzaj>
    <derivirana_varijabla naziv="DomainObject.Predmet.SudioniciListNazivOIB_1">
      <item>, OIB 85821130368</item>
      <item>, OIB 35386418135</item>
      <item>, OIB null</item>
      <item>, OIB null</item>
      <item>, OIB 50797077270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511</properties:Words>
  <properties:Characters>2786</properties:Characters>
  <properties:Lines>87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2016-01-22T09:04:00Z</dcterms:created>
  <dc:creator>Ljubica Makovec</dc:creator>
  <cp:lastModifiedBy>Nevenka Vuković</cp:lastModifiedBy>
  <cp:lastPrinted>2016-01-15T08:51:00Z</cp:lastPrinted>
  <dcterms:modified xmlns:xsi="http://www.w3.org/2001/XMLSchema-instance" xsi:type="dcterms:W3CDTF">2016-01-22T09:10:00Z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