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e3a1" w14:paraId="d39e3a1" w:rsidRDefault="00561073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  <w:t xml:space="preserve">                  </w:t>
      </w:r>
      <w:r w:rsidR="00FC2291">
        <w:rPr>
          <w:sz w:val="24"/>
        </w:rPr>
        <w:t xml:space="preserve">                            </w:t>
      </w:r>
    </w:p>
    <w:p w:rsidRDefault="007961B4" w:rsidP="007961B4" w:rsidR="007961B4" w:rsidRPr="007961B4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7961B4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Trgovački sud u Zagrebu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Zagreb, Amruševa 2/II</w:t>
      </w:r>
    </w:p>
    <w:p w:rsidRDefault="007961B4" w:rsidP="0072301F" w:rsidR="00A01807">
      <w:pPr>
        <w:jc w:val="right"/>
        <w:rPr>
          <w:b/>
          <w:sz w:val="24"/>
          <w:szCs w:val="24"/>
        </w:rPr>
      </w:pP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</w:p>
    <w:p w:rsidRDefault="007961B4" w:rsidP="00734DDA" w:rsidR="00734DDA" w:rsidRPr="00866431">
      <w:pPr>
        <w:jc w:val="right"/>
        <w:rPr>
          <w:sz w:val="24"/>
          <w:szCs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proofErr w:type="spellStart"/>
      <w:r w:rsidR="00734DDA" w:rsidRPr="00866431">
        <w:rPr>
          <w:sz w:val="24"/>
          <w:szCs w:val="24"/>
        </w:rPr>
        <w:t>40</w:t>
      </w:r>
      <w:proofErr w:type="spellEnd"/>
      <w:r w:rsidR="00734DDA" w:rsidRPr="00866431">
        <w:rPr>
          <w:sz w:val="24"/>
          <w:szCs w:val="24"/>
        </w:rPr>
        <w:t>-St-</w:t>
      </w:r>
      <w:proofErr w:type="spellStart"/>
      <w:r w:rsidR="00734DDA">
        <w:rPr>
          <w:sz w:val="24"/>
          <w:szCs w:val="24"/>
        </w:rPr>
        <w:t>3355</w:t>
      </w:r>
      <w:proofErr w:type="spellEnd"/>
      <w:r w:rsidR="00734DDA" w:rsidRPr="00866431">
        <w:rPr>
          <w:sz w:val="24"/>
          <w:szCs w:val="24"/>
        </w:rPr>
        <w:t>/</w:t>
      </w:r>
      <w:proofErr w:type="spellStart"/>
      <w:r w:rsidR="00734DDA" w:rsidRPr="00866431">
        <w:rPr>
          <w:sz w:val="24"/>
          <w:szCs w:val="24"/>
        </w:rPr>
        <w:t>1</w:t>
      </w:r>
      <w:r w:rsidR="00734DDA">
        <w:rPr>
          <w:sz w:val="24"/>
          <w:szCs w:val="24"/>
        </w:rPr>
        <w:t>6</w:t>
      </w:r>
      <w:proofErr w:type="spellEnd"/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734DDA" w:rsidP="00734DDA" w:rsidR="00734DDA" w:rsidRPr="002E2D4A">
      <w:pPr>
        <w:jc w:val="center"/>
        <w:rPr>
          <w:sz w:val="24"/>
          <w:szCs w:val="24"/>
        </w:rPr>
      </w:pPr>
    </w:p>
    <w:p w:rsidRDefault="00734DDA" w:rsidP="00734DDA" w:rsidR="00734DDA">
      <w:pPr>
        <w:tabs>
          <w:tab w:pos="4153" w:val="center"/>
          <w:tab w:pos="6465" w:val="left"/>
        </w:tabs>
        <w:jc w:val="both"/>
        <w:rPr>
          <w:sz w:val="24"/>
        </w:rPr>
      </w:pPr>
      <w:r>
        <w:rPr>
          <w:sz w:val="24"/>
          <w:szCs w:val="24"/>
        </w:rPr>
        <w:tab/>
        <w:t xml:space="preserve">               </w:t>
      </w: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</w:t>
      </w:r>
      <w:proofErr w:type="spellStart"/>
      <w:r>
        <w:rPr>
          <w:sz w:val="24"/>
          <w:szCs w:val="24"/>
        </w:rPr>
        <w:t>suda</w:t>
      </w:r>
      <w:r w:rsidRPr="002E2D4A">
        <w:rPr>
          <w:sz w:val="24"/>
          <w:szCs w:val="24"/>
        </w:rPr>
        <w:t>Anti</w:t>
      </w:r>
      <w:proofErr w:type="spellEnd"/>
      <w:r w:rsidRPr="002E2D4A">
        <w:rPr>
          <w:sz w:val="24"/>
          <w:szCs w:val="24"/>
        </w:rPr>
        <w:t xml:space="preserve">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VANSOM</w:t>
      </w:r>
      <w:proofErr w:type="spellEnd"/>
      <w:r>
        <w:rPr>
          <w:sz w:val="24"/>
          <w:szCs w:val="24"/>
        </w:rPr>
        <w:t xml:space="preserve"> ULAGANJA d.o.o., u stečaju, Zagreb, Mihanovićeva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16917758666</w:t>
      </w:r>
      <w:proofErr w:type="spellEnd"/>
      <w:r w:rsidRPr="00F400E6">
        <w:rPr>
          <w:sz w:val="24"/>
          <w:szCs w:val="24"/>
        </w:rPr>
        <w:t xml:space="preserve">, </w:t>
      </w:r>
      <w:r w:rsidRPr="002E2D4A">
        <w:rPr>
          <w:sz w:val="24"/>
          <w:szCs w:val="24"/>
        </w:rPr>
        <w:t xml:space="preserve">dana </w:t>
      </w:r>
      <w:proofErr w:type="spellStart"/>
      <w:r w:rsidR="00C4361F">
        <w:rPr>
          <w:sz w:val="24"/>
          <w:szCs w:val="24"/>
        </w:rPr>
        <w:t>30.studenog</w:t>
      </w:r>
      <w:proofErr w:type="spellEnd"/>
      <w:r w:rsidRPr="002E2D4A">
        <w:rPr>
          <w:sz w:val="24"/>
          <w:szCs w:val="24"/>
        </w:rPr>
        <w:t xml:space="preserve"> </w:t>
      </w:r>
      <w:proofErr w:type="spellStart"/>
      <w:r w:rsidRPr="002E2D4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734DDA" w:rsidP="00734DDA" w:rsidR="00734DDA" w:rsidRPr="006E3EAD">
      <w:pPr>
        <w:rPr>
          <w:b/>
          <w:sz w:val="40"/>
          <w:szCs w:val="40"/>
        </w:rPr>
      </w:pPr>
    </w:p>
    <w:p w:rsidRDefault="006656B4" w:rsidP="000778BE" w:rsidR="00207333">
      <w:pPr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</w:t>
      </w:r>
      <w:r w:rsidR="00207333">
        <w:rPr>
          <w:b/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7C46F5" w:rsidP="00EF1FD2" w:rsidR="00EF1FD2" w:rsidRPr="002B7FB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dužnika Savi Filipoviću iz </w:t>
      </w:r>
      <w:proofErr w:type="spellStart"/>
      <w:r>
        <w:rPr>
          <w:sz w:val="24"/>
          <w:szCs w:val="24"/>
        </w:rPr>
        <w:t>Dramlja</w:t>
      </w:r>
      <w:proofErr w:type="spellEnd"/>
      <w:r>
        <w:rPr>
          <w:sz w:val="24"/>
          <w:szCs w:val="24"/>
        </w:rPr>
        <w:t xml:space="preserve">, Braće </w:t>
      </w:r>
      <w:proofErr w:type="spellStart"/>
      <w:r w:rsidR="00EF1FD2">
        <w:rPr>
          <w:sz w:val="24"/>
          <w:szCs w:val="24"/>
        </w:rPr>
        <w:t>K</w:t>
      </w:r>
      <w:r>
        <w:rPr>
          <w:sz w:val="24"/>
          <w:szCs w:val="24"/>
        </w:rPr>
        <w:t>ošuljandić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100</w:t>
      </w:r>
      <w:proofErr w:type="spellEnd"/>
      <w:r>
        <w:rPr>
          <w:sz w:val="24"/>
          <w:szCs w:val="24"/>
        </w:rPr>
        <w:t xml:space="preserve">/a, u roku 8 dana, dostaviti sudu izvode </w:t>
      </w:r>
      <w:r w:rsidR="00EF1FD2">
        <w:rPr>
          <w:sz w:val="24"/>
          <w:szCs w:val="24"/>
        </w:rPr>
        <w:t xml:space="preserve">računa stečajnog dužnika </w:t>
      </w:r>
      <w:r w:rsidR="00C4361F" w:rsidRPr="008B290C">
        <w:rPr>
          <w:sz w:val="24"/>
          <w:szCs w:val="24"/>
          <w:u w:val="single"/>
        </w:rPr>
        <w:t xml:space="preserve">od </w:t>
      </w:r>
      <w:r w:rsidR="00B5413E">
        <w:rPr>
          <w:sz w:val="24"/>
          <w:szCs w:val="24"/>
          <w:u w:val="single"/>
        </w:rPr>
        <w:t xml:space="preserve">dana </w:t>
      </w:r>
      <w:r w:rsidR="00C4361F" w:rsidRPr="008B290C">
        <w:rPr>
          <w:sz w:val="24"/>
          <w:szCs w:val="24"/>
          <w:u w:val="single"/>
        </w:rPr>
        <w:t>otvaranja stečajnog postupka</w:t>
      </w:r>
      <w:r w:rsidR="00C4361F">
        <w:rPr>
          <w:sz w:val="24"/>
          <w:szCs w:val="24"/>
        </w:rPr>
        <w:t xml:space="preserve">, </w:t>
      </w:r>
      <w:r w:rsidR="008B290C">
        <w:rPr>
          <w:sz w:val="24"/>
          <w:szCs w:val="24"/>
        </w:rPr>
        <w:t xml:space="preserve">preslike </w:t>
      </w:r>
      <w:r w:rsidR="00113EDE">
        <w:rPr>
          <w:sz w:val="24"/>
          <w:szCs w:val="24"/>
        </w:rPr>
        <w:t xml:space="preserve">svih </w:t>
      </w:r>
      <w:r w:rsidR="00C4361F">
        <w:rPr>
          <w:sz w:val="24"/>
          <w:szCs w:val="24"/>
        </w:rPr>
        <w:t>račun</w:t>
      </w:r>
      <w:r w:rsidR="008B290C">
        <w:rPr>
          <w:sz w:val="24"/>
          <w:szCs w:val="24"/>
        </w:rPr>
        <w:t>a</w:t>
      </w:r>
      <w:r w:rsidR="00C4361F">
        <w:rPr>
          <w:sz w:val="24"/>
          <w:szCs w:val="24"/>
        </w:rPr>
        <w:t xml:space="preserve"> i/ili drug</w:t>
      </w:r>
      <w:r w:rsidR="008B290C">
        <w:rPr>
          <w:sz w:val="24"/>
          <w:szCs w:val="24"/>
        </w:rPr>
        <w:t>ih</w:t>
      </w:r>
      <w:r w:rsidR="00C4361F">
        <w:rPr>
          <w:sz w:val="24"/>
          <w:szCs w:val="24"/>
        </w:rPr>
        <w:t xml:space="preserve"> pravn</w:t>
      </w:r>
      <w:r w:rsidR="008B290C">
        <w:rPr>
          <w:sz w:val="24"/>
          <w:szCs w:val="24"/>
        </w:rPr>
        <w:t>ih</w:t>
      </w:r>
      <w:r w:rsidR="00C4361F">
        <w:rPr>
          <w:sz w:val="24"/>
          <w:szCs w:val="24"/>
        </w:rPr>
        <w:t xml:space="preserve"> osnov</w:t>
      </w:r>
      <w:r w:rsidR="00113EDE">
        <w:rPr>
          <w:sz w:val="24"/>
          <w:szCs w:val="24"/>
        </w:rPr>
        <w:t>a</w:t>
      </w:r>
      <w:r w:rsidR="00C4361F">
        <w:rPr>
          <w:sz w:val="24"/>
          <w:szCs w:val="24"/>
        </w:rPr>
        <w:t xml:space="preserve"> </w:t>
      </w:r>
      <w:proofErr w:type="spellStart"/>
      <w:r w:rsidR="00C4361F">
        <w:rPr>
          <w:sz w:val="24"/>
          <w:szCs w:val="24"/>
        </w:rPr>
        <w:t>temljem</w:t>
      </w:r>
      <w:proofErr w:type="spellEnd"/>
      <w:r w:rsidR="00C4361F">
        <w:rPr>
          <w:sz w:val="24"/>
          <w:szCs w:val="24"/>
        </w:rPr>
        <w:t xml:space="preserve"> kojih </w:t>
      </w:r>
      <w:r w:rsidR="0016524C">
        <w:rPr>
          <w:sz w:val="24"/>
          <w:szCs w:val="24"/>
        </w:rPr>
        <w:t xml:space="preserve">je plaćano trećim osobama na teret </w:t>
      </w:r>
      <w:r w:rsidR="00C4361F">
        <w:rPr>
          <w:sz w:val="24"/>
          <w:szCs w:val="24"/>
        </w:rPr>
        <w:t xml:space="preserve">računa </w:t>
      </w:r>
      <w:r w:rsidR="0016524C">
        <w:rPr>
          <w:sz w:val="24"/>
          <w:szCs w:val="24"/>
        </w:rPr>
        <w:t xml:space="preserve">stečajnog </w:t>
      </w:r>
      <w:r w:rsidR="00C4361F">
        <w:rPr>
          <w:sz w:val="24"/>
          <w:szCs w:val="24"/>
        </w:rPr>
        <w:t>dužnika</w:t>
      </w:r>
      <w:r w:rsidR="00B5413E">
        <w:rPr>
          <w:sz w:val="24"/>
          <w:szCs w:val="24"/>
        </w:rPr>
        <w:t xml:space="preserve"> i potvrde</w:t>
      </w:r>
      <w:r w:rsidR="009C1E62">
        <w:rPr>
          <w:sz w:val="24"/>
          <w:szCs w:val="24"/>
        </w:rPr>
        <w:t>(a)</w:t>
      </w:r>
      <w:r w:rsidR="00B5413E">
        <w:rPr>
          <w:sz w:val="24"/>
          <w:szCs w:val="24"/>
        </w:rPr>
        <w:t xml:space="preserve"> banke da je račun plaćen</w:t>
      </w:r>
      <w:r w:rsidR="00C4361F">
        <w:rPr>
          <w:sz w:val="24"/>
          <w:szCs w:val="24"/>
        </w:rPr>
        <w:t xml:space="preserve">. </w:t>
      </w:r>
    </w:p>
    <w:p w:rsidRDefault="00E53435" w:rsidP="008C5916" w:rsidR="00F6671E" w:rsidRPr="002B7FB3">
      <w:pPr>
        <w:ind w:left="426"/>
        <w:jc w:val="both"/>
        <w:rPr>
          <w:b/>
          <w:sz w:val="24"/>
          <w:szCs w:val="24"/>
        </w:rPr>
      </w:pPr>
      <w:r w:rsidRPr="002B7FB3">
        <w:rPr>
          <w:b/>
          <w:sz w:val="24"/>
          <w:szCs w:val="24"/>
        </w:rPr>
        <w:t xml:space="preserve"> </w:t>
      </w:r>
    </w:p>
    <w:p w:rsidRDefault="00207333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proofErr w:type="spellStart"/>
      <w:r w:rsidR="00113EDE">
        <w:rPr>
          <w:sz w:val="24"/>
        </w:rPr>
        <w:t>30</w:t>
      </w:r>
      <w:r w:rsidR="00EF1FD2">
        <w:rPr>
          <w:sz w:val="24"/>
        </w:rPr>
        <w:t>.studenog</w:t>
      </w:r>
      <w:proofErr w:type="spellEnd"/>
      <w:r w:rsidR="005747E9">
        <w:rPr>
          <w:sz w:val="24"/>
        </w:rPr>
        <w:t xml:space="preserve"> </w:t>
      </w:r>
      <w:proofErr w:type="spellStart"/>
      <w:r w:rsidR="005747E9">
        <w:rPr>
          <w:sz w:val="24"/>
        </w:rPr>
        <w:t>201</w:t>
      </w:r>
      <w:r w:rsidR="00C92792">
        <w:rPr>
          <w:sz w:val="24"/>
        </w:rPr>
        <w:t>8</w:t>
      </w:r>
      <w:proofErr w:type="spellEnd"/>
      <w:r w:rsidR="005747E9">
        <w:rPr>
          <w:sz w:val="24"/>
        </w:rPr>
        <w:t>.</w:t>
      </w:r>
    </w:p>
    <w:p w:rsidRDefault="00EF6C31" w:rsidP="00441FDC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  <w:r w:rsidR="00276657">
        <w:rPr>
          <w:sz w:val="24"/>
        </w:rPr>
        <w:t>Sudac:</w:t>
      </w:r>
    </w:p>
    <w:p w:rsidRDefault="00207333" w:rsidP="00561073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</w:t>
      </w:r>
      <w:r w:rsidR="006714D4">
        <w:rPr>
          <w:sz w:val="24"/>
        </w:rPr>
        <w:tab/>
      </w:r>
      <w:r w:rsidR="003F07C3">
        <w:rPr>
          <w:sz w:val="24"/>
        </w:rPr>
        <w:t xml:space="preserve">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6714D4">
        <w:rPr>
          <w:sz w:val="24"/>
        </w:rPr>
        <w:t>v.r.</w:t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75382" w:rsidR="00E75382">
      <w:pPr>
        <w:jc w:val="both"/>
        <w:rPr>
          <w:sz w:val="24"/>
        </w:rPr>
      </w:pPr>
    </w:p>
    <w:p w:rsidRDefault="00276657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F6671E">
        <w:rPr>
          <w:sz w:val="24"/>
        </w:rPr>
        <w:t xml:space="preserve">zaključka žalba nije dopuštena (članak </w:t>
      </w:r>
      <w:proofErr w:type="spellStart"/>
      <w:r w:rsidR="00A01807">
        <w:rPr>
          <w:sz w:val="24"/>
        </w:rPr>
        <w:t>1</w:t>
      </w:r>
      <w:r w:rsidR="00FD1A1B">
        <w:rPr>
          <w:sz w:val="24"/>
        </w:rPr>
        <w:t>9</w:t>
      </w:r>
      <w:proofErr w:type="spellEnd"/>
      <w:r w:rsidR="00A01807">
        <w:rPr>
          <w:sz w:val="24"/>
        </w:rPr>
        <w:t xml:space="preserve">. stavak </w:t>
      </w:r>
      <w:r w:rsidR="00FD1A1B">
        <w:rPr>
          <w:sz w:val="24"/>
        </w:rPr>
        <w:t>7</w:t>
      </w:r>
      <w:r w:rsidR="00A01807">
        <w:rPr>
          <w:sz w:val="24"/>
        </w:rPr>
        <w:t>.</w:t>
      </w:r>
      <w:r w:rsidR="00A73734">
        <w:rPr>
          <w:sz w:val="24"/>
        </w:rPr>
        <w:t xml:space="preserve"> </w:t>
      </w:r>
      <w:proofErr w:type="spellStart"/>
      <w:r w:rsidR="00A73734">
        <w:rPr>
          <w:sz w:val="24"/>
        </w:rPr>
        <w:t>SZ</w:t>
      </w:r>
      <w:proofErr w:type="spellEnd"/>
      <w:r w:rsidR="00A73734">
        <w:rPr>
          <w:sz w:val="24"/>
        </w:rPr>
        <w:t>-a</w:t>
      </w:r>
      <w:r w:rsidR="00A01807">
        <w:rPr>
          <w:sz w:val="24"/>
        </w:rPr>
        <w:t>)</w:t>
      </w:r>
      <w:r>
        <w:rPr>
          <w:sz w:val="24"/>
        </w:rPr>
        <w:t xml:space="preserve"> </w:t>
      </w:r>
    </w:p>
    <w:p w:rsidRDefault="00EF6C31" w:rsidR="00EF6C31">
      <w:pPr>
        <w:jc w:val="both"/>
        <w:rPr>
          <w:sz w:val="22"/>
        </w:rPr>
      </w:pPr>
    </w:p>
    <w:p w:rsidRDefault="00CF7E1D" w:rsidR="00CF7E1D">
      <w:pPr>
        <w:jc w:val="both"/>
        <w:rPr>
          <w:sz w:val="24"/>
          <w:szCs w:val="24"/>
        </w:rPr>
      </w:pPr>
    </w:p>
    <w:p w:rsidRDefault="006714D4" w:rsidP="006714D4" w:rsidR="006714D4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714D4" w:rsidP="00422EE0" w:rsidR="006714D4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FC2291" w:rsidP="006714D4" w:rsidR="00FC2291" w:rsidRPr="00C92792">
      <w:pPr>
        <w:ind w:left="72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0DB" w:rsidR="008260DB">
      <w:r>
        <w:separator/>
      </w:r>
    </w:p>
  </w:endnote>
  <w:endnote w:id="0" w:type="continuationSeparator">
    <w:p w:rsidRDefault="008260DB" w:rsidR="00826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0DB" w:rsidR="008260DB">
      <w:r>
        <w:separator/>
      </w:r>
    </w:p>
  </w:footnote>
  <w:footnote w:id="0" w:type="continuationSeparator">
    <w:p w:rsidRDefault="008260DB" w:rsidR="00826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2591E"/>
    <w:rsid w:val="00026520"/>
    <w:rsid w:val="000420E5"/>
    <w:rsid w:val="00073EB8"/>
    <w:rsid w:val="000778BE"/>
    <w:rsid w:val="000B354A"/>
    <w:rsid w:val="000C5B14"/>
    <w:rsid w:val="00105319"/>
    <w:rsid w:val="00113EDE"/>
    <w:rsid w:val="001450C3"/>
    <w:rsid w:val="0015170E"/>
    <w:rsid w:val="0016524C"/>
    <w:rsid w:val="00186DAA"/>
    <w:rsid w:val="001A6BE6"/>
    <w:rsid w:val="001B215C"/>
    <w:rsid w:val="001B2983"/>
    <w:rsid w:val="001E46E9"/>
    <w:rsid w:val="00207333"/>
    <w:rsid w:val="00237F9B"/>
    <w:rsid w:val="002534B3"/>
    <w:rsid w:val="00254A70"/>
    <w:rsid w:val="00264E25"/>
    <w:rsid w:val="00276657"/>
    <w:rsid w:val="00292F02"/>
    <w:rsid w:val="002B7FB3"/>
    <w:rsid w:val="003C2B24"/>
    <w:rsid w:val="003C7239"/>
    <w:rsid w:val="003D0B08"/>
    <w:rsid w:val="003D0EBB"/>
    <w:rsid w:val="003F07C3"/>
    <w:rsid w:val="003F732F"/>
    <w:rsid w:val="0040288C"/>
    <w:rsid w:val="004073F3"/>
    <w:rsid w:val="004324C8"/>
    <w:rsid w:val="00441FDC"/>
    <w:rsid w:val="00457385"/>
    <w:rsid w:val="004868BF"/>
    <w:rsid w:val="004D1054"/>
    <w:rsid w:val="004E1DAB"/>
    <w:rsid w:val="0055769E"/>
    <w:rsid w:val="00561073"/>
    <w:rsid w:val="005747E9"/>
    <w:rsid w:val="00587826"/>
    <w:rsid w:val="005E6ABF"/>
    <w:rsid w:val="00616D8B"/>
    <w:rsid w:val="00617604"/>
    <w:rsid w:val="00626EE2"/>
    <w:rsid w:val="006309DC"/>
    <w:rsid w:val="00663D08"/>
    <w:rsid w:val="006656B4"/>
    <w:rsid w:val="006714D4"/>
    <w:rsid w:val="00695338"/>
    <w:rsid w:val="006E4949"/>
    <w:rsid w:val="006F0528"/>
    <w:rsid w:val="007162C4"/>
    <w:rsid w:val="0072301F"/>
    <w:rsid w:val="00732958"/>
    <w:rsid w:val="00734DDA"/>
    <w:rsid w:val="00744137"/>
    <w:rsid w:val="007472C8"/>
    <w:rsid w:val="00754887"/>
    <w:rsid w:val="007600F8"/>
    <w:rsid w:val="00794B74"/>
    <w:rsid w:val="007961B4"/>
    <w:rsid w:val="007C14FC"/>
    <w:rsid w:val="007C46F5"/>
    <w:rsid w:val="007C6446"/>
    <w:rsid w:val="007F0EE4"/>
    <w:rsid w:val="008260DB"/>
    <w:rsid w:val="00872123"/>
    <w:rsid w:val="008726D6"/>
    <w:rsid w:val="0087579E"/>
    <w:rsid w:val="008A5500"/>
    <w:rsid w:val="008B290C"/>
    <w:rsid w:val="008C0E72"/>
    <w:rsid w:val="008C5916"/>
    <w:rsid w:val="008E6C6F"/>
    <w:rsid w:val="0090685A"/>
    <w:rsid w:val="009527AD"/>
    <w:rsid w:val="009C1E62"/>
    <w:rsid w:val="009C7774"/>
    <w:rsid w:val="009E29C2"/>
    <w:rsid w:val="00A01807"/>
    <w:rsid w:val="00A41D35"/>
    <w:rsid w:val="00A64705"/>
    <w:rsid w:val="00A73734"/>
    <w:rsid w:val="00AF6544"/>
    <w:rsid w:val="00B05429"/>
    <w:rsid w:val="00B33921"/>
    <w:rsid w:val="00B34944"/>
    <w:rsid w:val="00B5413E"/>
    <w:rsid w:val="00B55AAB"/>
    <w:rsid w:val="00B63049"/>
    <w:rsid w:val="00B73C96"/>
    <w:rsid w:val="00C15A0D"/>
    <w:rsid w:val="00C2015A"/>
    <w:rsid w:val="00C4361F"/>
    <w:rsid w:val="00C57EAC"/>
    <w:rsid w:val="00C6303E"/>
    <w:rsid w:val="00C666D7"/>
    <w:rsid w:val="00C835D7"/>
    <w:rsid w:val="00C92792"/>
    <w:rsid w:val="00CA6C8A"/>
    <w:rsid w:val="00CB4A6A"/>
    <w:rsid w:val="00CC0ACC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E67EA"/>
    <w:rsid w:val="00EF1FD2"/>
    <w:rsid w:val="00EF6C31"/>
    <w:rsid w:val="00F115D4"/>
    <w:rsid w:val="00F15B1D"/>
    <w:rsid w:val="00F633B6"/>
    <w:rsid w:val="00F6671E"/>
    <w:rsid w:val="00F93AFD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4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4D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
 original u ref.</izvorni_sadrzaj>
    <derivirana_varijabla naziv="DomainObject.Predmet.Opis_1">br. 12 Su-30/2016 i 12 Su-19/16 od 01.04.2016.
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2017.</izvorni_sadrzaj>
    <derivirana_varijabla naziv="DomainObject.Predmet.DatumZadnjeOdrzaneSudskeRadnje_1">21. ožujka 2017.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St-3355/2016-68</izvorni_sadrzaj>
    <derivirana_varijabla naziv="DomainObject.PredzadnjaOdlukaIzPredmeta.Oznaka_1">St-3355/2016-68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759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2018-11-30T12:54:00Z</dcterms:created>
  <dc:creator>user</dc:creator>
  <cp:lastModifiedBy>Valentina Delač</cp:lastModifiedBy>
  <cp:lastPrinted>2018-11-30T12:56:00Z</cp:lastPrinted>
  <dcterms:modified xmlns:xsi="http://www.w3.org/2001/XMLSchema-instance" xsi:type="dcterms:W3CDTF">2018-11-30T12:56:00Z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(Vansom zaključak dostva izvoda računa dužnika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