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5112" w14:paraId="d5d5112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3171DC" w:rsidP="003171DC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167A09" w:rsidR="00167A09" w:rsidRPr="001F122F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</w:t>
      </w:r>
      <w:r w:rsidR="00167A09" w:rsidRPr="001F122F">
        <w:rPr>
          <w:b/>
        </w:rPr>
        <w:t xml:space="preserve">  </w:t>
      </w:r>
      <w:r w:rsidR="00167A09" w:rsidRPr="001F122F">
        <w:t xml:space="preserve">  </w:t>
      </w:r>
      <w:proofErr w:type="spellStart"/>
      <w:r w:rsidR="00167A09" w:rsidRPr="001F122F">
        <w:t>40</w:t>
      </w:r>
      <w:proofErr w:type="spellEnd"/>
      <w:r w:rsidR="00167A09" w:rsidRPr="001F122F">
        <w:rPr>
          <w:b/>
        </w:rPr>
        <w:t xml:space="preserve">. </w:t>
      </w:r>
      <w:r w:rsidR="00167A09" w:rsidRPr="001F122F">
        <w:t>St-</w:t>
      </w:r>
      <w:proofErr w:type="spellStart"/>
      <w:r w:rsidR="00167A09">
        <w:t>689</w:t>
      </w:r>
      <w:proofErr w:type="spellEnd"/>
      <w:r w:rsidR="00167A09" w:rsidRPr="001F122F">
        <w:t>/</w:t>
      </w:r>
      <w:proofErr w:type="spellStart"/>
      <w:r w:rsidR="00167A09" w:rsidRPr="001F122F">
        <w:t>16</w:t>
      </w:r>
      <w:proofErr w:type="spellEnd"/>
      <w:r w:rsidR="00167A09" w:rsidRPr="001F122F">
        <w:t xml:space="preserve">      </w:t>
      </w:r>
    </w:p>
    <w:p w:rsidRDefault="00167A09" w:rsidP="00167A09" w:rsidR="00167A09" w:rsidRPr="001F122F">
      <w:pPr>
        <w:rPr>
          <w:b/>
        </w:rPr>
      </w:pP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</w:r>
      <w:r w:rsidRPr="001F122F">
        <w:rPr>
          <w:b/>
        </w:rPr>
        <w:tab/>
        <w:t xml:space="preserve">               </w:t>
      </w:r>
    </w:p>
    <w:p w:rsidRDefault="00836C80" w:rsidP="00167A09" w:rsidR="00167A09" w:rsidRPr="001F122F">
      <w:pPr>
        <w:ind w:left="2880"/>
      </w:pPr>
      <w:r>
        <w:t xml:space="preserve">U  I M E  </w:t>
      </w:r>
      <w:r w:rsidR="00167A09" w:rsidRPr="001F122F">
        <w:t xml:space="preserve">R E P U B L I K </w:t>
      </w:r>
      <w:r>
        <w:t>E</w:t>
      </w:r>
      <w:r w:rsidR="00167A09" w:rsidRPr="001F122F">
        <w:t xml:space="preserve">  H R V A T S K </w:t>
      </w:r>
      <w:r>
        <w:t>E</w:t>
      </w:r>
      <w:r w:rsidR="00167A09" w:rsidRPr="001F122F">
        <w:t xml:space="preserve"> </w:t>
      </w:r>
    </w:p>
    <w:p w:rsidRDefault="00167A09" w:rsidP="00167A09" w:rsidR="00167A09" w:rsidRPr="001F122F">
      <w:pPr>
        <w:ind w:left="2880"/>
      </w:pPr>
      <w:r w:rsidRPr="001F122F">
        <w:t xml:space="preserve">                 R J E Š E NJ E</w:t>
      </w:r>
    </w:p>
    <w:p w:rsidRDefault="00167A09" w:rsidP="00167A09" w:rsidR="00167A09" w:rsidRPr="001F122F">
      <w:pPr>
        <w:jc w:val="center"/>
        <w:rPr>
          <w:b/>
        </w:rPr>
      </w:pPr>
    </w:p>
    <w:p w:rsidRDefault="00167A09" w:rsidP="00167A09" w:rsidR="00167A09" w:rsidRPr="00F400E6">
      <w:pPr>
        <w:ind w:firstLine="708"/>
        <w:jc w:val="both"/>
      </w:pPr>
      <w:r w:rsidRPr="00F400E6">
        <w:t xml:space="preserve">TRGOVAČKI SUD U ZAGREBU, po sucu tog suda Anti Galiću, kao sucu pojedincu, u stečajnom postupku nad dužnikom STUDIO </w:t>
      </w:r>
      <w:proofErr w:type="spellStart"/>
      <w:r w:rsidRPr="00F400E6">
        <w:t>DAMJANA</w:t>
      </w:r>
      <w:proofErr w:type="spellEnd"/>
      <w:r w:rsidRPr="00F400E6">
        <w:t xml:space="preserve"> d.o.o. u stečaju, Nikole Hećimovića </w:t>
      </w:r>
      <w:proofErr w:type="spellStart"/>
      <w:r w:rsidRPr="00F400E6">
        <w:t>24</w:t>
      </w:r>
      <w:proofErr w:type="spellEnd"/>
      <w:r w:rsidRPr="00F400E6">
        <w:t>, Zagreb, (</w:t>
      </w:r>
      <w:proofErr w:type="spellStart"/>
      <w:r w:rsidRPr="00F400E6">
        <w:t>OIB</w:t>
      </w:r>
      <w:proofErr w:type="spellEnd"/>
      <w:r w:rsidRPr="00F400E6">
        <w:t xml:space="preserve"> </w:t>
      </w:r>
      <w:proofErr w:type="spellStart"/>
      <w:r w:rsidRPr="00F400E6">
        <w:t>24176138810</w:t>
      </w:r>
      <w:proofErr w:type="spellEnd"/>
      <w:r w:rsidRPr="00F400E6">
        <w:t xml:space="preserve">), </w:t>
      </w:r>
      <w:r w:rsidR="000A76F8">
        <w:t xml:space="preserve">temeljem članka </w:t>
      </w:r>
      <w:proofErr w:type="spellStart"/>
      <w:r w:rsidR="000A76F8">
        <w:t>293</w:t>
      </w:r>
      <w:proofErr w:type="spellEnd"/>
      <w:r w:rsidR="000A76F8">
        <w:t xml:space="preserve">. stečajnog zakona, </w:t>
      </w:r>
      <w:r w:rsidRPr="00F400E6">
        <w:t xml:space="preserve">dana </w:t>
      </w:r>
      <w:proofErr w:type="spellStart"/>
      <w:r>
        <w:t>1</w:t>
      </w:r>
      <w:r w:rsidR="003171DC">
        <w:t>8</w:t>
      </w:r>
      <w:proofErr w:type="spellEnd"/>
      <w:r>
        <w:t>. travnja</w:t>
      </w:r>
      <w:r w:rsidRPr="00F400E6">
        <w:t xml:space="preserve"> </w:t>
      </w:r>
      <w:proofErr w:type="spellStart"/>
      <w:r w:rsidRPr="00F400E6">
        <w:t>201</w:t>
      </w:r>
      <w:r>
        <w:t>8</w:t>
      </w:r>
      <w:proofErr w:type="spellEnd"/>
      <w:r w:rsidRPr="00F400E6">
        <w:t>.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167A09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167A09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167A09">
        <w:rPr>
          <w:rFonts w:hAnsi="Times New Roman" w:ascii="Times New Roman"/>
          <w:color w:val="auto"/>
          <w:szCs w:val="24"/>
        </w:rPr>
        <w:t xml:space="preserve"> </w:t>
      </w:r>
      <w:r w:rsidRPr="00167A09">
        <w:rPr>
          <w:rFonts w:hAnsi="Times New Roman" w:ascii="Times New Roman"/>
          <w:color w:val="auto"/>
          <w:szCs w:val="24"/>
        </w:rPr>
        <w:t>j e</w:t>
      </w:r>
    </w:p>
    <w:p w:rsidRDefault="005D796B" w:rsidR="005D796B" w:rsidRPr="00185749"/>
    <w:p w:rsidRDefault="00083D4D" w:rsidP="00944678" w:rsidR="000A76F8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r w:rsidR="000A76F8" w:rsidRPr="00F400E6">
        <w:t xml:space="preserve">STUDIO </w:t>
      </w:r>
      <w:proofErr w:type="spellStart"/>
      <w:r w:rsidR="000A76F8" w:rsidRPr="00F400E6">
        <w:t>DAMJANA</w:t>
      </w:r>
      <w:proofErr w:type="spellEnd"/>
      <w:r w:rsidR="000A76F8" w:rsidRPr="00F400E6">
        <w:t xml:space="preserve"> d.o.o. u stečaju, Nikole Hećimovića </w:t>
      </w:r>
      <w:proofErr w:type="spellStart"/>
      <w:r w:rsidR="000A76F8" w:rsidRPr="00F400E6">
        <w:t>24</w:t>
      </w:r>
      <w:proofErr w:type="spellEnd"/>
      <w:r w:rsidR="000A76F8" w:rsidRPr="00F400E6">
        <w:t>, Zagreb, (</w:t>
      </w:r>
      <w:proofErr w:type="spellStart"/>
      <w:r w:rsidR="000A76F8" w:rsidRPr="00F400E6">
        <w:t>OIB</w:t>
      </w:r>
      <w:proofErr w:type="spellEnd"/>
      <w:r w:rsidR="000A76F8" w:rsidRPr="00F400E6">
        <w:t xml:space="preserve"> </w:t>
      </w:r>
      <w:proofErr w:type="spellStart"/>
      <w:r w:rsidR="000A76F8" w:rsidRPr="00F400E6">
        <w:t>24176138810</w:t>
      </w:r>
      <w:proofErr w:type="spellEnd"/>
      <w:r w:rsidR="000A76F8" w:rsidRPr="00F400E6">
        <w:t>)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0A76F8">
        <w:t>5.travnja</w:t>
      </w:r>
      <w:proofErr w:type="spellEnd"/>
      <w:r w:rsidR="00DD1184">
        <w:t xml:space="preserve"> </w:t>
      </w:r>
      <w:proofErr w:type="spellStart"/>
      <w:r w:rsidR="00944678">
        <w:t>201</w:t>
      </w:r>
      <w:r w:rsidR="003A754C">
        <w:t>7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</w:t>
      </w:r>
      <w:r w:rsidR="000A76F8">
        <w:t xml:space="preserve">ud kako </w:t>
      </w:r>
      <w:r w:rsidR="009860C9">
        <w:t>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</w:t>
      </w:r>
      <w:r w:rsidR="000A76F8">
        <w:t>93</w:t>
      </w:r>
      <w:proofErr w:type="spellEnd"/>
      <w:r w:rsidR="000A76F8">
        <w:t>.</w:t>
      </w:r>
      <w:r w:rsidR="009860C9">
        <w:t xml:space="preserve"> </w:t>
      </w:r>
      <w:r w:rsidR="00667440">
        <w:t xml:space="preserve">Stečajnog zakona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</w:t>
      </w:r>
      <w:r w:rsidR="009D47E9">
        <w:t>ovog suda od</w:t>
      </w:r>
      <w:r w:rsidR="00B738A6">
        <w:t xml:space="preserve"> </w:t>
      </w:r>
      <w:proofErr w:type="spellStart"/>
      <w:r w:rsidR="009D47E9">
        <w:t>21.travnja</w:t>
      </w:r>
      <w:proofErr w:type="spellEnd"/>
      <w:r w:rsidR="00083D4D">
        <w:t xml:space="preserve"> </w:t>
      </w:r>
      <w:proofErr w:type="spellStart"/>
      <w:r w:rsidR="00944678">
        <w:t>201</w:t>
      </w:r>
      <w:r w:rsidR="00B530C0">
        <w:t>7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 xml:space="preserve">na e-oglasnoj ploči suda dana </w:t>
      </w:r>
      <w:proofErr w:type="spellStart"/>
      <w:r w:rsidR="00B530C0">
        <w:t>21.travnja</w:t>
      </w:r>
      <w:proofErr w:type="spellEnd"/>
      <w:r w:rsidR="002C56C0">
        <w:t xml:space="preserve"> </w:t>
      </w:r>
      <w:proofErr w:type="spellStart"/>
      <w:r w:rsidR="002C56C0">
        <w:t>201</w:t>
      </w:r>
      <w:r w:rsidR="00B530C0">
        <w:t>7</w:t>
      </w:r>
      <w:proofErr w:type="spellEnd"/>
      <w:r w:rsidR="002C56C0">
        <w:t xml:space="preserve">.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B5615E">
        <w:t>24.svibnja</w:t>
      </w:r>
      <w:proofErr w:type="spellEnd"/>
      <w:r w:rsidR="00944678">
        <w:t xml:space="preserve"> </w:t>
      </w:r>
      <w:proofErr w:type="spellStart"/>
      <w:r w:rsidR="00944678">
        <w:t>201</w:t>
      </w:r>
      <w:r w:rsidR="001A20D9">
        <w:t>7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B5615E">
        <w:t>50.000</w:t>
      </w:r>
      <w:proofErr w:type="spellEnd"/>
      <w:r w:rsidR="00B5615E">
        <w:t>,</w:t>
      </w:r>
      <w:proofErr w:type="spellStart"/>
      <w:r w:rsidR="00B5615E">
        <w:t>00</w:t>
      </w:r>
      <w:proofErr w:type="spellEnd"/>
      <w:r w:rsidR="00DD1184">
        <w:t xml:space="preserve"> </w:t>
      </w:r>
      <w:r w:rsidR="006E0B56">
        <w:t>kn.</w:t>
      </w:r>
    </w:p>
    <w:p w:rsidRDefault="00B5615E" w:rsidP="006E0B56" w:rsidR="006E0B56">
      <w:pPr>
        <w:ind w:firstLine="720"/>
        <w:jc w:val="both"/>
      </w:pPr>
      <w:r>
        <w:t xml:space="preserve">Iako uredno pozvani, objavom na e-Oglasna ploča stečajni vjerovnici odnosno vjerovnici stečajne mase nisu pristupili na skupštinu od </w:t>
      </w:r>
      <w:proofErr w:type="spellStart"/>
      <w:r>
        <w:t>24.svibnja2017</w:t>
      </w:r>
      <w:proofErr w:type="spellEnd"/>
      <w:r>
        <w:t>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r w:rsidR="009860C9">
        <w:t>2</w:t>
      </w:r>
      <w:r w:rsidR="00DF6AF4">
        <w:t>93</w:t>
      </w:r>
      <w:proofErr w:type="spellEnd"/>
      <w:r w:rsidR="009860C9">
        <w:t>. st</w:t>
      </w:r>
      <w:r w:rsidR="00981F9B">
        <w:t xml:space="preserve">avak </w:t>
      </w:r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</w:t>
      </w:r>
      <w:r w:rsidR="00DF6AF4">
        <w:t xml:space="preserve">ud </w:t>
      </w:r>
      <w:r w:rsidR="0061603C">
        <w:t xml:space="preserve">rješenjem </w:t>
      </w:r>
      <w:r w:rsidR="009860C9">
        <w:t>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>ostupka, s</w:t>
      </w:r>
      <w:r w:rsidR="0061603C">
        <w:t>ud pozvati na očitovanje vjerovnike stečajne mase</w:t>
      </w:r>
      <w:r w:rsidR="009860C9">
        <w:t>, stečajnog upra</w:t>
      </w:r>
      <w:r w:rsidR="0000257B">
        <w:t>vitelja i skupštin</w:t>
      </w:r>
      <w:r w:rsidR="00032666">
        <w:t>u</w:t>
      </w:r>
      <w:r w:rsidR="0000257B">
        <w:t xml:space="preserve"> vjerovnika</w:t>
      </w:r>
      <w:r w:rsidR="00981F9B">
        <w:t xml:space="preserve">. Stečajni postupak </w:t>
      </w:r>
      <w:r w:rsidR="0000257B">
        <w:t xml:space="preserve">se neće obustaviti i zaključiti ako vjerovnici koji su se protivili obustavi postupka solidarno predujme </w:t>
      </w:r>
      <w:r w:rsidR="0000257B">
        <w:lastRenderedPageBreak/>
        <w:t>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981F9B">
        <w:t xml:space="preserve">Članak </w:t>
      </w:r>
      <w:proofErr w:type="spellStart"/>
      <w:r w:rsidR="00981F9B">
        <w:t>2</w:t>
      </w:r>
      <w:r w:rsidR="00032666">
        <w:t>93</w:t>
      </w:r>
      <w:proofErr w:type="spellEnd"/>
      <w:r w:rsidR="00032666">
        <w:t xml:space="preserve">. </w:t>
      </w:r>
      <w:r w:rsidR="00981F9B">
        <w:t xml:space="preserve">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r>
        <w:t>2</w:t>
      </w:r>
      <w:r w:rsidR="00032666">
        <w:t>93</w:t>
      </w:r>
      <w:proofErr w:type="spellEnd"/>
      <w:r>
        <w:t>. st</w:t>
      </w:r>
      <w:r w:rsidR="00032666">
        <w:t>avak 1</w:t>
      </w:r>
      <w:r w:rsidR="0000257B">
        <w:t xml:space="preserve">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29549D">
        <w:t>1</w:t>
      </w:r>
      <w:r w:rsidR="003171DC">
        <w:t>8</w:t>
      </w:r>
      <w:r w:rsidR="0029549D">
        <w:t>.travnja</w:t>
      </w:r>
      <w:proofErr w:type="spellEnd"/>
      <w:r w:rsidR="00944678">
        <w:t xml:space="preserve"> </w:t>
      </w:r>
      <w:proofErr w:type="spellStart"/>
      <w:r w:rsidR="00944678">
        <w:t>201</w:t>
      </w:r>
      <w:r w:rsidR="0029549D">
        <w:t>8</w:t>
      </w:r>
      <w:proofErr w:type="spellEnd"/>
      <w:r w:rsidR="00944678">
        <w:t>.</w:t>
      </w:r>
    </w:p>
    <w:p w:rsidRDefault="003C211F" w:rsidP="00EF0684" w:rsidR="003C211F">
      <w:pPr>
        <w:jc w:val="both"/>
      </w:pPr>
    </w:p>
    <w:p w:rsidRDefault="007D0288" w:rsidP="00E2297D" w:rsidR="00DB3CDE">
      <w:pPr>
        <w:ind w:left="4956"/>
        <w:jc w:val="right"/>
      </w:pP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3171DC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A47738">
        <w:t>, v.r.</w:t>
      </w:r>
    </w:p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A03A75" w:rsidP="002A2514" w:rsidR="00A03A75" w:rsidRPr="00A03A75">
      <w:pPr>
        <w:jc w:val="both"/>
      </w:pPr>
    </w:p>
    <w:p w:rsidRDefault="00A47738" w:rsidP="00A47738" w:rsidR="00A47738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47738" w:rsidP="00422EE0" w:rsidR="00A4773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05B5A" w:rsidP="002A2514" w:rsidR="00205B5A" w:rsidRPr="00A47738">
      <w:pPr>
        <w:numPr>
          <w:ilvl w:val="0"/>
          <w:numId w:val="9"/>
        </w:numPr>
        <w:rPr>
          <w:color w:val="FFFFFF"/>
        </w:rPr>
      </w:pPr>
    </w:p>
    <w:p w:rsidRDefault="00A47738" w:rsidP="002A2514" w:rsidR="00A47738" w:rsidRPr="00A47738">
      <w:pPr>
        <w:numPr>
          <w:ilvl w:val="0"/>
          <w:numId w:val="9"/>
        </w:numPr>
        <w:rPr>
          <w:color w:val="FFFFFF"/>
        </w:rPr>
      </w:pPr>
    </w:p>
    <w:p w:rsidRDefault="00A47738" w:rsidP="002A2514" w:rsidR="00A47738" w:rsidRPr="00886407">
      <w:pPr>
        <w:numPr>
          <w:ilvl w:val="0"/>
          <w:numId w:val="9"/>
        </w:numPr>
        <w:rPr>
          <w:color w:val="FFFFFF"/>
        </w:rPr>
      </w:pP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 xml:space="preserve">. </w:t>
    </w:r>
    <w:r w:rsidRPr="00C37D5D">
      <w:rPr>
        <w:szCs w:val="24"/>
      </w:rPr>
      <w:t>St-</w:t>
    </w:r>
    <w:proofErr w:type="spellStart"/>
    <w:r w:rsidR="00032666">
      <w:rPr>
        <w:szCs w:val="24"/>
      </w:rPr>
      <w:t>689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20069A">
      <w:rPr>
        <w:szCs w:val="24"/>
      </w:rPr>
      <w:t>6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32666"/>
    <w:rsid w:val="00067E08"/>
    <w:rsid w:val="00071C93"/>
    <w:rsid w:val="000731CB"/>
    <w:rsid w:val="00083D4D"/>
    <w:rsid w:val="00090A16"/>
    <w:rsid w:val="000A76F8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67A09"/>
    <w:rsid w:val="00171F21"/>
    <w:rsid w:val="00176E87"/>
    <w:rsid w:val="001812AB"/>
    <w:rsid w:val="00183D9A"/>
    <w:rsid w:val="00185749"/>
    <w:rsid w:val="001A20D9"/>
    <w:rsid w:val="001B111F"/>
    <w:rsid w:val="001C1427"/>
    <w:rsid w:val="00200299"/>
    <w:rsid w:val="0020069A"/>
    <w:rsid w:val="00202D39"/>
    <w:rsid w:val="00205B5A"/>
    <w:rsid w:val="00210798"/>
    <w:rsid w:val="00210BEB"/>
    <w:rsid w:val="0021731E"/>
    <w:rsid w:val="002239B6"/>
    <w:rsid w:val="00232378"/>
    <w:rsid w:val="00236EF6"/>
    <w:rsid w:val="00256C13"/>
    <w:rsid w:val="00261D2D"/>
    <w:rsid w:val="00274457"/>
    <w:rsid w:val="00284B4C"/>
    <w:rsid w:val="00290A56"/>
    <w:rsid w:val="0029549D"/>
    <w:rsid w:val="00297DEE"/>
    <w:rsid w:val="002A2514"/>
    <w:rsid w:val="002A45E9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171DC"/>
    <w:rsid w:val="0035042B"/>
    <w:rsid w:val="00367ADE"/>
    <w:rsid w:val="003769A3"/>
    <w:rsid w:val="00396CD6"/>
    <w:rsid w:val="003A754C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1603C"/>
    <w:rsid w:val="00621D8B"/>
    <w:rsid w:val="00636780"/>
    <w:rsid w:val="006604A3"/>
    <w:rsid w:val="00665D59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36C80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76792"/>
    <w:rsid w:val="00981F9B"/>
    <w:rsid w:val="0098255F"/>
    <w:rsid w:val="009860C9"/>
    <w:rsid w:val="009B09AE"/>
    <w:rsid w:val="009B0E41"/>
    <w:rsid w:val="009B0FE7"/>
    <w:rsid w:val="009C59D3"/>
    <w:rsid w:val="009C5FCB"/>
    <w:rsid w:val="009D47E9"/>
    <w:rsid w:val="009E01AE"/>
    <w:rsid w:val="00A03A75"/>
    <w:rsid w:val="00A04249"/>
    <w:rsid w:val="00A26387"/>
    <w:rsid w:val="00A34848"/>
    <w:rsid w:val="00A40CEC"/>
    <w:rsid w:val="00A47738"/>
    <w:rsid w:val="00A64DEC"/>
    <w:rsid w:val="00A9700F"/>
    <w:rsid w:val="00AA0673"/>
    <w:rsid w:val="00AB10FD"/>
    <w:rsid w:val="00AD3291"/>
    <w:rsid w:val="00AE1D49"/>
    <w:rsid w:val="00AF5859"/>
    <w:rsid w:val="00B142E9"/>
    <w:rsid w:val="00B3392D"/>
    <w:rsid w:val="00B514BD"/>
    <w:rsid w:val="00B530C0"/>
    <w:rsid w:val="00B5615E"/>
    <w:rsid w:val="00B738A6"/>
    <w:rsid w:val="00B81DBA"/>
    <w:rsid w:val="00B85724"/>
    <w:rsid w:val="00B91C97"/>
    <w:rsid w:val="00BC2318"/>
    <w:rsid w:val="00BE1108"/>
    <w:rsid w:val="00C0114F"/>
    <w:rsid w:val="00C072EA"/>
    <w:rsid w:val="00C159BD"/>
    <w:rsid w:val="00C17BD8"/>
    <w:rsid w:val="00C22F3B"/>
    <w:rsid w:val="00C27790"/>
    <w:rsid w:val="00C27E89"/>
    <w:rsid w:val="00C34DF3"/>
    <w:rsid w:val="00C54AF7"/>
    <w:rsid w:val="00C81796"/>
    <w:rsid w:val="00C86424"/>
    <w:rsid w:val="00C960A2"/>
    <w:rsid w:val="00CA2A7B"/>
    <w:rsid w:val="00CA7D6A"/>
    <w:rsid w:val="00CB2BE2"/>
    <w:rsid w:val="00CC70C1"/>
    <w:rsid w:val="00CD2763"/>
    <w:rsid w:val="00CD3998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DF6AF4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7417F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425</properties:Words>
  <properties:Characters>2336</properties:Characters>
  <properties:Lines>65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2018-04-18T11:45:00Z</dcterms:created>
  <dc:creator>RH-TDU</dc:creator>
  <cp:lastModifiedBy>Valentina Delač</cp:lastModifiedBy>
  <cp:lastPrinted>2018-04-18T11:51:00Z</cp:lastPrinted>
  <dcterms:modified xmlns:xsi="http://www.w3.org/2001/XMLSchema-instance" xsi:type="dcterms:W3CDTF">2018-04-18T11:51:00Z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(Studio damjana Rješenje zaključenje  293 ( 203).docx)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