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807e1" w14:paraId="15807e1" w:rsidRDefault="007568B9" w:rsidP="001940FB" w:rsidR="007568B9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CB05C4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7568B9" w:rsidP="00AA6BCF" w:rsidR="007568B9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7568B9" w:rsidP="007568B9" w:rsidR="007568B9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7568B9" w:rsidP="007568B9" w:rsidR="007568B9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7568B9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7568B9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783BFB" w:rsidR="00AA6BCF" w:rsidRPr="00783BFB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9754E3" w:rsidRPr="009754E3">
        <w:rPr>
          <w:rFonts w:cs="Calibri" w:hAnsi="Calibri" w:ascii="Calibri"/>
        </w:rPr>
        <w:t>PAVO JUKIĆ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7568B9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726D1B">
        <w:rPr>
          <w:rFonts w:cs="Calibri" w:hAnsi="Calibri" w:ascii="Calibri"/>
        </w:rPr>
        <w:t>62.437,83</w:t>
      </w:r>
      <w:r w:rsidR="00726D1B" w:rsidRPr="00783BFB">
        <w:rPr>
          <w:rFonts w:cs="Calibri" w:hAnsi="Calibri" w:ascii="Calibri"/>
        </w:rPr>
        <w:t xml:space="preserve"> kn</w:t>
      </w:r>
      <w:r w:rsidR="00726D1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726D1B" w:rsidRPr="009754E3">
        <w:rPr>
          <w:rFonts w:cs="Calibri" w:hAnsi="Calibri" w:ascii="Calibri"/>
        </w:rPr>
        <w:t>55.237,83</w:t>
      </w:r>
      <w:r w:rsidR="00726D1B" w:rsidRPr="00783BFB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9754E3" w:rsidRPr="009754E3">
        <w:rPr>
          <w:rFonts w:cs="Calibri" w:hAnsi="Calibri" w:ascii="Calibri"/>
        </w:rPr>
        <w:t>7.200,00</w:t>
      </w:r>
      <w:r w:rsidR="009754E3">
        <w:rPr>
          <w:rFonts w:cs="Calibri" w:hAnsi="Calibri" w:ascii="Calibri"/>
        </w:rPr>
        <w:t xml:space="preserve"> </w:t>
      </w:r>
      <w:r w:rsidR="00F20B3B" w:rsidRPr="00F20B3B">
        <w:rPr>
          <w:rFonts w:cs="Calibri" w:hAnsi="Calibri" w:ascii="Calibri"/>
        </w:rPr>
        <w:t>kn</w:t>
      </w:r>
      <w:r w:rsidR="00F20B3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7568B9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7568B9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7568B9" w:rsidRPr="007568B9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7568B9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754E3" w:rsidP="003643C3" w:rsidR="00AA6BCF" w:rsidRPr="00E23814">
            <w:pPr>
              <w:spacing w:after="0"/>
              <w:jc w:val="both"/>
              <w:rPr>
                <w:rFonts w:cs="Calibri"/>
                <w:color w:val="FF0000"/>
              </w:rPr>
            </w:pPr>
            <w:r w:rsidRPr="009754E3">
              <w:rPr>
                <w:rFonts w:cs="Calibri" w:hAnsi="Calibri" w:ascii="Calibri"/>
              </w:rPr>
              <w:t>PAVO JUKIĆ</w:t>
            </w:r>
            <w:r w:rsidR="00F20B3B" w:rsidRPr="00E23814">
              <w:rPr>
                <w:rFonts w:cs="Calibri"/>
                <w:color w:val="FF0000"/>
              </w:rPr>
              <w:t xml:space="preserve">, </w:t>
            </w:r>
            <w:r w:rsidRPr="009754E3">
              <w:rPr>
                <w:rFonts w:cs="Calibri" w:hAnsi="Calibri" w:ascii="Calibri"/>
              </w:rPr>
              <w:t>Hrvatske mornarice 1 f, Split</w:t>
            </w:r>
            <w:r w:rsidR="00575392" w:rsidRPr="009754E3">
              <w:rPr>
                <w:rFonts w:cs="Calibri" w:hAnsi="Calibri" w:ascii="Calibri"/>
              </w:rPr>
              <w:t>,</w:t>
            </w:r>
            <w:r w:rsidR="003C5AF8" w:rsidRPr="009754E3">
              <w:rPr>
                <w:rFonts w:cs="Calibri"/>
              </w:rPr>
              <w:t xml:space="preserve"> </w:t>
            </w:r>
            <w:r w:rsidR="003A5883" w:rsidRPr="009754E3">
              <w:rPr>
                <w:rFonts w:cs="Calibri" w:hAnsi="Calibri" w:ascii="Calibri"/>
              </w:rPr>
              <w:t>OIB:</w:t>
            </w:r>
            <w:r w:rsidR="00E43846" w:rsidRPr="00E23814">
              <w:rPr>
                <w:rFonts w:cs="Calibri" w:hAnsi="Calibri" w:ascii="Calibri"/>
                <w:color w:val="FF0000"/>
              </w:rPr>
              <w:t xml:space="preserve"> </w:t>
            </w:r>
            <w:r w:rsidRPr="009754E3">
              <w:rPr>
                <w:rFonts w:cs="Calibri" w:hAnsi="Calibri" w:ascii="Calibri"/>
              </w:rPr>
              <w:t>75276828923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754E3" w:rsidP="00575392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9754E3">
              <w:rPr>
                <w:rFonts w:cs="Calibri" w:hAnsi="Calibri" w:ascii="Calibri"/>
              </w:rPr>
              <w:t>Ugovor o štednom depozitu broj 81-70-14107-1, knjigovodstvena kartica članskog uloga, izračun kamata</w:t>
            </w:r>
            <w:r w:rsidRPr="00372EC9">
              <w:rPr>
                <w:rFonts w:cs="Calibri" w:eastAsia="Times New Roman" w:hAnsi="Calibri" w:ascii="Calibri"/>
                <w:color w:val="000000"/>
                <w:lang w:eastAsia="hr-HR" w:val="hr-HR"/>
              </w:rPr>
              <w:t xml:space="preserve">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726D1B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62.437,83</w:t>
            </w:r>
            <w:r w:rsidR="00783BFB" w:rsidRPr="00783BFB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726D1B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9754E3">
              <w:rPr>
                <w:rFonts w:cs="Calibri" w:hAnsi="Calibri" w:ascii="Calibri"/>
              </w:rPr>
              <w:t>55.237,83</w:t>
            </w:r>
            <w:r w:rsidRPr="00783BFB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9754E3" w:rsidP="003643C3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9754E3">
              <w:rPr>
                <w:rFonts w:cs="Calibri" w:hAnsi="Calibri" w:ascii="Calibri"/>
              </w:rPr>
              <w:t>7.200,00</w:t>
            </w:r>
            <w:r w:rsidR="00F20B3B" w:rsidRPr="00F20B3B">
              <w:rPr>
                <w:rFonts w:cs="Calibri" w:hAnsi="Calibri" w:ascii="Calibri"/>
              </w:rPr>
              <w:t xml:space="preserve">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7568B9" w:rsidP="007568B9" w:rsidR="007568B9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4321F1" w:rsidP="00751E5F" w:rsidR="00751E5F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1E5F" w:rsidP="00751E5F" w:rsidR="00751E5F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751E5F" w:rsidP="00751E5F" w:rsidR="00751E5F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751E5F" w:rsidP="00751E5F" w:rsidR="00751E5F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AA6BCF" w:rsidP="00AA6BCF" w:rsidR="00AA6BCF" w:rsidRPr="00AA6BCF">
      <w:pPr>
        <w:suppressAutoHyphens/>
        <w:spacing w:after="0"/>
        <w:jc w:val="both"/>
        <w:rPr>
          <w:rFonts w:cs="font303" w:eastAsia="Arial Unicode MS" w:hAnsi="Calibri" w:ascii="Calibri"/>
          <w:kern w:val="1"/>
          <w:lang w:eastAsia="ar-SA" w:val="hr-HR"/>
        </w:rPr>
      </w:pP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B09" w:rsidR="00A04B09">
      <w:pPr>
        <w:spacing w:after="0"/>
      </w:pPr>
      <w:r>
        <w:separator/>
      </w:r>
    </w:p>
  </w:endnote>
  <w:endnote w:id="0" w:type="continuationSeparator">
    <w:p w:rsidRDefault="00A04B09" w:rsidR="00A04B0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font303">
    <w:altName w:val="Times New Roman"/>
    <w:charset w:val="EE"/>
    <w:family w:val="auto"/>
    <w:pitch w:val="variable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00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B09" w:rsidR="00A04B09">
      <w:pPr>
        <w:spacing w:after="0"/>
      </w:pPr>
      <w:r>
        <w:separator/>
      </w:r>
    </w:p>
  </w:footnote>
  <w:footnote w:id="0" w:type="continuationSeparator">
    <w:p w:rsidRDefault="00A04B09" w:rsidR="00A04B0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0043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95ED2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95ED2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95ED2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 w:rsidRPr="00F95ED2">
                <w:pPr>
                  <w:rPr>
                    <w:rFonts w:hAnsi="Palatino" w:ascii="Palatino"/>
                  </w:rPr>
                </w:pPr>
              </w:p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8AD48784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6D75"/>
    <w:rsid w:val="000073E3"/>
    <w:rsid w:val="00007479"/>
    <w:rsid w:val="00007CD7"/>
    <w:rsid w:val="00011CFD"/>
    <w:rsid w:val="00015D2D"/>
    <w:rsid w:val="00025272"/>
    <w:rsid w:val="00034684"/>
    <w:rsid w:val="000366B3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794D"/>
    <w:rsid w:val="0015004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43C3"/>
    <w:rsid w:val="003653F5"/>
    <w:rsid w:val="00366869"/>
    <w:rsid w:val="00371310"/>
    <w:rsid w:val="00372EC9"/>
    <w:rsid w:val="00380458"/>
    <w:rsid w:val="0038241A"/>
    <w:rsid w:val="00384907"/>
    <w:rsid w:val="00384E59"/>
    <w:rsid w:val="00387D9A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AF8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1F1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5392"/>
    <w:rsid w:val="00576E3B"/>
    <w:rsid w:val="00577C3A"/>
    <w:rsid w:val="005801B5"/>
    <w:rsid w:val="0058062A"/>
    <w:rsid w:val="00581D0F"/>
    <w:rsid w:val="00583B54"/>
    <w:rsid w:val="00583C5E"/>
    <w:rsid w:val="00587705"/>
    <w:rsid w:val="00591913"/>
    <w:rsid w:val="005924E9"/>
    <w:rsid w:val="00593DD0"/>
    <w:rsid w:val="0059517E"/>
    <w:rsid w:val="00595806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4850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07AE"/>
    <w:rsid w:val="006234B7"/>
    <w:rsid w:val="0062585C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26D1B"/>
    <w:rsid w:val="00730CEC"/>
    <w:rsid w:val="00736850"/>
    <w:rsid w:val="00736DF4"/>
    <w:rsid w:val="00744CEB"/>
    <w:rsid w:val="00751E5F"/>
    <w:rsid w:val="007568B9"/>
    <w:rsid w:val="00761485"/>
    <w:rsid w:val="007629C5"/>
    <w:rsid w:val="007645BE"/>
    <w:rsid w:val="00766C5F"/>
    <w:rsid w:val="00772AD6"/>
    <w:rsid w:val="00776B22"/>
    <w:rsid w:val="0078275A"/>
    <w:rsid w:val="00783BFB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28E8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754E3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1409"/>
    <w:rsid w:val="00A04B09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40D8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4D8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C381B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5730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05C4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B6934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23814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3BF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0F28"/>
    <w:rsid w:val="00ED17A7"/>
    <w:rsid w:val="00ED24A0"/>
    <w:rsid w:val="00ED4ECF"/>
    <w:rsid w:val="00EE0062"/>
    <w:rsid w:val="00EE2C48"/>
    <w:rsid w:val="00EE7409"/>
    <w:rsid w:val="00EE7831"/>
    <w:rsid w:val="00EF0768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0B3B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95ED2"/>
    <w:rsid w:val="00FA41AA"/>
    <w:rsid w:val="00FA57A0"/>
    <w:rsid w:val="00FB1677"/>
    <w:rsid w:val="00FB5A5E"/>
    <w:rsid w:val="00FC7CCD"/>
    <w:rsid w:val="00FD602E"/>
    <w:rsid w:val="00FD65FE"/>
    <w:rsid w:val="00FE10F8"/>
    <w:rsid w:val="00FF279C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1500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043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043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043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043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1500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043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043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043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043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342A86-84C0-4EB5-A35E-154146E2B7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259</properties:Words>
  <properties:Characters>1426</properties:Characters>
  <properties:Lines>77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2018-08-23T10:48:00Z</dcterms:created>
  <dc:creator>Anja</dc:creator>
  <cp:keywords/>
  <cp:lastModifiedBy>Paško Bačić</cp:lastModifiedBy>
  <cp:lastPrinted>2018-07-04T06:22:00Z</cp:lastPrinted>
  <dcterms:modified xmlns:xsi="http://www.w3.org/2001/XMLSchema-instance" xsi:type="dcterms:W3CDTF">2018-08-23T11:58:00Z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St-651/2017-284 / Podnesak - Podnesak (-284.docx)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