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07c8" w14:paraId="e4407c8" w:rsidRDefault="00614CF3" w:rsidP="00CE4727" w:rsidR="003F320D" w:rsidRPr="002A46D6">
      <w:pPr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9B0D2B">
        <w:rPr>
          <w:sz w:val="24"/>
          <w:szCs w:val="24"/>
        </w:rPr>
        <w:t>7</w:t>
      </w:r>
      <w:r w:rsidR="00C7395E">
        <w:rPr>
          <w:sz w:val="24"/>
          <w:szCs w:val="24"/>
        </w:rPr>
        <w:t>2</w:t>
      </w:r>
      <w:r w:rsidR="009B0D2B">
        <w:rPr>
          <w:sz w:val="24"/>
          <w:szCs w:val="24"/>
        </w:rPr>
        <w:t>. St-</w:t>
      </w:r>
      <w:r w:rsidR="00C7395E">
        <w:rPr>
          <w:sz w:val="24"/>
          <w:szCs w:val="24"/>
        </w:rPr>
        <w:t>1541/2018</w:t>
      </w:r>
      <w:r w:rsidR="006D269F">
        <w:rPr>
          <w:sz w:val="24"/>
          <w:szCs w:val="24"/>
        </w:rPr>
        <w:t>-41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429BE" w:rsidP="002C0E29" w:rsidR="00E429BE">
      <w:pPr>
        <w:rPr>
          <w:sz w:val="24"/>
          <w:szCs w:val="24"/>
        </w:rPr>
      </w:pPr>
    </w:p>
    <w:p w:rsidRDefault="00E429BE" w:rsidP="00E429BE" w:rsidR="00E429BE">
      <w:pPr>
        <w:jc w:val="right"/>
        <w:rPr>
          <w:sz w:val="24"/>
          <w:szCs w:val="24"/>
        </w:rPr>
      </w:pPr>
      <w:r>
        <w:rPr>
          <w:sz w:val="24"/>
          <w:szCs w:val="24"/>
        </w:rPr>
        <w:t>Financijska agencija</w:t>
      </w:r>
    </w:p>
    <w:p w:rsidRDefault="00C7395E" w:rsidP="00E429BE" w:rsidR="00C7395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OIB: 85821130368, </w:t>
      </w:r>
    </w:p>
    <w:p w:rsidRDefault="00C7395E" w:rsidP="00E429BE" w:rsidR="00C7395E">
      <w:pPr>
        <w:jc w:val="right"/>
        <w:rPr>
          <w:sz w:val="24"/>
          <w:szCs w:val="24"/>
        </w:rPr>
      </w:pPr>
      <w:r>
        <w:rPr>
          <w:sz w:val="24"/>
          <w:szCs w:val="24"/>
        </w:rPr>
        <w:t>Ulica grada Vukovara</w:t>
      </w:r>
    </w:p>
    <w:p w:rsidRDefault="00C7395E" w:rsidP="00E429BE" w:rsidR="00C7395E">
      <w:pPr>
        <w:jc w:val="right"/>
        <w:rPr>
          <w:sz w:val="24"/>
          <w:szCs w:val="24"/>
        </w:rPr>
      </w:pPr>
      <w:r>
        <w:rPr>
          <w:sz w:val="24"/>
          <w:szCs w:val="24"/>
        </w:rPr>
        <w:t>Zagreb</w:t>
      </w:r>
    </w:p>
    <w:p w:rsidRDefault="00C7395E" w:rsidP="00E429BE" w:rsidR="00C7395E">
      <w:pPr>
        <w:jc w:val="right"/>
        <w:rPr>
          <w:sz w:val="24"/>
          <w:szCs w:val="24"/>
        </w:rPr>
      </w:pPr>
    </w:p>
    <w:p w:rsidRDefault="00E429BE" w:rsidP="00E429BE" w:rsidR="00E429BE">
      <w:pPr>
        <w:jc w:val="right"/>
        <w:rPr>
          <w:sz w:val="24"/>
          <w:szCs w:val="24"/>
        </w:rPr>
      </w:pPr>
    </w:p>
    <w:p w:rsidRDefault="00E429BE" w:rsidP="00E429BE" w:rsidR="00E429BE">
      <w:pPr>
        <w:rPr>
          <w:sz w:val="24"/>
          <w:szCs w:val="24"/>
        </w:rPr>
      </w:pPr>
    </w:p>
    <w:p w:rsidRDefault="00E429BE" w:rsidP="00A0500A" w:rsidR="00A050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povodu Vašeg dopisa od </w:t>
      </w:r>
      <w:r w:rsidR="00C7395E">
        <w:rPr>
          <w:sz w:val="24"/>
          <w:szCs w:val="24"/>
        </w:rPr>
        <w:t>1</w:t>
      </w:r>
      <w:r w:rsidR="004854D9">
        <w:rPr>
          <w:sz w:val="24"/>
          <w:szCs w:val="24"/>
        </w:rPr>
        <w:t>.</w:t>
      </w:r>
      <w:r w:rsidR="00C7395E">
        <w:rPr>
          <w:sz w:val="24"/>
          <w:szCs w:val="24"/>
        </w:rPr>
        <w:t xml:space="preserve"> listopada</w:t>
      </w:r>
      <w:r w:rsidR="004854D9">
        <w:rPr>
          <w:sz w:val="24"/>
          <w:szCs w:val="24"/>
        </w:rPr>
        <w:t xml:space="preserve"> 2018</w:t>
      </w:r>
      <w:r w:rsidR="00EC3333">
        <w:rPr>
          <w:sz w:val="24"/>
          <w:szCs w:val="24"/>
        </w:rPr>
        <w:t>., koji</w:t>
      </w:r>
      <w:r>
        <w:rPr>
          <w:sz w:val="24"/>
          <w:szCs w:val="24"/>
        </w:rPr>
        <w:t xml:space="preserve"> je zaprimljen na T</w:t>
      </w:r>
      <w:r w:rsidR="004854D9">
        <w:rPr>
          <w:sz w:val="24"/>
          <w:szCs w:val="24"/>
        </w:rPr>
        <w:t xml:space="preserve">rgovačkom sudu u Zagrebu dana </w:t>
      </w:r>
      <w:r w:rsidR="00E255FC">
        <w:rPr>
          <w:sz w:val="24"/>
          <w:szCs w:val="24"/>
        </w:rPr>
        <w:t>11</w:t>
      </w:r>
      <w:r w:rsidR="004854D9">
        <w:rPr>
          <w:sz w:val="24"/>
          <w:szCs w:val="24"/>
        </w:rPr>
        <w:t>.</w:t>
      </w:r>
      <w:r w:rsidR="00E255FC">
        <w:rPr>
          <w:sz w:val="24"/>
          <w:szCs w:val="24"/>
        </w:rPr>
        <w:t xml:space="preserve"> listopada</w:t>
      </w:r>
      <w:r w:rsidR="004854D9">
        <w:rPr>
          <w:sz w:val="24"/>
          <w:szCs w:val="24"/>
        </w:rPr>
        <w:t xml:space="preserve"> 2018</w:t>
      </w:r>
      <w:r>
        <w:rPr>
          <w:sz w:val="24"/>
          <w:szCs w:val="24"/>
        </w:rPr>
        <w:t>.,</w:t>
      </w:r>
      <w:r w:rsidR="004854D9">
        <w:rPr>
          <w:sz w:val="24"/>
          <w:szCs w:val="24"/>
        </w:rPr>
        <w:t xml:space="preserve"> ponovno se napominje </w:t>
      </w:r>
      <w:r w:rsidR="00B9309C">
        <w:rPr>
          <w:sz w:val="24"/>
          <w:szCs w:val="24"/>
        </w:rPr>
        <w:t xml:space="preserve">kako </w:t>
      </w:r>
      <w:r w:rsidR="00E255FC">
        <w:rPr>
          <w:sz w:val="24"/>
          <w:szCs w:val="24"/>
        </w:rPr>
        <w:t xml:space="preserve">temeljem </w:t>
      </w:r>
      <w:r w:rsidR="00E255FC" w:rsidRPr="00E255FC">
        <w:rPr>
          <w:sz w:val="24"/>
          <w:szCs w:val="24"/>
        </w:rPr>
        <w:t xml:space="preserve">Zakona o financijskom poslovanju i </w:t>
      </w:r>
      <w:proofErr w:type="spellStart"/>
      <w:r w:rsidR="00E255FC" w:rsidRPr="00E255FC">
        <w:rPr>
          <w:sz w:val="24"/>
          <w:szCs w:val="24"/>
        </w:rPr>
        <w:t>predstečajnoj</w:t>
      </w:r>
      <w:proofErr w:type="spellEnd"/>
      <w:r w:rsidR="00E255FC" w:rsidRPr="00E255FC">
        <w:rPr>
          <w:sz w:val="24"/>
          <w:szCs w:val="24"/>
        </w:rPr>
        <w:t xml:space="preserve"> nagodbi ("Narodne novine" broj 108/12, 144/12, 81/13 i 112/13; dalje: ZFPPN)</w:t>
      </w:r>
      <w:r w:rsidR="00A0500A">
        <w:rPr>
          <w:sz w:val="24"/>
          <w:szCs w:val="24"/>
        </w:rPr>
        <w:t xml:space="preserve">, </w:t>
      </w:r>
      <w:r w:rsidR="00AC0446" w:rsidRPr="00AC0446">
        <w:rPr>
          <w:sz w:val="24"/>
          <w:szCs w:val="24"/>
        </w:rPr>
        <w:t xml:space="preserve">ne proizlazi ovlaštenje trgovačkog suda, </w:t>
      </w:r>
      <w:r w:rsidR="00A26B10">
        <w:rPr>
          <w:sz w:val="24"/>
          <w:szCs w:val="24"/>
        </w:rPr>
        <w:t>davati upute Financijskoj</w:t>
      </w:r>
      <w:r w:rsidR="00AC0446" w:rsidRPr="00AC0446">
        <w:rPr>
          <w:sz w:val="24"/>
          <w:szCs w:val="24"/>
        </w:rPr>
        <w:t xml:space="preserve"> agenciji kako postupati sa zapl</w:t>
      </w:r>
      <w:r w:rsidR="00A0500A">
        <w:rPr>
          <w:sz w:val="24"/>
          <w:szCs w:val="24"/>
        </w:rPr>
        <w:t>i</w:t>
      </w:r>
      <w:r w:rsidR="00AC0446" w:rsidRPr="00AC0446">
        <w:rPr>
          <w:sz w:val="24"/>
          <w:szCs w:val="24"/>
        </w:rPr>
        <w:t>jenjenim novčanim sredstvima</w:t>
      </w:r>
      <w:r w:rsidR="00A0500A">
        <w:rPr>
          <w:sz w:val="24"/>
          <w:szCs w:val="24"/>
        </w:rPr>
        <w:t>.</w:t>
      </w:r>
    </w:p>
    <w:p w:rsidRDefault="003F320D" w:rsidP="00A26B10" w:rsidR="003F320D">
      <w:pPr>
        <w:jc w:val="both"/>
        <w:rPr>
          <w:sz w:val="24"/>
          <w:szCs w:val="24"/>
        </w:rPr>
      </w:pPr>
    </w:p>
    <w:p w:rsidRDefault="003E76AD" w:rsidP="003E76AD" w:rsidR="003E76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0500A">
        <w:rPr>
          <w:sz w:val="24"/>
          <w:szCs w:val="24"/>
        </w:rPr>
        <w:t>12</w:t>
      </w:r>
      <w:r w:rsidR="00A26B10">
        <w:rPr>
          <w:sz w:val="24"/>
          <w:szCs w:val="24"/>
        </w:rPr>
        <w:t>.</w:t>
      </w:r>
      <w:r w:rsidR="00A0500A">
        <w:rPr>
          <w:sz w:val="24"/>
          <w:szCs w:val="24"/>
        </w:rPr>
        <w:t xml:space="preserve"> listopada</w:t>
      </w:r>
      <w:r w:rsidR="00A26B10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3E76AD" w:rsidP="003E76AD" w:rsidR="003E76AD" w:rsidRPr="002A46D6">
      <w:pPr>
        <w:jc w:val="center"/>
        <w:rPr>
          <w:sz w:val="24"/>
          <w:szCs w:val="24"/>
        </w:rPr>
      </w:pPr>
    </w:p>
    <w:p w:rsidRDefault="00CE4727" w:rsidP="00E91121" w:rsidR="006D26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46D6">
        <w:tab/>
      </w:r>
      <w:r w:rsidR="006D269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269F" w:rsidP="00E91121" w:rsidR="006D26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269F" w:rsidP="00E91121" w:rsidR="006D26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269F" w:rsidP="00E91121" w:rsidR="006D26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D269F" w:rsidP="00E91121" w:rsidR="006D26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4727" w:rsidP="006D269F" w:rsidR="00CE4727" w:rsidRPr="002A46D6">
      <w:pPr>
        <w:pStyle w:val="Tijeloteksta"/>
        <w:ind w:left="5760"/>
      </w:pPr>
    </w:p>
    <w:p w:rsidRDefault="001D2511" w:rsidP="00CE4727" w:rsidR="001D2511" w:rsidRPr="002A46D6">
      <w:pPr>
        <w:pStyle w:val="Tijeloteksta"/>
        <w:ind w:left="5760"/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p w:rsidRDefault="006D269F" w:rsidR="006D269F">
      <w:pPr>
        <w:rPr>
          <w:sz w:val="24"/>
          <w:szCs w:val="24"/>
        </w:rPr>
      </w:pPr>
    </w:p>
    <w:sectPr w:rsidSect="00516A2C" w:rsidR="006D269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46D6"/>
    <w:rsid w:val="002B13AE"/>
    <w:rsid w:val="002B5611"/>
    <w:rsid w:val="002C0E29"/>
    <w:rsid w:val="0033459C"/>
    <w:rsid w:val="003E0B94"/>
    <w:rsid w:val="003E76AD"/>
    <w:rsid w:val="003F320D"/>
    <w:rsid w:val="004854D9"/>
    <w:rsid w:val="00494BF5"/>
    <w:rsid w:val="004C6A58"/>
    <w:rsid w:val="004E5469"/>
    <w:rsid w:val="004F022B"/>
    <w:rsid w:val="00501D47"/>
    <w:rsid w:val="00516A2C"/>
    <w:rsid w:val="00547C09"/>
    <w:rsid w:val="00564481"/>
    <w:rsid w:val="00571A18"/>
    <w:rsid w:val="005B5B68"/>
    <w:rsid w:val="00614CF3"/>
    <w:rsid w:val="0064089D"/>
    <w:rsid w:val="0065484C"/>
    <w:rsid w:val="006A03F6"/>
    <w:rsid w:val="006D269F"/>
    <w:rsid w:val="006F1EBD"/>
    <w:rsid w:val="00712637"/>
    <w:rsid w:val="00770B84"/>
    <w:rsid w:val="00775FD2"/>
    <w:rsid w:val="00777576"/>
    <w:rsid w:val="007A6843"/>
    <w:rsid w:val="007B3F07"/>
    <w:rsid w:val="007F082E"/>
    <w:rsid w:val="008B6E62"/>
    <w:rsid w:val="008C4205"/>
    <w:rsid w:val="009457C8"/>
    <w:rsid w:val="009B0D2B"/>
    <w:rsid w:val="009E04F9"/>
    <w:rsid w:val="009E611E"/>
    <w:rsid w:val="009F122E"/>
    <w:rsid w:val="00A0500A"/>
    <w:rsid w:val="00A26B10"/>
    <w:rsid w:val="00AC0446"/>
    <w:rsid w:val="00B07CEE"/>
    <w:rsid w:val="00B46198"/>
    <w:rsid w:val="00B639DE"/>
    <w:rsid w:val="00B735C3"/>
    <w:rsid w:val="00B9309C"/>
    <w:rsid w:val="00BC36F4"/>
    <w:rsid w:val="00C10154"/>
    <w:rsid w:val="00C232EF"/>
    <w:rsid w:val="00C40C56"/>
    <w:rsid w:val="00C5594D"/>
    <w:rsid w:val="00C7395E"/>
    <w:rsid w:val="00CE4727"/>
    <w:rsid w:val="00D13D51"/>
    <w:rsid w:val="00D51828"/>
    <w:rsid w:val="00D6062E"/>
    <w:rsid w:val="00DE6DBE"/>
    <w:rsid w:val="00E255FC"/>
    <w:rsid w:val="00E359B8"/>
    <w:rsid w:val="00E429BE"/>
    <w:rsid w:val="00E560CF"/>
    <w:rsid w:val="00E61072"/>
    <w:rsid w:val="00E72D2A"/>
    <w:rsid w:val="00E8435A"/>
    <w:rsid w:val="00EC3333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6D269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61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1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6D269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E61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1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St-1541/2018-41</izvorni_sadrzaj>
    <derivirana_varijabla naziv="DomainObject.Oznaka_1">St-1541/2018-41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St-1541/2018</izvorni_sadrzaj>
    <derivirana_varijabla naziv="DomainObject.Predmet.OznakaBroj_1">St-1541/2018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DUBOVICA 7 d.o.o. za ugostiteljstvo, trgovinu i usluge</izvorni_sadrzaj>
    <derivirana_varijabla naziv="DomainObject.Predmet.ProtustrankaFormated_1">  DUBOVICA 7 d.o.o. za ugostiteljstvo, trgovinu i usluge</derivirana_varijabla>
  </DomainObject.Predmet.ProtustrankaFormated>
  <DomainObject.Predmet.ProtustrankaFormatedOIB>
    <izvorni_sadrzaj>  DUBOVICA 7 d.o.o. za ugostiteljstvo, trgovinu i usluge, OIB 61190072891</izvorni_sadrzaj>
    <derivirana_varijabla naziv="DomainObject.Predmet.ProtustrankaFormatedOIB_1">  DUBOVICA 7 d.o.o. za ugostiteljstvo, trgovinu i usluge, OIB 61190072891</derivirana_varijabla>
  </DomainObject.Predmet.ProtustrankaFormatedOIB>
  <DomainObject.Predmet.ProtustrankaFormatedWithAdress>
    <izvorni_sadrzaj> DUBOVICA 7 d.o.o. za ugostiteljstvo, trgovinu i usluge, Gundulićeva ulica 18, 10000 Zagreb</izvorni_sadrzaj>
    <derivirana_varijabla naziv="DomainObject.Predmet.ProtustrankaFormatedWithAdress_1"> DUBOVICA 7 d.o.o. za ugostiteljstvo, trgovinu i usluge, Gundulićeva ulica 18, 10000 Zagreb</derivirana_varijabla>
  </DomainObject.Predmet.ProtustrankaFormatedWithAdress>
  <DomainObject.Predmet.ProtustrankaFormatedWithAdressOIB>
    <izvorni_sadrzaj> DUBOVICA 7 d.o.o. za ugostiteljstvo, trgovinu i usluge, OIB 61190072891, Gundulićeva ulica 18, 10000 Zagreb</izvorni_sadrzaj>
    <derivirana_varijabla naziv="DomainObject.Predmet.ProtustrankaFormatedWithAdressOIB_1"> DUBOVICA 7 d.o.o. za ugostiteljstvo, trgovinu i usluge, OIB 61190072891, Gundulićeva ulica 18, 10000 Zagreb</derivirana_varijabla>
  </DomainObject.Predmet.ProtustrankaFormatedWithAdressOIB>
  <DomainObject.Predmet.ProtustrankaWithAdress>
    <izvorni_sadrzaj>DUBOVICA 7 d.o.o. za ugostiteljstvo, trgovinu i usluge Gundulićeva ulica 18, 10000 Zagreb</izvorni_sadrzaj>
    <derivirana_varijabla naziv="DomainObject.Predmet.ProtustrankaWithAdress_1">DUBOVICA 7 d.o.o. za ugostiteljstvo, trgovinu i usluge Gundulićeva ulica 18, 10000 Zagreb</derivirana_varijabla>
  </DomainObject.Predmet.ProtustrankaWithAdress>
  <DomainObject.Predmet.ProtustrankaWithAdressOIB>
    <izvorni_sadrzaj>DUBOVICA 7 d.o.o. za ugostiteljstvo, trgovinu i usluge, OIB 61190072891, Gundulićeva ulica 18, 10000 Zagreb</izvorni_sadrzaj>
    <derivirana_varijabla naziv="DomainObject.Predmet.ProtustrankaWithAdressOIB_1">DUBOVICA 7 d.o.o. za ugostiteljstvo, trgovinu i usluge, OIB 61190072891, Gundulićeva ulica 18, 10000 Zagreb</derivirana_varijabla>
  </DomainObject.Predmet.ProtustrankaWithAdressOIB>
  <DomainObject.Predmet.ProtustrankaNazivFormated>
    <izvorni_sadrzaj>DUBOVICA 7 d.o.o. za ugostiteljstvo, trgovinu i usluge</izvorni_sadrzaj>
    <derivirana_varijabla naziv="DomainObject.Predmet.ProtustrankaNazivFormated_1">DUBOVICA 7 d.o.o. za ugostiteljstvo, trgovinu i usluge</derivirana_varijabla>
  </DomainObject.Predmet.ProtustrankaNazivFormated>
  <DomainObject.Predmet.ProtustrankaNazivFormatedOIB>
    <izvorni_sadrzaj>DUBOVICA 7 d.o.o. za ugostiteljstvo, trgovinu i usluge, OIB 61190072891</izvorni_sadrzaj>
    <derivirana_varijabla naziv="DomainObject.Predmet.ProtustrankaNazivFormatedOIB_1">DUBOVICA 7 d.o.o. za ugostiteljstvo, trgovinu i usluge, OIB 61190072891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DUBOVICA 7 d.o.o. za ugostiteljstvo, trgovinu i usluge</izvorni_sadrzaj>
    <derivirana_varijabla naziv="DomainObject.Predmet.StrankaFormated_1">  DUBOVICA 7 d.o.o. za ugostiteljstvo, trgovinu i usluge</derivirana_varijabla>
  </DomainObject.Predmet.StrankaFormated>
  <DomainObject.Predmet.StrankaFormatedOIB>
    <izvorni_sadrzaj>  DUBOVICA 7 d.o.o. za ugostiteljstvo, trgovinu i usluge, OIB 61190072891</izvorni_sadrzaj>
    <derivirana_varijabla naziv="DomainObject.Predmet.StrankaFormatedOIB_1">  DUBOVICA 7 d.o.o. za ugostiteljstvo, trgovinu i usluge, OIB 61190072891</derivirana_varijabla>
  </DomainObject.Predmet.StrankaFormatedOIB>
  <DomainObject.Predmet.StrankaFormatedWithAdress>
    <izvorni_sadrzaj> DUBOVICA 7 d.o.o. za ugostiteljstvo, trgovinu i usluge, Gundulićeva ulica 18, 10000 Zagreb</izvorni_sadrzaj>
    <derivirana_varijabla naziv="DomainObject.Predmet.StrankaFormatedWithAdress_1"> DUBOVICA 7 d.o.o. za ugostiteljstvo, trgovinu i usluge, Gundulićeva ulica 18, 10000 Zagreb</derivirana_varijabla>
  </DomainObject.Predmet.StrankaFormatedWithAdress>
  <DomainObject.Predmet.StrankaFormatedWithAdressOIB>
    <izvorni_sadrzaj> DUBOVICA 7 d.o.o. za ugostiteljstvo, trgovinu i usluge, OIB 61190072891, Gundulićeva ulica 18, 10000 Zagreb</izvorni_sadrzaj>
    <derivirana_varijabla naziv="DomainObject.Predmet.StrankaFormatedWithAdressOIB_1"> DUBOVICA 7 d.o.o. za ugostiteljstvo, trgovinu i usluge, OIB 61190072891, Gundulićeva ulica 18, 10000 Zagreb</derivirana_varijabla>
  </DomainObject.Predmet.StrankaFormatedWithAdressOIB>
  <DomainObject.Predmet.StrankaWithAdress>
    <izvorni_sadrzaj>DUBOVICA 7 d.o.o. za ugostiteljstvo, trgovinu i usluge Gundulićeva ulica 18,10000 Zagreb</izvorni_sadrzaj>
    <derivirana_varijabla naziv="DomainObject.Predmet.StrankaWithAdress_1">DUBOVICA 7 d.o.o. za ugostiteljstvo, trgovinu i usluge Gundulićeva ulica 18,10000 Zagreb</derivirana_varijabla>
  </DomainObject.Predmet.StrankaWithAdress>
  <DomainObject.Predmet.StrankaWithAdressOIB>
    <izvorni_sadrzaj>DUBOVICA 7 d.o.o. za ugostiteljstvo, trgovinu i usluge, OIB 61190072891, Gundulićeva ulica 18,10000 Zagreb</izvorni_sadrzaj>
    <derivirana_varijabla naziv="DomainObject.Predmet.StrankaWithAdressOIB_1">DUBOVICA 7 d.o.o. za ugostiteljstvo, trgovinu i usluge, OIB 61190072891, Gundulićeva ulica 18,10000 Zagreb</derivirana_varijabla>
  </DomainObject.Predmet.StrankaWithAdressOIB>
  <DomainObject.Predmet.StrankaNazivFormated>
    <izvorni_sadrzaj>DUBOVICA 7 d.o.o. za ugostiteljstvo, trgovinu i usluge</izvorni_sadrzaj>
    <derivirana_varijabla naziv="DomainObject.Predmet.StrankaNazivFormated_1">DUBOVICA 7 d.o.o. za ugostiteljstvo, trgovinu i usluge</derivirana_varijabla>
  </DomainObject.Predmet.StrankaNazivFormated>
  <DomainObject.Predmet.StrankaNazivFormatedOIB>
    <izvorni_sadrzaj>DUBOVICA 7 d.o.o. za ugostiteljstvo, trgovinu i usluge, OIB 61190072891</izvorni_sadrzaj>
    <derivirana_varijabla naziv="DomainObject.Predmet.StrankaNazivFormatedOIB_1">DUBOVICA 7 d.o.o. za ugostiteljstvo, trgovinu i usluge, OIB 61190072891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DUBOVICA 7 d.o.o. za ugostiteljstvo, trgovinu i usluge</item>
    </izvorni_sadrzaj>
    <derivirana_varijabla naziv="DomainObject.Predmet.StrankaListFormated_1">
      <item>DUBOVICA 7 d.o.o. za ugostiteljstvo, trgovinu i usluge</item>
    </derivirana_varijabla>
  </DomainObject.Predmet.StrankaListFormated>
  <DomainObject.Predmet.StrankaListFormatedOIB>
    <izvorni_sadrzaj>
      <item>DUBOVICA 7 d.o.o. za ugostiteljstvo, trgovinu i usluge, OIB 61190072891</item>
    </izvorni_sadrzaj>
    <derivirana_varijabla naziv="DomainObject.Predmet.StrankaListFormatedOIB_1">
      <item>DUBOVICA 7 d.o.o. za ugostiteljstvo, trgovinu i usluge, OIB 61190072891</item>
    </derivirana_varijabla>
  </DomainObject.Predmet.StrankaListFormatedOIB>
  <DomainObject.Predmet.StrankaListFormatedWithAdress>
    <izvorni_sadrzaj>
      <item>DUBOVICA 7 d.o.o. za ugostiteljstvo, trgovinu i usluge, Gundulićeva ulica 18, 10000 Zagreb</item>
    </izvorni_sadrzaj>
    <derivirana_varijabla naziv="DomainObject.Predmet.StrankaListFormatedWithAdress_1">
      <item>DUBOVICA 7 d.o.o. za ugostiteljstvo, trgovinu i usluge, Gundulićeva ulica 18, 10000 Zagreb</item>
    </derivirana_varijabla>
  </DomainObject.Predmet.StrankaListFormatedWithAdress>
  <DomainObject.Predmet.StrankaListFormatedWithAdressOIB>
    <izvorni_sadrzaj>
      <item>DUBOVICA 7 d.o.o. za ugostiteljstvo, trgovinu i usluge, OIB 61190072891, Gundulićeva ulica 18, 10000 Zagreb</item>
    </izvorni_sadrzaj>
    <derivirana_varijabla naziv="DomainObject.Predmet.StrankaListFormatedWithAdressOIB_1">
      <item>DUBOVICA 7 d.o.o. za ugostiteljstvo, trgovinu i usluge, OIB 61190072891, Gundulićeva ulica 18, 10000 Zagreb</item>
    </derivirana_varijabla>
  </DomainObject.Predmet.StrankaListFormatedWithAdressOIB>
  <DomainObject.Predmet.StrankaListNazivFormated>
    <izvorni_sadrzaj>
      <item>DUBOVICA 7 d.o.o. za ugostiteljstvo, trgovinu i usluge</item>
    </izvorni_sadrzaj>
    <derivirana_varijabla naziv="DomainObject.Predmet.StrankaListNazivFormated_1">
      <item>DUBOVICA 7 d.o.o. za ugostiteljstvo, trgovinu i usluge</item>
    </derivirana_varijabla>
  </DomainObject.Predmet.StrankaListNazivFormated>
  <DomainObject.Predmet.StrankaListNazivFormatedOIB>
    <izvorni_sadrzaj>
      <item>DUBOVICA 7 d.o.o. za ugostiteljstvo, trgovinu i usluge, OIB 61190072891</item>
    </izvorni_sadrzaj>
    <derivirana_varijabla naziv="DomainObject.Predmet.StrankaListNazivFormatedOIB_1">
      <item>DUBOVICA 7 d.o.o. za ugostiteljstvo, trgovinu i usluge, OIB 61190072891</item>
    </derivirana_varijabla>
  </DomainObject.Predmet.StrankaListNazivFormatedOIB>
  <DomainObject.Predmet.ProtuStrankaListFormated>
    <izvorni_sadrzaj>
      <item>DUBOVICA 7 d.o.o. za ugostiteljstvo, trgovinu i usluge</item>
    </izvorni_sadrzaj>
    <derivirana_varijabla naziv="DomainObject.Predmet.ProtuStrankaListFormated_1">
      <item>DUBOVICA 7 d.o.o. za ugostiteljstvo, trgovinu i usluge</item>
    </derivirana_varijabla>
  </DomainObject.Predmet.ProtuStrankaListFormated>
  <DomainObject.Predmet.ProtuStrankaListFormatedOIB>
    <izvorni_sadrzaj>
      <item>DUBOVICA 7 d.o.o. za ugostiteljstvo, trgovinu i usluge, OIB 61190072891</item>
    </izvorni_sadrzaj>
    <derivirana_varijabla naziv="DomainObject.Predmet.ProtuStrankaListFormatedOIB_1">
      <item>DUBOVICA 7 d.o.o. za ugostiteljstvo, trgovinu i usluge, OIB 61190072891</item>
    </derivirana_varijabla>
  </DomainObject.Predmet.ProtuStrankaListFormatedOIB>
  <DomainObject.Predmet.ProtuStrankaListFormatedWithAdress>
    <izvorni_sadrzaj>
      <item>DUBOVICA 7 d.o.o. za ugostiteljstvo, trgovinu i usluge, Gundulićeva ulica 18, 10000 Zagreb</item>
    </izvorni_sadrzaj>
    <derivirana_varijabla naziv="DomainObject.Predmet.ProtuStrankaListFormatedWithAdress_1">
      <item>DUBOVICA 7 d.o.o. za ugostiteljstvo, trgovinu i usluge, Gundulićeva ulica 18, 10000 Zagreb</item>
    </derivirana_varijabla>
  </DomainObject.Predmet.ProtuStrankaListFormatedWithAdress>
  <DomainObject.Predmet.ProtuStrankaListFormatedWithAdressOIB>
    <izvorni_sadrzaj>
      <item>DUBOVICA 7 d.o.o. za ugostiteljstvo, trgovinu i usluge, OIB 61190072891, Gundulićeva ulica 18, 10000 Zagreb</item>
    </izvorni_sadrzaj>
    <derivirana_varijabla naziv="DomainObject.Predmet.ProtuStrankaListFormatedWithAdressOIB_1">
      <item>DUBOVICA 7 d.o.o. za ugostiteljstvo, trgovinu i usluge, OIB 61190072891, Gundulićeva ulica 18, 10000 Zagreb</item>
    </derivirana_varijabla>
  </DomainObject.Predmet.ProtuStrankaListFormatedWithAdressOIB>
  <DomainObject.Predmet.ProtuStrankaListNazivFormated>
    <izvorni_sadrzaj>
      <item>DUBOVICA 7 d.o.o. za ugostiteljstvo, trgovinu i usluge</item>
    </izvorni_sadrzaj>
    <derivirana_varijabla naziv="DomainObject.Predmet.ProtuStrankaListNazivFormated_1">
      <item>DUBOVICA 7 d.o.o. za ugostiteljstvo, trgovinu i usluge</item>
    </derivirana_varijabla>
  </DomainObject.Predmet.ProtuStrankaListNazivFormated>
  <DomainObject.Predmet.ProtuStrankaListNazivFormatedOIB>
    <izvorni_sadrzaj>
      <item>DUBOVICA 7 d.o.o. za ugostiteljstvo, trgovinu i usluge, OIB 61190072891</item>
    </izvorni_sadrzaj>
    <derivirana_varijabla naziv="DomainObject.Predmet.ProtuStrankaListNazivFormatedOIB_1">
      <item>DUBOVICA 7 d.o.o. za ugostiteljstvo, trgovinu i usluge, OIB 61190072891</item>
    </derivirana_varijabla>
  </DomainObject.Predmet.ProtuStrankaListNazivFormatedOIB>
  <DomainObject.Predmet.OstaliListFormated>
    <izvorni_sadrzaj>
      <item>MARKO GRACIN</item>
      <item>FINA ZAGREB</item>
      <item>RH Ministarstvo financija</item>
      <item>ŽDO Zagreb</item>
      <item>Pavle Fellner</item>
    </izvorni_sadrzaj>
    <derivirana_varijabla naziv="DomainObject.Predmet.OstaliListFormated_1">
      <item>MARKO GRACIN</item>
      <item>FINA ZAGREB</item>
      <item>RH Ministarstvo financija</item>
      <item>ŽDO Zagreb</item>
      <item>Pavle Fellner</item>
    </derivirana_varijabla>
  </DomainObject.Predmet.OstaliListFormated>
  <DomainObject.Predmet.OstaliListFormatedOIB>
    <izvorni_sadrzaj>
      <item>MARKO GRACIN</item>
      <item>FINA ZAGREB, OIB 85821130368</item>
      <item>RH Ministarstvo financija, OIB 18683136487</item>
      <item>ŽDO Zagreb, OIB 16488001145</item>
      <item>Pavle Fellner, OIB 66210646862</item>
    </izvorni_sadrzaj>
    <derivirana_varijabla naziv="DomainObject.Predmet.OstaliListFormatedOIB_1">
      <item>MARKO GRACIN</item>
      <item>FINA ZAGREB, OIB 85821130368</item>
      <item>RH Ministarstvo financija, OIB 18683136487</item>
      <item>ŽDO Zagreb, OIB 16488001145</item>
      <item>Pavle Fellner, OIB 66210646862</item>
    </derivirana_varijabla>
  </DomainObject.Predmet.OstaliListFormatedOIB>
  <DomainObject.Predmet.OstaliListFormatedWithAdress>
    <izvorni_sadrzaj>
      <item>MARKO GRACIN, FRA ANDRIJE KAČIĆA MIOŠIĆA 12, 10000 Zagreb</item>
      <item>FINA ZAGREB, Ul. grada Vukovara 70, 10000 Zagreb</item>
      <item>RH Ministarstvo financija, Av. Dubrovnik 32, 10000 Zagreb</item>
      <item>ŽDO Zagreb</item>
      <item>Pavle Fellner, Jurišićeva 1a, 10000 Zagreb</item>
    </izvorni_sadrzaj>
    <derivirana_varijabla naziv="DomainObject.Predmet.OstaliListFormatedWithAdress_1">
      <item>MARKO GRACIN, FRA ANDRIJE KAČIĆA MIOŠIĆA 12, 10000 Zagreb</item>
      <item>FINA ZAGREB, Ul. grada Vukovara 70, 10000 Zagreb</item>
      <item>RH Ministarstvo financija, Av. Dubrovnik 32, 10000 Zagreb</item>
      <item>ŽDO Zagreb</item>
      <item>Pavle Fellner, Jurišićeva 1a, 10000 Zagreb</item>
    </derivirana_varijabla>
  </DomainObject.Predmet.OstaliListFormatedWithAdress>
  <DomainObject.Predmet.OstaliListFormatedWithAdressOIB>
    <izvorni_sadrzaj>
      <item>MARKO GRACIN, FRA ANDRIJE KAČIĆA MIOŠIĆA 12, 10000 Zagreb</item>
      <item>FINA ZAGREB, OIB 85821130368, Ul. grada Vukovara 70, 10000 Zagreb</item>
      <item>RH Ministarstvo financija, OIB 18683136487, Av. Dubrovnik 32, 10000 Zagreb</item>
      <item>ŽDO Zagreb, OIB 16488001145</item>
      <item>Pavle Fellner, OIB 66210646862, Jurišićeva 1a, 10000 Zagreb</item>
    </izvorni_sadrzaj>
    <derivirana_varijabla naziv="DomainObject.Predmet.OstaliListFormatedWithAdressOIB_1">
      <item>MARKO GRACIN, FRA ANDRIJE KAČIĆA MIOŠIĆA 12, 10000 Zagreb</item>
      <item>FINA ZAGREB, OIB 85821130368, Ul. grada Vukovara 70, 10000 Zagreb</item>
      <item>RH Ministarstvo financija, OIB 18683136487, Av. Dubrovnik 32, 10000 Zagreb</item>
      <item>ŽDO Zagreb, OIB 16488001145</item>
      <item>Pavle Fellner, OIB 66210646862, Jurišićeva 1a, 10000 Zagreb</item>
    </derivirana_varijabla>
  </DomainObject.Predmet.OstaliListFormatedWithAdressOIB>
  <DomainObject.Predmet.OstaliListNazivFormated>
    <izvorni_sadrzaj>
      <item>MARKO GRACIN</item>
      <item>FINA ZAGREB</item>
      <item>RH Ministarstvo financija</item>
      <item>ŽDO Zagreb</item>
      <item>Pavle Fellner</item>
    </izvorni_sadrzaj>
    <derivirana_varijabla naziv="DomainObject.Predmet.OstaliListNazivFormated_1">
      <item>MARKO GRACIN</item>
      <item>FINA ZAGREB</item>
      <item>RH Ministarstvo financija</item>
      <item>ŽDO Zagreb</item>
      <item>Pavle Fellner</item>
    </derivirana_varijabla>
  </DomainObject.Predmet.OstaliListNazivFormated>
  <DomainObject.Predmet.OstaliListNazivFormatedOIB>
    <izvorni_sadrzaj>
      <item>MARKO GRACIN</item>
      <item>FINA ZAGREB, OIB 85821130368</item>
      <item>RH Ministarstvo financija, OIB 18683136487</item>
      <item>ŽDO Zagreb, OIB 16488001145</item>
      <item>Pavle Fellner, OIB 66210646862</item>
    </izvorni_sadrzaj>
    <derivirana_varijabla naziv="DomainObject.Predmet.OstaliListNazivFormatedOIB_1">
      <item>MARKO GRACIN</item>
      <item>FINA ZAGREB, OIB 85821130368</item>
      <item>RH Ministarstvo financija, OIB 18683136487</item>
      <item>ŽDO Zagreb, OIB 16488001145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St-1541/2018-41</izvorni_sadrzaj>
    <derivirana_varijabla naziv="DomainObject.PoslovniBrojDokumenta_1">St-1541/2018-41</derivirana_varijabla>
  </DomainObject.PoslovniBrojDokumenta>
  <DomainObject.Predmet.StrankaIDrugi>
    <izvorni_sadrzaj>DUBOVICA 7 d.o.o. za ugostiteljstvo, trgovinu i usluge</izvorni_sadrzaj>
    <derivirana_varijabla naziv="DomainObject.Predmet.StrankaIDrugi_1">DUBOVICA 7 d.o.o. za ugostiteljstvo, trgovinu i usluge</derivirana_varijabla>
  </DomainObject.Predmet.StrankaIDrugi>
  <DomainObject.Predmet.ProtustrankaIDrugi>
    <izvorni_sadrzaj>DUBOVICA 7 d.o.o. za ugostiteljstvo, trgovinu i usluge</izvorni_sadrzaj>
    <derivirana_varijabla naziv="DomainObject.Predmet.ProtustrankaIDrugi_1">DUBOVICA 7 d.o.o. za ugostiteljstvo, trgovinu i usluge</derivirana_varijabla>
  </DomainObject.Predmet.ProtustrankaIDrugi>
  <DomainObject.Predmet.StrankaIDrugiAdressOIB>
    <izvorni_sadrzaj>DUBOVICA 7 d.o.o. za ugostiteljstvo, trgovinu i usluge, OIB 61190072891, Gundulićeva ulica 18, 10000 Zagreb</izvorni_sadrzaj>
    <derivirana_varijabla naziv="DomainObject.Predmet.StrankaIDrugiAdressOIB_1">DUBOVICA 7 d.o.o. za ugostiteljstvo, trgovinu i usluge, OIB 61190072891, Gundulićeva ulica 18, 10000 Zagreb</derivirana_varijabla>
  </DomainObject.Predmet.StrankaIDrugiAdressOIB>
  <DomainObject.Predmet.ProtustrankaIDrugiAdressOIB>
    <izvorni_sadrzaj>DUBOVICA 7 d.o.o. za ugostiteljstvo, trgovinu i usluge, OIB 61190072891, Gundulićeva ulica 18, 10000 Zagreb</izvorni_sadrzaj>
    <derivirana_varijabla naziv="DomainObject.Predmet.ProtustrankaIDrugiAdressOIB_1">DUBOVICA 7 d.o.o. za ugostiteljstvo, trgovinu i usluge, OIB 61190072891, Gundulićeva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DUBOVICA 7 d.o.o. za ugostiteljstvo, trgovinu i usluge</item>
      <item>DUBOVICA 7 d.o.o. za ugostiteljstvo, trgovinu i usluge</item>
      <item>MARKO GRACIN</item>
      <item>FINA ZAGREB</item>
      <item>RH Ministarstvo financija</item>
      <item>ŽDO Zagreb</item>
      <item>Pavle Fellner</item>
    </izvorni_sadrzaj>
    <derivirana_varijabla naziv="DomainObject.Predmet.SudioniciListNaziv_1">
      <item>DUBOVICA 7 d.o.o. za ugostiteljstvo, trgovinu i usluge</item>
      <item>DUBOVICA 7 d.o.o. za ugostiteljstvo, trgovinu i usluge</item>
      <item>MARKO GRACIN</item>
      <item>FINA ZAGREB</item>
      <item>RH Ministarstvo financija</item>
      <item>ŽDO Zagreb</item>
      <item>Pavle Fellner</item>
    </derivirana_varijabla>
  </DomainObject.Predmet.SudioniciListNaziv>
  <DomainObject.Predmet.SudioniciListAdressOIB>
    <izvorni_sadrzaj>
      <item>DUBOVICA 7 d.o.o. za ugostiteljstvo, trgovinu i usluge, OIB 61190072891, Gundulićeva ulica 18,10000 Zagreb</item>
      <item>DUBOVICA 7 d.o.o. za ugostiteljstvo, trgovinu i usluge, OIB 61190072891, Gundulićeva ulica 18,10000 Zagreb</item>
      <item>MARKO GRACIN, FRA ANDRIJE KAČIĆA MIOŠIĆA 12,10000 Zagreb</item>
      <item>FINA ZAGREB, OIB 85821130368, Ul. grada Vukovara 70,10000 Zagreb</item>
      <item>RH Ministarstvo financija, OIB 18683136487, Av. Dubrovnik 32,10000 Zagreb</item>
      <item>ŽDO Zagreb, OIB 16488001145</item>
      <item>Pavle Fellner, OIB 66210646862, Jurišićeva 1a,10000 Zagreb</item>
    </izvorni_sadrzaj>
    <derivirana_varijabla naziv="DomainObject.Predmet.SudioniciListAdressOIB_1">
      <item>DUBOVICA 7 d.o.o. za ugostiteljstvo, trgovinu i usluge, OIB 61190072891, Gundulićeva ulica 18,10000 Zagreb</item>
      <item>DUBOVICA 7 d.o.o. za ugostiteljstvo, trgovinu i usluge, OIB 61190072891, Gundulićeva ulica 18,10000 Zagreb</item>
      <item>MARKO GRACIN, FRA ANDRIJE KAČIĆA MIOŠIĆA 12,10000 Zagreb</item>
      <item>FINA ZAGREB, OIB 85821130368, Ul. grada Vukovara 70,10000 Zagreb</item>
      <item>RH Ministarstvo financija, OIB 18683136487, Av. Dubrovnik 32,10000 Zagreb</item>
      <item>ŽDO Zagreb, OIB 16488001145</item>
      <item>Pavle Fellner, OIB 66210646862, Jurišićeva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61190072891</item>
      <item>, OIB 61190072891</item>
      <item>, OIB null</item>
      <item>, OIB 85821130368</item>
      <item>, OIB 18683136487</item>
      <item>, OIB 16488001145</item>
      <item>, OIB 66210646862</item>
    </izvorni_sadrzaj>
    <derivirana_varijabla naziv="DomainObject.Predmet.SudioniciListNazivOIB_1">
      <item>, OIB 61190072891</item>
      <item>, OIB 61190072891</item>
      <item>, OIB null</item>
      <item>, OIB 85821130368</item>
      <item>, OIB 18683136487</item>
      <item>, OIB 16488001145</item>
      <item>, OIB 66210646862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St-1541/2018-39</izvorni_sadrzaj>
    <derivirana_varijabla naziv="DomainObject.PredzadnjaOdlukaIzPredmeta.Oznaka_1">St-1541/2018-39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</properties:Words>
  <properties:Characters>592</properties:Characters>
  <properties:Lines>50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2018-10-12T11:35:00Z</dcterms:created>
  <dc:creator>nmarkovic</dc:creator>
  <cp:lastModifiedBy>Jadranka Zelić</cp:lastModifiedBy>
  <cp:lastPrinted>2018-10-15T07:13:00Z</cp:lastPrinted>
  <dcterms:modified xmlns:xsi="http://www.w3.org/2001/XMLSchema-instance" xsi:type="dcterms:W3CDTF">2018-10-15T07:14:00Z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St-1541/2018-41 / Odluka - Dopis (56._dopis_FINI-_dubovica_12.10.2018.2018)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