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92bf7" w14:paraId="d692bf7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1B3AB3">
        <w:t>38</w:t>
      </w:r>
      <w:r w:rsidR="004A5EB9">
        <w:t>9</w:t>
      </w:r>
      <w:r w:rsidR="00245588">
        <w:t>/16-</w:t>
      </w:r>
      <w:r w:rsidR="001B3AB3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6B178D">
        <w:t>DOMUS d.o.o., Stankovci, Stankovci bb, Stankovci, OIB: 44175572009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6B178D">
        <w:t>21</w:t>
      </w:r>
      <w:r w:rsidR="00805D5C">
        <w:t>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6B178D">
        <w:t>DOMUS d.o.o., Stankovci, Stankovci bb, Stankovci, OIB: 44175572009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50074C" w:rsidP="00A70A5D" w:rsidR="00A70A5D">
      <w:pPr>
        <w:jc w:val="center"/>
      </w:pPr>
      <w:r>
        <w:t>19.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6B178D">
        <w:t>11</w:t>
      </w:r>
      <w:r w:rsidR="00A70A5D">
        <w:t>,</w:t>
      </w:r>
      <w:r w:rsidR="006B178D">
        <w:t>05</w:t>
      </w:r>
      <w:r w:rsidR="00A70A5D" w:rsidRPr="00F60CD9">
        <w:t xml:space="preserve"> sati kod ovog suda, Ulica Franje Tuđmana br. 35, sudnica br, </w:t>
      </w:r>
      <w:r w:rsidR="00A70A5D">
        <w:t>26/</w:t>
      </w:r>
      <w:r w:rsidR="00A70A5D" w:rsidRPr="00F60CD9">
        <w:t>I.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50074C" w:rsidP="00A70A5D" w:rsidR="00A70A5D">
      <w:pPr>
        <w:pStyle w:val="Odlomakpopisa"/>
        <w:ind w:left="0"/>
        <w:jc w:val="center"/>
      </w:pPr>
      <w:r>
        <w:t>19.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6B178D">
        <w:t>11</w:t>
      </w:r>
      <w:r w:rsidR="00B26EB5">
        <w:t>,</w:t>
      </w:r>
      <w:r w:rsidR="006B178D">
        <w:t>10</w:t>
      </w:r>
      <w:r w:rsidR="00631438" w:rsidRPr="00F60CD9">
        <w:t xml:space="preserve"> </w:t>
      </w:r>
      <w:r w:rsidR="00A70A5D" w:rsidRPr="00F60CD9">
        <w:t xml:space="preserve">sati kod ovog suda, Ulica Franje Tuđmana br. 35, sudnica br, </w:t>
      </w:r>
      <w:r w:rsidR="00A70A5D">
        <w:t>26/</w:t>
      </w:r>
      <w:r w:rsidR="00A70A5D" w:rsidRPr="00F60CD9">
        <w:t>I.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6B178D">
        <w:t>DOMUS d.o.o., Stankovci</w:t>
      </w:r>
      <w:r w:rsidR="00ED6162" w:rsidRPr="004E0D54">
        <w:t>, navodeći da</w:t>
      </w:r>
      <w:r w:rsidR="00245588">
        <w:t xml:space="preserve"> dužnik na dan </w:t>
      </w:r>
      <w:r w:rsidR="0016449D">
        <w:t>1. rujna 201</w:t>
      </w:r>
      <w:r w:rsidR="00DF0175">
        <w:t>5</w:t>
      </w:r>
      <w:r w:rsidR="00245588">
        <w:t xml:space="preserve">. u Očevidniku redoslijeda osnova za plaćanje ima evidentirane neizvršene osnove za plaćanje u neprekinutom razdoblju od </w:t>
      </w:r>
      <w:r w:rsidR="006B178D">
        <w:t>736</w:t>
      </w:r>
      <w:r w:rsidR="00245588">
        <w:t xml:space="preserve"> dan</w:t>
      </w:r>
      <w:r w:rsidR="0044566F">
        <w:t>a</w:t>
      </w:r>
      <w:r w:rsidR="00245588">
        <w:t xml:space="preserve"> </w:t>
      </w:r>
      <w:r w:rsidR="00245588" w:rsidRPr="00067D16">
        <w:t xml:space="preserve">u iznosu od </w:t>
      </w:r>
      <w:r w:rsidR="006B178D">
        <w:t>81.799,66</w:t>
      </w:r>
      <w:r w:rsidR="00245588" w:rsidRPr="00067D16">
        <w:t xml:space="preserve"> kun</w:t>
      </w:r>
      <w:r w:rsidR="0016449D">
        <w:t>a</w:t>
      </w:r>
      <w:r w:rsidR="00673D65">
        <w:t xml:space="preserve">, te da ima </w:t>
      </w:r>
      <w:r w:rsidR="0016449D">
        <w:t>jednog</w:t>
      </w:r>
      <w:r w:rsidR="00673D65">
        <w:t xml:space="preserve"> zaposlenika</w:t>
      </w:r>
      <w:r w:rsidR="00245588">
        <w:t xml:space="preserve">.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</w:t>
      </w:r>
      <w:r w:rsidR="002A72E9" w:rsidRPr="00577846">
        <w:lastRenderedPageBreak/>
        <w:t>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6B178D">
        <w:t>21</w:t>
      </w:r>
      <w:r w:rsidR="00805D5C">
        <w:t>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6B178D">
        <w:t>DOMUS d.o.o., Stankovci</w:t>
      </w:r>
      <w:r w:rsidR="0016449D" w:rsidRPr="00F60CD9">
        <w:t xml:space="preserve"> </w:t>
      </w:r>
      <w:r w:rsidR="0020610B" w:rsidRPr="00F60CD9">
        <w:t>i za član</w:t>
      </w:r>
      <w:r w:rsidR="006B178D">
        <w:t>ove</w:t>
      </w:r>
      <w:r w:rsidR="0020610B" w:rsidRPr="00F60CD9">
        <w:t xml:space="preserve"> uprave s upozorenjem</w:t>
      </w:r>
    </w:p>
    <w:p w:rsidRDefault="006B178D" w:rsidP="00E73C36" w:rsidR="0020610B" w:rsidRPr="006B178D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DRAGAN-MIRKO KLIŠANIN iz Stankovaca, Stankovci 0</w:t>
      </w:r>
      <w:r w:rsidR="00245588">
        <w:t xml:space="preserve"> </w:t>
      </w:r>
      <w:r w:rsidR="00F60CD9">
        <w:t>-</w:t>
      </w:r>
      <w:r w:rsidR="00012186">
        <w:t xml:space="preserve"> uz upozorenje na adresu </w:t>
      </w:r>
    </w:p>
    <w:p w:rsidRDefault="006B178D" w:rsidP="00E73C36" w:rsidR="006B178D" w:rsidRPr="00E73C36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 xml:space="preserve">UWE STAHS iz Njemačke, Herrsching a.Ammersee, Schmidschneiderstr. 11 </w:t>
      </w:r>
      <w:r>
        <w:t>- uz upozorenje na adresu</w:t>
      </w:r>
      <w:r w:rsidR="00096A11">
        <w:t xml:space="preserve"> društva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1438" w:rsidP="003C6ABB" w:rsidR="003C6ABB" w:rsidRPr="00F60CD9">
    <w:pPr>
      <w:jc w:val="right"/>
    </w:pPr>
    <w:r>
      <w:fldChar w:fldCharType="begin"/>
    </w:r>
    <w:r>
      <w:instrText>PAGE   \* MERGEFORMAT</w:instrText>
    </w:r>
    <w:r>
      <w:fldChar w:fldCharType="separate"/>
    </w:r>
    <w:r w:rsidR="000A1F76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</w:r>
    <w:r w:rsidR="003C6ABB">
      <w:t>Posl. br.: 1 St-</w:t>
    </w:r>
    <w:r w:rsidR="001303E2">
      <w:t>38</w:t>
    </w:r>
    <w:r w:rsidR="004A5EB9">
      <w:t>9</w:t>
    </w:r>
    <w:r w:rsidR="001B3AB3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A11"/>
    <w:rsid w:val="00096B99"/>
    <w:rsid w:val="000A1F76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5792"/>
    <w:rsid w:val="001B3AB3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73C36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A1F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1F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1F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1F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1F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A1F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1F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1F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1F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1F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St-389/2016</izvorni_sadrzaj>
    <derivirana_varijabla naziv="DomainObject.Predmet.OznakaBroj_1">St-389/2016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DOMUS d.o.o. za projektiranje i građenje</izvorni_sadrzaj>
    <derivirana_varijabla naziv="DomainObject.Predmet.ProtustrankaFormated_1">  DOMUS d.o.o. za projektiranje i građenje</derivirana_varijabla>
  </DomainObject.Predmet.ProtustrankaFormated>
  <DomainObject.Predmet.ProtustrankaFormatedOIB>
    <izvorni_sadrzaj>  DOMUS d.o.o. za projektiranje i građenje, OIB 44175572009</izvorni_sadrzaj>
    <derivirana_varijabla naziv="DomainObject.Predmet.ProtustrankaFormatedOIB_1">  DOMUS d.o.o. za projektiranje i građenje, OIB 44175572009</derivirana_varijabla>
  </DomainObject.Predmet.ProtustrankaFormatedOIB>
  <DomainObject.Predmet.ProtustrankaFormatedWithAdress>
    <izvorni_sadrzaj> DOMUS d.o.o. za projektiranje i građenje, Stankovci/bb, 23422 Stankovci</izvorni_sadrzaj>
    <derivirana_varijabla naziv="DomainObject.Predmet.ProtustrankaFormatedWithAdress_1"> DOMUS d.o.o. za projektiranje i građenje, Stankovci/bb, 23422 Stankovci</derivirana_varijabla>
  </DomainObject.Predmet.ProtustrankaFormatedWithAdress>
  <DomainObject.Predmet.ProtustrankaFormatedWithAdressOIB>
    <izvorni_sadrzaj> DOMUS d.o.o. za projektiranje i građenje, OIB 44175572009, Stankovci/bb, 23422 Stankovci</izvorni_sadrzaj>
    <derivirana_varijabla naziv="DomainObject.Predmet.ProtustrankaFormatedWithAdressOIB_1"> DOMUS d.o.o. za projektiranje i građenje, OIB 44175572009, Stankovci/bb, 23422 Stankovci</derivirana_varijabla>
  </DomainObject.Predmet.ProtustrankaFormatedWithAdressOIB>
  <DomainObject.Predmet.ProtustrankaWithAdress>
    <izvorni_sadrzaj>DOMUS d.o.o. za projektiranje i građenje Stankovci/bb, 23422 Stankovci</izvorni_sadrzaj>
    <derivirana_varijabla naziv="DomainObject.Predmet.ProtustrankaWithAdress_1">DOMUS d.o.o. za projektiranje i građenje Stankovci/bb, 23422 Stankovci</derivirana_varijabla>
  </DomainObject.Predmet.ProtustrankaWithAdress>
  <DomainObject.Predmet.ProtustrankaWithAdressOIB>
    <izvorni_sadrzaj>DOMUS d.o.o. za projektiranje i građenje, OIB 44175572009, Stankovci/bb, 23422 Stankovci</izvorni_sadrzaj>
    <derivirana_varijabla naziv="DomainObject.Predmet.ProtustrankaWithAdressOIB_1">DOMUS d.o.o. za projektiranje i građenje, OIB 44175572009, Stankovci/bb, 23422 Stankovci</derivirana_varijabla>
  </DomainObject.Predmet.ProtustrankaWithAdressOIB>
  <DomainObject.Predmet.ProtustrankaNazivFormated>
    <izvorni_sadrzaj>DOMUS d.o.o. za projektiranje i građenje</izvorni_sadrzaj>
    <derivirana_varijabla naziv="DomainObject.Predmet.ProtustrankaNazivFormated_1">DOMUS d.o.o. za projektiranje i građenje</derivirana_varijabla>
  </DomainObject.Predmet.ProtustrankaNazivFormated>
  <DomainObject.Predmet.ProtustrankaNazivFormatedOIB>
    <izvorni_sadrzaj>DOMUS d.o.o. za projektiranje i građenje, OIB 44175572009</izvorni_sadrzaj>
    <derivirana_varijabla naziv="DomainObject.Predmet.ProtustrankaNazivFormatedOIB_1">DOMUS d.o.o. za projektiranje i građenje, OIB 44175572009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81799.66</izvorni_sadrzaj>
    <derivirana_varijabla naziv="DomainObject.Predmet.TrenutnaVrijednost_1">81799.66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DOMUS d.o.o. za projektiranje i građenje</item>
    </izvorni_sadrzaj>
    <derivirana_varijabla naziv="DomainObject.Predmet.ProtuStrankaListFormated_1">
      <item>DOMUS d.o.o. za projektiranje i građenje</item>
    </derivirana_varijabla>
  </DomainObject.Predmet.ProtuStrankaListFormated>
  <DomainObject.Predmet.ProtuStrankaListFormatedOIB>
    <izvorni_sadrzaj>
      <item>DOMUS d.o.o. za projektiranje i građenje, OIB 44175572009</item>
    </izvorni_sadrzaj>
    <derivirana_varijabla naziv="DomainObject.Predmet.ProtuStrankaListFormatedOIB_1">
      <item>DOMUS d.o.o. za projektiranje i građenje, OIB 44175572009</item>
    </derivirana_varijabla>
  </DomainObject.Predmet.ProtuStrankaListFormatedOIB>
  <DomainObject.Predmet.ProtuStrankaListFormatedWithAdress>
    <izvorni_sadrzaj>
      <item>DOMUS d.o.o. za projektiranje i građenje, Stankovci/bb, 23422 Stankovci</item>
    </izvorni_sadrzaj>
    <derivirana_varijabla naziv="DomainObject.Predmet.ProtuStrankaListFormatedWithAdress_1">
      <item>DOMUS d.o.o. za projektiranje i građenje, Stankovci/bb, 23422 Stankovci</item>
    </derivirana_varijabla>
  </DomainObject.Predmet.ProtuStrankaListFormatedWithAdress>
  <DomainObject.Predmet.ProtuStrankaListFormatedWithAdressOIB>
    <izvorni_sadrzaj>
      <item>DOMUS d.o.o. za projektiranje i građenje, OIB 44175572009, Stankovci/bb, 23422 Stankovci</item>
    </izvorni_sadrzaj>
    <derivirana_varijabla naziv="DomainObject.Predmet.ProtuStrankaListFormatedWithAdressOIB_1">
      <item>DOMUS d.o.o. za projektiranje i građenje, OIB 44175572009, Stankovci/bb, 23422 Stankovci</item>
    </derivirana_varijabla>
  </DomainObject.Predmet.ProtuStrankaListFormatedWithAdressOIB>
  <DomainObject.Predmet.ProtuStrankaListNazivFormated>
    <izvorni_sadrzaj>
      <item>DOMUS d.o.o. za projektiranje i građenje</item>
    </izvorni_sadrzaj>
    <derivirana_varijabla naziv="DomainObject.Predmet.ProtuStrankaListNazivFormated_1">
      <item>DOMUS d.o.o. za projektiranje i građenje</item>
    </derivirana_varijabla>
  </DomainObject.Predmet.ProtuStrankaListNazivFormated>
  <DomainObject.Predmet.ProtuStrankaListNazivFormatedOIB>
    <izvorni_sadrzaj>
      <item>DOMUS d.o.o. za projektiranje i građenje, OIB 44175572009</item>
    </izvorni_sadrzaj>
    <derivirana_varijabla naziv="DomainObject.Predmet.ProtuStrankaListNazivFormatedOIB_1">
      <item>DOMUS d.o.o. za projektiranje i građenje, OIB 44175572009</item>
    </derivirana_varijabla>
  </DomainObject.Predmet.ProtuStrankaListNazivFormatedOIB>
  <DomainObject.Predmet.OstaliListFormated>
    <izvorni_sadrzaj>
      <item>Dragan-mirko Klišanin</item>
      <item>UWE STAHS</item>
    </izvorni_sadrzaj>
    <derivirana_varijabla naziv="DomainObject.Predmet.OstaliListFormated_1">
      <item>Dragan-mirko Klišanin</item>
      <item>UWE STAHS</item>
    </derivirana_varijabla>
  </DomainObject.Predmet.OstaliListFormated>
  <DomainObject.Predmet.OstaliListFormatedOIB>
    <izvorni_sadrzaj>
      <item>Dragan-mirko Klišanin, OIB 57153761763</item>
      <item>UWE STAHS</item>
    </izvorni_sadrzaj>
    <derivirana_varijabla naziv="DomainObject.Predmet.OstaliListFormatedOIB_1">
      <item>Dragan-mirko Klišanin, OIB 57153761763</item>
      <item>UWE STAHS</item>
    </derivirana_varijabla>
  </DomainObject.Predmet.OstaliListFormatedOIB>
  <DomainObject.Predmet.OstaliListFormatedWithAdress>
    <izvorni_sadrzaj>
      <item>Dragan-mirko Klišanin, Stankovci 160, 23422 Stankovci</item>
      <item>UWE STAHS, Schmidschneiderstr. 11, Herrsching a.Ammersee</item>
    </izvorni_sadrzaj>
    <derivirana_varijabla naziv="DomainObject.Predmet.OstaliListFormatedWithAdress_1">
      <item>Dragan-mirko Klišanin, Stankovci 160, 23422 Stankovci</item>
      <item>UWE STAHS, Schmidschneiderstr. 11, Herrsching a.Ammersee</item>
    </derivirana_varijabla>
  </DomainObject.Predmet.OstaliListFormatedWithAdress>
  <DomainObject.Predmet.OstaliListFormatedWithAdressOIB>
    <izvorni_sadrzaj>
      <item>Dragan-mirko Klišanin, OIB 57153761763, Stankovci 160, 23422 Stankovci</item>
      <item>UWE STAHS, Schmidschneiderstr. 11, Herrsching a.Ammersee</item>
    </izvorni_sadrzaj>
    <derivirana_varijabla naziv="DomainObject.Predmet.OstaliListFormatedWithAdressOIB_1">
      <item>Dragan-mirko Klišanin, OIB 57153761763, Stankovci 160, 23422 Stankovci</item>
      <item>UWE STAHS, Schmidschneiderstr. 11, Herrsching a.Ammersee</item>
    </derivirana_varijabla>
  </DomainObject.Predmet.OstaliListFormatedWithAdressOIB>
  <DomainObject.Predmet.OstaliListNazivFormated>
    <izvorni_sadrzaj>
      <item>Dragan-mirko Klišanin</item>
      <item>UWE STAHS</item>
    </izvorni_sadrzaj>
    <derivirana_varijabla naziv="DomainObject.Predmet.OstaliListNazivFormated_1">
      <item>Dragan-mirko Klišanin</item>
      <item>UWE STAHS</item>
    </derivirana_varijabla>
  </DomainObject.Predmet.OstaliListNazivFormated>
  <DomainObject.Predmet.OstaliListNazivFormatedOIB>
    <izvorni_sadrzaj>
      <item>Dragan-mirko Klišanin, OIB 57153761763</item>
      <item>UWE STAHS</item>
    </izvorni_sadrzaj>
    <derivirana_varijabla naziv="DomainObject.Predmet.OstaliListNazivFormatedOIB_1">
      <item>Dragan-mirko Klišanin, OIB 57153761763</item>
      <item>UWE STAHS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DOMUS d.o.o. za projektiranje i građenje</izvorni_sadrzaj>
    <derivirana_varijabla naziv="DomainObject.Predmet.ProtustrankaIDrugi_1">DOMUS d.o.o. za projektiranje i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DOMUS d.o.o. za projektiranje i građenje, OIB 44175572009, Stankovci/bb, 23422 Stankovci</izvorni_sadrzaj>
    <derivirana_varijabla naziv="DomainObject.Predmet.ProtustrankaIDrugiAdressOIB_1">DOMUS d.o.o. za projektiranje i građenje, OIB 44175572009, Stankovci/bb, 23422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DOMUS d.o.o. za projektiranje i građenje</item>
      <item>Dragan-mirko Klišanin</item>
      <item>UWE STAHS</item>
    </izvorni_sadrzaj>
    <derivirana_varijabla naziv="DomainObject.Predmet.SudioniciListNaziv_1">
      <item>FINA</item>
      <item>DOMUS d.o.o. za projektiranje i građenje</item>
      <item>Dragan-mirko Klišanin</item>
      <item>UWE STAHS</item>
    </derivirana_varijabla>
  </DomainObject.Predmet.SudioniciListNaziv>
  <DomainObject.Predmet.SudioniciListAdressOIB>
    <izvorni_sadrzaj>
      <item>FINA, OIB 85821130368</item>
      <item>DOMUS d.o.o. za projektiranje i građenje, OIB 44175572009, Stankovci/bb,23422 Stankovci</item>
      <item>Dragan-mirko Klišanin, OIB 57153761763, Stankovci 160,23422 Stankovci</item>
      <item>UWE STAHS, Schmidschneiderstr. 11,Herrsching a.Ammersee</item>
    </izvorni_sadrzaj>
    <derivirana_varijabla naziv="DomainObject.Predmet.SudioniciListAdressOIB_1">
      <item>FINA, OIB 85821130368</item>
      <item>DOMUS d.o.o. za projektiranje i građenje, OIB 44175572009, Stankovci/bb,23422 Stankovci</item>
      <item>Dragan-mirko Klišanin, OIB 57153761763, Stankovci 160,23422 Stankovci</item>
      <item>UWE STAHS, Schmidschneiderstr. 11,Herrsching a.Ammersee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44175572009</item>
      <item>, OIB 57153761763</item>
      <item>, OIB null</item>
    </izvorni_sadrzaj>
    <derivirana_varijabla naziv="DomainObject.Predmet.SudioniciListNazivOIB_1">
      <item>, OIB 85821130368</item>
      <item>, OIB 44175572009</item>
      <item>, OIB 57153761763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A56527-116D-4FA6-9A6A-059FEDAB26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365</properties:Words>
  <properties:Characters>1962</properties:Characters>
  <properties:Lines>77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2016-03-21T07:29:00Z</dcterms:created>
  <dc:creator>Administrator</dc:creator>
  <cp:lastModifiedBy>wsadmin</cp:lastModifiedBy>
  <cp:lastPrinted>2016-03-18T09:50:00Z</cp:lastPrinted>
  <dcterms:modified xmlns:xsi="http://www.w3.org/2001/XMLSchema-instance" xsi:type="dcterms:W3CDTF">2016-03-21T13:59:00Z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