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457b" w14:paraId="f85457b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081AFD" w:rsidP="000E261F" w:rsidR="000E261F" w:rsidRPr="00180EFA">
      <w:pPr>
        <w:jc w:val="right"/>
      </w:pPr>
      <w:r w:rsidRPr="00081AFD">
        <w:t>87. St-2761/2018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DA0CFE" w:rsidP="000E261F" w:rsidR="00DA0CFE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DA0CFE" w:rsidP="000E261F" w:rsidR="00DA0CFE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081AFD" w:rsidRPr="00081AFD">
        <w:t>FINANCIJSKE AGENCIJE, OIB 85821130368, Zagreb, Ulica grada Vukovara 70, za otvaranje stečajnog postupka nad dužnikom STEFAN RANGELOV j.d.o.o., OIB 62561674718, Sisak, Nikole Šipuša 6</w:t>
      </w:r>
      <w:r w:rsidR="00081AFD">
        <w:t>, 31. svibnja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081AFD" w:rsidRPr="00081AFD">
        <w:rPr>
          <w:lang w:val="pt-BR"/>
        </w:rPr>
        <w:t>STEFAN RANGELOV j.d.o.o., OIB 62561674718, Sisak, Nikole Šipuša 6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081AFD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81AFD">
        <w:t>2761-18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83754D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761655">
        <w:t>29. listopada 2018</w:t>
      </w:r>
      <w:r w:rsidR="00103798" w:rsidRPr="00103798">
        <w:t xml:space="preserve">. u Očevidniku redoslijeda osnova za plaćanje ima evidentirane </w:t>
      </w:r>
      <w:r w:rsidR="00103798" w:rsidRPr="0083754D">
        <w:t xml:space="preserve">neizvršene osnove za plaćanje u neprekinutom razdoblju od 120 dana, u ukupnom iznosu od </w:t>
      </w:r>
      <w:r w:rsidR="0083754D" w:rsidRPr="0083754D">
        <w:t xml:space="preserve">21.226,41 </w:t>
      </w:r>
      <w:r w:rsidR="00103798" w:rsidRPr="0083754D">
        <w:t xml:space="preserve">kn, kao i da dužnik ima </w:t>
      </w:r>
      <w:r w:rsidR="00BE39D6" w:rsidRPr="0083754D">
        <w:t>1</w:t>
      </w:r>
      <w:r w:rsidR="00103798" w:rsidRPr="0083754D">
        <w:t xml:space="preserve"> zaposlen</w:t>
      </w:r>
      <w:r w:rsidR="00BE39D6" w:rsidRPr="0083754D">
        <w:t>og</w:t>
      </w:r>
      <w:r w:rsidR="005C6B01" w:rsidRPr="0083754D">
        <w:t xml:space="preserve">. </w:t>
      </w:r>
      <w:r w:rsidR="00103798" w:rsidRPr="0083754D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7B39BC">
        <w:t>31.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7B39BC">
        <w:t xml:space="preserve"> za plaćanje s kamatom iznosi 21.770,62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7B39BC">
      <w:pPr>
        <w:pStyle w:val="Tijeloteksta"/>
        <w:ind w:firstLine="708"/>
      </w:pPr>
      <w:r w:rsidRPr="007B39BC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7B39BC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7B39BC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7B39BC">
        <w:t xml:space="preserve">Pri tome se napominje da iz prijedloga za otvaranje stečajnog postupka, kao i iz Očevidnika neizvršenih osnova za plaćanje na dan </w:t>
      </w:r>
      <w:r w:rsidR="007B39BC" w:rsidRPr="007B39BC">
        <w:t>31. svibnja</w:t>
      </w:r>
      <w:r w:rsidR="000D2ADB" w:rsidRPr="007B39BC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 w:rsidRPr="007B39BC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7B39BC" w:rsidP="00852270" w:rsidR="00852270" w:rsidRPr="00180EFA">
      <w:pPr>
        <w:pStyle w:val="Tijeloteksta"/>
        <w:jc w:val="center"/>
      </w:pPr>
      <w:r>
        <w:t>Zagreb, 31. svibnja</w:t>
      </w:r>
      <w:r w:rsidR="00852270" w:rsidRPr="00180EFA">
        <w:t xml:space="preserve"> 2019.</w:t>
      </w:r>
    </w:p>
    <w:p w:rsidRDefault="00852270" w:rsidP="00852270" w:rsidR="00852270">
      <w:pPr>
        <w:pStyle w:val="Tijeloteksta"/>
        <w:jc w:val="center"/>
      </w:pPr>
    </w:p>
    <w:p w:rsidRDefault="00DA0CFE" w:rsidP="00852270" w:rsidR="00DA0CFE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A0CFE" w:rsidP="00852270" w:rsidR="00DA0CFE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681A72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081AFD" w:rsidRPr="00081AFD">
      <w:t>87. St-2761/2018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81AFD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0B22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1A72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61655"/>
    <w:rsid w:val="0079202A"/>
    <w:rsid w:val="007A38D3"/>
    <w:rsid w:val="007B068E"/>
    <w:rsid w:val="007B39BC"/>
    <w:rsid w:val="007D4CA6"/>
    <w:rsid w:val="007E6A6F"/>
    <w:rsid w:val="007F7963"/>
    <w:rsid w:val="00816E52"/>
    <w:rsid w:val="008342EE"/>
    <w:rsid w:val="00836A69"/>
    <w:rsid w:val="0083754D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A0CFE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0030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0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0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St-2761/2018-15</izvorni_sadrzaj>
    <derivirana_varijabla naziv="DomainObject.Oznaka_1">St-2761/2018-15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St-2761/2018</izvorni_sadrzaj>
    <derivirana_varijabla naziv="DomainObject.Predmet.OznakaBroj_1">St-2761/2018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STEFAN RANGELOV j.d.o.o. za usluge zastupanog po punomoćniku Stefan Ognyanov Rangelov</izvorni_sadrzaj>
    <derivirana_varijabla naziv="DomainObject.Predmet.ProtustrankaFormated_1">  STEFAN RANGELOV j.d.o.o. za usluge zastupanog po punomoćniku Stefan Ognyanov Rangelov</derivirana_varijabla>
  </DomainObject.Predmet.ProtustrankaFormated>
  <DomainObject.Predmet.ProtustrankaFormatedOIB>
    <izvorni_sadrzaj>  STEFAN RANGELOV j.d.o.o. za usluge, OIB 62561674718 zastupanog po punomoćniku Stefan Ognyanov Rangelov</izvorni_sadrzaj>
    <derivirana_varijabla naziv="DomainObject.Predmet.ProtustrankaFormatedOIB_1">  STEFAN RANGELOV j.d.o.o. za usluge, OIB 62561674718 zastupanog po punomoćniku Stefan Ognyanov Rangelov</derivirana_varijabla>
  </DomainObject.Predmet.ProtustrankaFormatedOIB>
  <DomainObject.Predmet.ProtustrankaFormatedWithAdress>
    <izvorni_sadrzaj> STEFAN RANGELOV j.d.o.o. za usluge, Nikole Šipuša 6, 44000 Sisak zastupanog po punomoćniku Stefan Ognyanov Rangelov</izvorni_sadrzaj>
    <derivirana_varijabla naziv="DomainObject.Predmet.ProtustrankaFormatedWithAdress_1"> STEFAN RANGELOV j.d.o.o. za usluge, Nikole Šipuša 6, 44000 Sisak zastupanog po punomoćniku Stefan Ognyanov Rangelov</derivirana_varijabla>
  </DomainObject.Predmet.ProtustrankaFormatedWithAdress>
  <DomainObject.Predmet.ProtustrankaFormatedWithAdressOIB>
    <izvorni_sadrzaj> STEFAN RANGELOV j.d.o.o. za usluge, OIB 62561674718, Nikole Šipuša 6, 44000 Sisak zastupanog po punomoćniku Stefan Ognyanov Rangelov</izvorni_sadrzaj>
    <derivirana_varijabla naziv="DomainObject.Predmet.ProtustrankaFormatedWithAdressOIB_1"> STEFAN RANGELOV j.d.o.o. za usluge, OIB 62561674718, Nikole Šipuša 6, 44000 Sisak zastupanog po punomoćniku Stefan Ognyanov Rangelov</derivirana_varijabla>
  </DomainObject.Predmet.ProtustrankaFormatedWithAdressOIB>
  <DomainObject.Predmet.ProtustrankaWithAdress>
    <izvorni_sadrzaj>STEFAN RANGELOV j.d.o.o. za usluge Nikole Šipuša 6, 44000 Sisak</izvorni_sadrzaj>
    <derivirana_varijabla naziv="DomainObject.Predmet.ProtustrankaWithAdress_1">STEFAN RANGELOV j.d.o.o. za usluge Nikole Šipuša 6, 44000 Sisak</derivirana_varijabla>
  </DomainObject.Predmet.ProtustrankaWithAdress>
  <DomainObject.Predmet.ProtustrankaWithAdressOIB>
    <izvorni_sadrzaj>STEFAN RANGELOV j.d.o.o. za usluge, OIB 62561674718, Nikole Šipuša 6, 44000 Sisak</izvorni_sadrzaj>
    <derivirana_varijabla naziv="DomainObject.Predmet.ProtustrankaWithAdressOIB_1">STEFAN RANGELOV j.d.o.o. za usluge, OIB 62561674718, Nikole Šipuša 6, 44000 Sisak</derivirana_varijabla>
  </DomainObject.Predmet.ProtustrankaWithAdressOIB>
  <DomainObject.Predmet.ProtustrankaNazivFormated>
    <izvorni_sadrzaj>STEFAN RANGELOV j.d.o.o. za usluge</izvorni_sadrzaj>
    <derivirana_varijabla naziv="DomainObject.Predmet.ProtustrankaNazivFormated_1">STEFAN RANGELOV j.d.o.o. za usluge</derivirana_varijabla>
  </DomainObject.Predmet.ProtustrankaNazivFormated>
  <DomainObject.Predmet.ProtustrankaNazivFormatedOIB>
    <izvorni_sadrzaj>STEFAN RANGELOV j.d.o.o. za usluge, OIB 62561674718</izvorni_sadrzaj>
    <derivirana_varijabla naziv="DomainObject.Predmet.ProtustrankaNazivFormatedOIB_1">STEFAN RANGELOV j.d.o.o. za usluge, OIB 62561674718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STEFAN RANGELOV j.d.o.o. za usluge zastupanog po punomoćniku Stefan Ognyanov Rangelov</item>
    </izvorni_sadrzaj>
    <derivirana_varijabla naziv="DomainObject.Predmet.ProtuStrankaListFormated_1">
      <item>STEFAN RANGELOV j.d.o.o. za usluge zastupanog po punomoćniku Stefan Ognyanov Rangelov</item>
    </derivirana_varijabla>
  </DomainObject.Predmet.ProtuStrankaListFormated>
  <DomainObject.Predmet.ProtuStrankaListFormatedOIB>
    <izvorni_sadrzaj>
      <item>STEFAN RANGELOV j.d.o.o. za usluge, OIB 62561674718 zastupanog po punomoćniku Stefan Ognyanov Rangelov</item>
    </izvorni_sadrzaj>
    <derivirana_varijabla naziv="DomainObject.Predmet.ProtuStrankaListFormatedOIB_1">
      <item>STEFAN RANGELOV j.d.o.o. za usluge, OIB 62561674718 zastupanog po punomoćniku Stefan Ognyanov Rangelov</item>
    </derivirana_varijabla>
  </DomainObject.Predmet.ProtuStrankaListFormatedOIB>
  <DomainObject.Predmet.ProtuStrankaListFormatedWithAdress>
    <izvorni_sadrzaj>
      <item>STEFAN RANGELOV j.d.o.o. za usluge, Nikole Šipuša 6, 44000 Sisak zastupanog po punomoćniku Stefan Ognyanov Rangelov</item>
    </izvorni_sadrzaj>
    <derivirana_varijabla naziv="DomainObject.Predmet.ProtuStrankaListFormatedWithAdress_1">
      <item>STEFAN RANGELOV j.d.o.o. za usluge, Nikole Šipuša 6, 44000 Sisak zastupanog po punomoćniku Stefan Ognyanov Rangelov</item>
    </derivirana_varijabla>
  </DomainObject.Predmet.ProtuStrankaListFormatedWithAdress>
  <DomainObject.Predmet.ProtuStrankaListFormatedWithAdressOIB>
    <izvorni_sadrzaj>
      <item>STEFAN RANGELOV j.d.o.o. za usluge, OIB 62561674718, Nikole Šipuša 6, 44000 Sisak zastupanog po punomoćniku Stefan Ognyanov Rangelov</item>
    </izvorni_sadrzaj>
    <derivirana_varijabla naziv="DomainObject.Predmet.ProtuStrankaListFormatedWithAdressOIB_1">
      <item>STEFAN RANGELOV j.d.o.o. za usluge, OIB 62561674718, Nikole Šipuša 6, 44000 Sisak zastupanog po punomoćniku Stefan Ognyanov Rangelov</item>
    </derivirana_varijabla>
  </DomainObject.Predmet.ProtuStrankaListFormatedWithAdressOIB>
  <DomainObject.Predmet.ProtuStrankaListNazivFormated>
    <izvorni_sadrzaj>
      <item>STEFAN RANGELOV j.d.o.o. za usluge</item>
    </izvorni_sadrzaj>
    <derivirana_varijabla naziv="DomainObject.Predmet.ProtuStrankaListNazivFormated_1">
      <item>STEFAN RANGELOV j.d.o.o. za usluge</item>
    </derivirana_varijabla>
  </DomainObject.Predmet.ProtuStrankaListNazivFormated>
  <DomainObject.Predmet.ProtuStrankaListNazivFormatedOIB>
    <izvorni_sadrzaj>
      <item>STEFAN RANGELOV j.d.o.o. za usluge, OIB 62561674718</item>
    </izvorni_sadrzaj>
    <derivirana_varijabla naziv="DomainObject.Predmet.ProtuStrankaListNazivFormatedOIB_1">
      <item>STEFAN RANGELOV j.d.o.o. za usluge, OIB 62561674718</item>
    </derivirana_varijabla>
  </DomainObject.Predmet.ProtuStrankaListNazivFormatedOIB>
  <DomainObject.Predmet.OstaliListFormated>
    <izvorni_sadrzaj>
      <item>Stefan Ognyanov Rangelov punomoćnik sudionika u postupku STEFAN RANGELOV j.d.o.o. za usluge</item>
      <item>Raiffeisenbank Austria d.d.</item>
    </izvorni_sadrzaj>
    <derivirana_varijabla naziv="DomainObject.Predmet.OstaliListFormated_1">
      <item>Stefan Ognyanov Rangelov punomoćnik sudionika u postupku STEFAN RANGELOV j.d.o.o. za usluge</item>
      <item>Raiffeisenbank Austria d.d.</item>
    </derivirana_varijabla>
  </DomainObject.Predmet.OstaliListFormated>
  <DomainObject.Predmet.OstaliListFormatedOIB>
    <izvorni_sadrzaj>
      <item>Stefan Ognyanov Rangelov, OIB 36725209281 punomoćnik sudionika u postupku STEFAN RANGELOV j.d.o.o. za usluge</item>
      <item>Raiffeisenbank Austria d.d., OIB 53056966535</item>
    </izvorni_sadrzaj>
    <derivirana_varijabla naziv="DomainObject.Predmet.OstaliListFormatedOIB_1">
      <item>Stefan Ognyanov Rangelov, OIB 36725209281 punomoćnik sudionika u postupku STEFAN RANGELOV j.d.o.o. za usluge</item>
      <item>Raiffeisenbank Austria d.d., OIB 53056966535</item>
    </derivirana_varijabla>
  </DomainObject.Predmet.OstaliListFormatedOIB>
  <DomainObject.Predmet.OstaliListFormatedWithAdress>
    <izvorni_sadrzaj>
      <item>Stefan Ognyanov Rangelov, Kiril I Metodi 0001, Samokov punomoćnik sudionika u postupku STEFAN RANGELOV j.d.o.o. za usluge</item>
      <item>Raiffeisenbank Austria d.d., Magazinska cesta 69, 10000 Zagreb</item>
    </izvorni_sadrzaj>
    <derivirana_varijabla naziv="DomainObject.Predmet.OstaliListFormatedWithAdress_1">
      <item>Stefan Ognyanov Rangelov, Kiril I Metodi 0001, Samokov punomoćnik sudionika u postupku STEFAN RANGELOV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Stefan Ognyanov Rangelov, OIB 36725209281, Kiril I Metodi 0001, Samokov punomoćnik sudionika u postupku STEFAN RANGELOV j.d.o.o. za usluge</item>
      <item>Raiffeisenbank Austria d.d., OIB 53056966535, Magazinska cesta 69, 10000 Zagreb</item>
    </izvorni_sadrzaj>
    <derivirana_varijabla naziv="DomainObject.Predmet.OstaliListFormatedWithAdressOIB_1">
      <item>Stefan Ognyanov Rangelov, OIB 36725209281, Kiril I Metodi 0001, Samokov punomoćnik sudionika u postupku STEFAN RANGELOV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Stefan Ognyanov Rangelov</item>
      <item>Raiffeisenbank Austria d.d.</item>
    </izvorni_sadrzaj>
    <derivirana_varijabla naziv="DomainObject.Predmet.OstaliListNazivFormated_1">
      <item>Stefan Ognyanov Rangelov</item>
      <item>Raiffeisenbank Austria d.d.</item>
    </derivirana_varijabla>
  </DomainObject.Predmet.OstaliListNazivFormated>
  <DomainObject.Predmet.OstaliListNazivFormatedOIB>
    <izvorni_sadrzaj>
      <item>Stefan Ognyanov Rangelov, OIB 36725209281</item>
      <item>Raiffeisenbank Austria d.d., OIB 53056966535</item>
    </izvorni_sadrzaj>
    <derivirana_varijabla naziv="DomainObject.Predmet.OstaliListNazivFormatedOIB_1">
      <item>Stefan Ognyanov Rangelov, OIB 36725209281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St-2761/2018-15</izvorni_sadrzaj>
    <derivirana_varijabla naziv="DomainObject.PoslovniBrojDokumenta_1">St-2761/2018-15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STEFAN RANGELOV j.d.o.o. za usluge</izvorni_sadrzaj>
    <derivirana_varijabla naziv="DomainObject.Predmet.ProtustrankaIDrugi_1">STEFAN RANGELOV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STEFAN RANGELOV j.d.o.o. za usluge, OIB 62561674718, Nikole Šipuša 6, 44000 Sisak</izvorni_sadrzaj>
    <derivirana_varijabla naziv="DomainObject.Predmet.ProtustrankaIDrugiAdressOIB_1">STEFAN RANGELOV j.d.o.o. za usluge, OIB 62561674718, Nikole Šipuša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STEFAN RANGELOV j.d.o.o. za usluge</item>
      <item>Stefan Ognyanov Rangelov</item>
      <item>Raiffeisenbank Austria d.d.</item>
    </izvorni_sadrzaj>
    <derivirana_varijabla naziv="DomainObject.Predmet.SudioniciListNaziv_1">
      <item>FINA Regionalni centar Zagreb</item>
      <item>STEFAN RANGELOV j.d.o.o. za usluge</item>
      <item>Stefan Ognyanov Rangelov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STEFAN RANGELOV j.d.o.o. za usluge, OIB 62561674718, Nikole Šipuša 6,44000 Sisak</item>
      <item>Stefan Ognyanov Rangelov, OIB 36725209281, Kiril I Metodi 0001,Samokov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STEFAN RANGELOV j.d.o.o. za usluge, OIB 62561674718, Nikole Šipuša 6,44000 Sisak</item>
      <item>Stefan Ognyanov Rangelov, OIB 36725209281, Kiril I Metodi 0001,Samokov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62561674718</item>
      <item>, OIB 36725209281</item>
      <item>, OIB 53056966535</item>
    </izvorni_sadrzaj>
    <derivirana_varijabla naziv="DomainObject.Predmet.SudioniciListNazivOIB_1">
      <item>, OIB 85821130368</item>
      <item>, OIB 62561674718</item>
      <item>, OIB 36725209281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2019.</izvorni_sadrzaj>
    <derivirana_varijabla naziv="DomainObject.Predmet.DatumZadnjeOdrzaneSudskeRadnje_1">31. svibnja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St-2761/2018-10</izvorni_sadrzaj>
    <derivirana_varijabla naziv="DomainObject.PredzadnjaOdlukaIzPredmeta.Oznaka_1">St-2761/2018-10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A801F-0744-420E-8B3B-27C1A0F5B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4980</properties:Characters>
  <properties:Lines>113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2019-05-31T07:55:00Z</cp:lastPrinted>
  <dcterms:modified xmlns:xsi="http://www.w3.org/2001/XMLSchema-instance" xsi:type="dcterms:W3CDTF">2019-05-31T07:55:00Z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St-2761/2018-15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