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5f51" w14:paraId="b675f51" w:rsidRDefault="00D46324" w:rsidR="00D46324">
      <w:pPr>
        <w15:collapsed w:val="false"/>
        <w:rPr>
          <w:rFonts w:cs="Courier New" w:hAnsi="Courier New" w:ascii="Courier New"/>
          <w:b/>
        </w:rPr>
      </w:pPr>
      <w:bookmarkStart w:name="_GoBack" w:id="0"/>
      <w:bookmarkEnd w:id="0"/>
    </w:p>
    <w:p w:rsidRDefault="00EC71E6" w:rsidR="00EC71E6">
      <w:pPr>
        <w:rPr>
          <w:rFonts w:cs="Courier New" w:hAnsi="Courier New" w:ascii="Courier New"/>
          <w:b/>
        </w:rPr>
      </w:pPr>
    </w:p>
    <w:p w:rsidRDefault="00D95DAD" w:rsidR="00D95DAD">
      <w:pPr>
        <w:rPr>
          <w:rFonts w:cs="Courier New" w:hAnsi="Courier New" w:ascii="Courier New"/>
          <w:b/>
        </w:rPr>
      </w:pPr>
    </w:p>
    <w:p w:rsidRDefault="00EC2F0D" w:rsidR="00EC2F0D"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467F8D">
        <w:rPr>
          <w:b/>
        </w:rPr>
        <w:tab/>
        <w:t xml:space="preserve">          </w:t>
      </w:r>
      <w:r w:rsidRPr="009A6899">
        <w:rPr>
          <w:b/>
        </w:rPr>
        <w:t xml:space="preserve"> </w:t>
      </w:r>
      <w:proofErr w:type="spellStart"/>
      <w:r w:rsidR="00084318" w:rsidRPr="009A6899">
        <w:t>72.</w:t>
      </w:r>
      <w:r w:rsidR="0005449E" w:rsidRPr="009A6899">
        <w:t>S</w:t>
      </w:r>
      <w:r w:rsidR="001F1D83">
        <w:t>t</w:t>
      </w:r>
      <w:proofErr w:type="spellEnd"/>
      <w:r w:rsidR="00305284">
        <w:t>-</w:t>
      </w:r>
      <w:proofErr w:type="spellStart"/>
      <w:r w:rsidR="00305284">
        <w:t>5554</w:t>
      </w:r>
      <w:proofErr w:type="spellEnd"/>
      <w:r w:rsidR="00305284">
        <w:t>/</w:t>
      </w:r>
      <w:proofErr w:type="spellStart"/>
      <w:r w:rsidR="00305284">
        <w:t>2016</w:t>
      </w:r>
      <w:proofErr w:type="spellEnd"/>
      <w:r w:rsidR="00467F8D">
        <w:t>-</w:t>
      </w:r>
      <w:proofErr w:type="spellStart"/>
      <w:r w:rsidR="00467F8D">
        <w:t>62</w:t>
      </w:r>
      <w:proofErr w:type="spellEnd"/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EC2F0D" w:rsidP="000D00E5" w:rsidR="00EC2F0D">
      <w:pPr>
        <w:jc w:val="center"/>
      </w:pPr>
      <w:r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305284" w:rsidR="00305284" w:rsidRPr="000D7E78">
      <w:pPr>
        <w:jc w:val="both"/>
      </w:pPr>
      <w:r w:rsidRPr="009A6899">
        <w:tab/>
      </w:r>
      <w:r w:rsidR="00305284" w:rsidRPr="005966BD">
        <w:rPr>
          <w:lang w:val="pt-BR"/>
        </w:rPr>
        <w:t xml:space="preserve">Trgovački sud u Zagrebu, po sucu Nikoli Ribariću, u stečajnom postupku nad dužnikom VINICI – MURTER d.o.o.  u stečaju, OIB: 06965340596, Savska </w:t>
      </w:r>
      <w:r w:rsidR="00305284">
        <w:rPr>
          <w:lang w:val="pt-BR"/>
        </w:rPr>
        <w:t>cesta 183, 10000 Zagreb, dana 2</w:t>
      </w:r>
      <w:r w:rsidR="00162DD1">
        <w:rPr>
          <w:lang w:val="pt-BR"/>
        </w:rPr>
        <w:t>6</w:t>
      </w:r>
      <w:r w:rsidR="00305284" w:rsidRPr="005966BD">
        <w:rPr>
          <w:lang w:val="pt-BR"/>
        </w:rPr>
        <w:t>.</w:t>
      </w:r>
      <w:r w:rsidR="00305284">
        <w:rPr>
          <w:lang w:val="pt-BR"/>
        </w:rPr>
        <w:t xml:space="preserve"> ožujka</w:t>
      </w:r>
      <w:r w:rsidR="00305284" w:rsidRPr="005966BD">
        <w:rPr>
          <w:lang w:val="pt-BR"/>
        </w:rPr>
        <w:t xml:space="preserve"> 201</w:t>
      </w:r>
      <w:r w:rsidR="00305284">
        <w:rPr>
          <w:lang w:val="pt-BR"/>
        </w:rPr>
        <w:t>8</w:t>
      </w:r>
      <w:r w:rsidR="00305284" w:rsidRPr="005966BD">
        <w:rPr>
          <w:lang w:val="pt-BR"/>
        </w:rPr>
        <w:t xml:space="preserve">., </w:t>
      </w:r>
    </w:p>
    <w:p w:rsidRDefault="001F1D83" w:rsidP="001F1D83" w:rsidR="001F1D83">
      <w:pPr>
        <w:pStyle w:val="Tijeloteksta"/>
        <w:ind w:firstLine="720"/>
      </w:pPr>
    </w:p>
    <w:p w:rsidRDefault="009A6899" w:rsidP="00314C0B" w:rsidR="009A6899" w:rsidRPr="009A6899"/>
    <w:p w:rsidRDefault="00D95DAD" w:rsidP="00D95DAD" w:rsidR="00D95DAD" w:rsidRPr="009A6899">
      <w:pPr>
        <w:jc w:val="center"/>
        <w:rPr>
          <w:b/>
        </w:rPr>
      </w:pPr>
      <w:r w:rsidRPr="009A6899">
        <w:rPr>
          <w:b/>
        </w:rPr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B82F82" w:rsidR="00B82F82">
      <w:pPr>
        <w:ind w:firstLine="708"/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</w:t>
      </w:r>
      <w:r w:rsidR="001F1D83">
        <w:t>,</w:t>
      </w:r>
      <w:r w:rsidR="00DD43A4">
        <w:t xml:space="preserve"> </w:t>
      </w:r>
      <w:r w:rsidR="001F1D83">
        <w:t>u roku od 8 dana</w:t>
      </w:r>
      <w:r w:rsidR="00B82F82">
        <w:t>,</w:t>
      </w:r>
      <w:r w:rsidR="001F1D83">
        <w:t xml:space="preserve"> od dana primitka zaključka, dostaviti </w:t>
      </w:r>
      <w:r w:rsidR="00B82F82" w:rsidRPr="009A6899">
        <w:t>izvješće o tijeku stečajnog postupka</w:t>
      </w:r>
      <w:r w:rsidR="00B82F82">
        <w:t xml:space="preserve"> </w:t>
      </w:r>
    </w:p>
    <w:p w:rsidRDefault="00084318" w:rsidP="00084318" w:rsidR="00084318" w:rsidRPr="009A6899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B82F82">
        <w:t>2</w:t>
      </w:r>
      <w:r w:rsidR="00162DD1">
        <w:t>6</w:t>
      </w:r>
      <w:r w:rsidR="009A6899">
        <w:t>.</w:t>
      </w:r>
      <w:r w:rsidR="00B82F82">
        <w:t xml:space="preserve"> ožujka</w:t>
      </w:r>
      <w:r w:rsidRPr="009A6899">
        <w:t xml:space="preserve"> 20</w:t>
      </w:r>
      <w:r w:rsidR="00084318" w:rsidRPr="009A6899">
        <w:t>1</w:t>
      </w:r>
      <w:r w:rsidR="00B82F82">
        <w:t>8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314C0B" w:rsidP="00E91121" w:rsidR="00EC2F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EC2F0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2F0D" w:rsidP="00B82F82" w:rsidR="006B7B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B7B9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B7B9B" w:rsidP="006B7B9B" w:rsidR="006B7B9B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B7B9B" w:rsidR="006B7B9B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Jadranka Zelić</w:t>
      </w:r>
    </w:p>
    <w:p w:rsidRDefault="00EC2F0D" w:rsidP="00B82F82" w:rsidR="00EC2F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056B" w:rsidP="0038056B" w:rsidR="003805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056B" w:rsidP="0038056B" w:rsidR="003805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19. </w:t>
      </w:r>
      <w:proofErr w:type="spellStart"/>
      <w:r>
        <w:t>toč</w:t>
      </w:r>
      <w:proofErr w:type="spellEnd"/>
      <w:r>
        <w:t>. 7 SZ-a)</w:t>
      </w:r>
    </w:p>
    <w:p w:rsidRDefault="0038056B" w:rsidP="0038056B" w:rsidR="003805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056B" w:rsidP="0038056B" w:rsidR="0038056B">
      <w:r>
        <w:tab/>
        <w:t xml:space="preserve"> </w:t>
      </w:r>
    </w:p>
    <w:p w:rsidRDefault="00EC2F0D" w:rsidP="00EC2F0D" w:rsidR="00EC2F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sectPr w:rsidSect="00D95DAD" w:rsidR="00EC2F0D" w:rsidRPr="00FC1355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2DD1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1D83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528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24"/>
    <w:rsid w:val="00372847"/>
    <w:rsid w:val="003738CE"/>
    <w:rsid w:val="00374666"/>
    <w:rsid w:val="00374C6B"/>
    <w:rsid w:val="00374F4C"/>
    <w:rsid w:val="00375BF9"/>
    <w:rsid w:val="00377AE2"/>
    <w:rsid w:val="00380229"/>
    <w:rsid w:val="0038056B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67F8D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4C5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B7B9B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4A1E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2F82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2F0D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F1D83"/>
    <w:pPr>
      <w:jc w:val="both"/>
    </w:pPr>
  </w:style>
  <w:style w:customStyle="true" w:styleId="TijelotekstaChar" w:type="character">
    <w:name w:val="Tijelo teksta Char"/>
    <w:link w:val="Tijeloteksta"/>
    <w:rsid w:val="001F1D8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C2F0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C2F0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A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4A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A1E"/>
    <w:rPr>
      <w:rFonts w:cs="Courier New" w:hAnsi="Courier New" w:ascii="Courier Ne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A1E"/>
    <w:rPr>
      <w:rFonts w:cs="Courier New" w:hAnsi="Courier New" w:ascii="Courier Ne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A1E"/>
    <w:rPr>
      <w:rFonts w:cs="Courier New" w:hAnsi="Courier New" w:ascii="Courier Ne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F1D83"/>
    <w:pPr>
      <w:jc w:val="both"/>
    </w:pPr>
  </w:style>
  <w:style w:customStyle="1" w:styleId="TijelotekstaChar" w:type="character">
    <w:name w:val="Tijelo teksta Char"/>
    <w:link w:val="Tijeloteksta"/>
    <w:rsid w:val="001F1D8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C2F0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C2F0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A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4A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A1E"/>
    <w:rPr>
      <w:rFonts w:ascii="Courier New" w:cs="Courier New" w:hAnsi="Courier Ne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A1E"/>
    <w:rPr>
      <w:rFonts w:ascii="Courier New" w:cs="Courier New" w:hAnsi="Courier Ne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A1E"/>
    <w:rPr>
      <w:rFonts w:ascii="Courier New" w:cs="Courier New" w:hAnsi="Courier Ne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562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2018-03-26T11:32:00Z</dcterms:created>
  <dc:creator>kraljicn</dc:creator>
  <cp:lastModifiedBy>Maja Hajtek</cp:lastModifiedBy>
  <cp:lastPrinted>2016-02-29T13:38:00Z</cp:lastPrinted>
  <dcterms:modified xmlns:xsi="http://www.w3.org/2001/XMLSchema-instance" xsi:type="dcterms:W3CDTF">2018-03-26T12:48:00Z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(Zaključak__POZIV_STEČAJNOM_UPRAVITELJU_-vinici_murter_26.3.2018.2018)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