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7686" w14:paraId="55d7686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031EE">
        <w:t>1288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5031EE" w:rsidRPr="005031EE">
        <w:t xml:space="preserve">HRVATSKA UNIJA MALIH PODUZETNIKA, Zagreb, </w:t>
      </w:r>
      <w:proofErr w:type="spellStart"/>
      <w:r w:rsidR="005031EE" w:rsidRPr="005031EE">
        <w:t>Amruševa</w:t>
      </w:r>
      <w:proofErr w:type="spellEnd"/>
      <w:r w:rsidR="005031EE" w:rsidRPr="005031EE">
        <w:t xml:space="preserve"> 8, OIB 91310153676, Registarski broj: 21007723,</w:t>
      </w:r>
      <w:r w:rsidR="00FC38ED">
        <w:t xml:space="preserve"> </w:t>
      </w:r>
      <w:r w:rsidR="009A7A81">
        <w:t xml:space="preserve">dana </w:t>
      </w:r>
      <w:r w:rsidR="00305461">
        <w:t>01</w:t>
      </w:r>
      <w:r w:rsidR="00D41F24">
        <w:t>.</w:t>
      </w:r>
      <w:r w:rsidR="003F6A60">
        <w:t>srpnja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5031EE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5031EE" w:rsidRPr="005031EE">
        <w:t xml:space="preserve">HRVATSKA UNIJA MALIH PODUZETNIKA, Zagreb, </w:t>
      </w:r>
      <w:proofErr w:type="spellStart"/>
      <w:r w:rsidR="005031EE" w:rsidRPr="005031EE">
        <w:t>Amruševa</w:t>
      </w:r>
      <w:proofErr w:type="spellEnd"/>
      <w:r w:rsidR="005031EE" w:rsidRPr="005031EE">
        <w:t xml:space="preserve"> 8, OIB 91310153</w:t>
      </w:r>
      <w:r w:rsidR="005031EE">
        <w:t>676, Registarski broj: 21007723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CB1AC8">
        <w:t xml:space="preserve">Jadranka </w:t>
      </w:r>
      <w:proofErr w:type="spellStart"/>
      <w:r w:rsidR="00CB1AC8">
        <w:t>Šeput</w:t>
      </w:r>
      <w:proofErr w:type="spellEnd"/>
      <w:r w:rsidR="00CB1AC8">
        <w:t xml:space="preserve">, Dalmatinska 17, Osijek, </w:t>
      </w:r>
      <w:r w:rsidR="00CB1AC8" w:rsidRPr="005A50B3">
        <w:t xml:space="preserve"> </w:t>
      </w:r>
      <w:r w:rsidR="00CB1AC8">
        <w:t xml:space="preserve">OIB: 56729601545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5031EE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5031EE" w:rsidRPr="005031EE">
        <w:t xml:space="preserve">HRVATSKA UNIJA MALIH PODUZETNIKA, Zagreb, </w:t>
      </w:r>
      <w:proofErr w:type="spellStart"/>
      <w:r w:rsidR="005031EE" w:rsidRPr="005031EE">
        <w:t>Amruševa</w:t>
      </w:r>
      <w:proofErr w:type="spellEnd"/>
      <w:r w:rsidR="005031EE" w:rsidRPr="005031EE">
        <w:t xml:space="preserve"> 8, OIB 91310153676, Registarski broj: 21</w:t>
      </w:r>
      <w:r w:rsidR="005031EE">
        <w:t>007723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722398">
        <w:t>Zagreb</w:t>
      </w:r>
      <w:r>
        <w:t xml:space="preserve">, Podružnica </w:t>
      </w:r>
      <w:r w:rsidR="00722398">
        <w:t>Zagreb</w:t>
      </w:r>
      <w:bookmarkStart w:name="_GoBack" w:id="0"/>
      <w:bookmarkEnd w:id="0"/>
      <w:r>
        <w:t xml:space="preserve"> podnijela je dana </w:t>
      </w:r>
      <w:r w:rsidR="005031EE">
        <w:t>24</w:t>
      </w:r>
      <w:r w:rsidR="009A7A81">
        <w:t xml:space="preserve">. </w:t>
      </w:r>
      <w:r w:rsidR="005031EE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5031EE" w:rsidRPr="005031EE">
        <w:t xml:space="preserve">HRVATSKA UNIJA MALIH PODUZETNIKA, Zagreb, </w:t>
      </w:r>
      <w:proofErr w:type="spellStart"/>
      <w:r w:rsidR="005031EE" w:rsidRPr="005031EE">
        <w:t>Amruševa</w:t>
      </w:r>
      <w:proofErr w:type="spellEnd"/>
      <w:r w:rsidR="005031EE" w:rsidRPr="005031EE">
        <w:t xml:space="preserve"> 8, OIB 91310153</w:t>
      </w:r>
      <w:r w:rsidR="005031EE">
        <w:t>676, Registarski broj: 21007723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031EE">
        <w:t>9</w:t>
      </w:r>
      <w:r w:rsidR="008319E5">
        <w:t xml:space="preserve">. </w:t>
      </w:r>
      <w:r w:rsidR="00305461">
        <w:t>svibnja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5031EE">
        <w:t>1288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St-128</w:t>
      </w:r>
      <w:r w:rsidR="005031EE">
        <w:t>8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05461">
        <w:t>01</w:t>
      </w:r>
      <w:r w:rsidR="00606F8E">
        <w:t>.</w:t>
      </w:r>
      <w:r w:rsidR="00D41F24">
        <w:t xml:space="preserve"> </w:t>
      </w:r>
      <w:r w:rsidR="00305461">
        <w:t>srpnja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10</w:t>
      </w:r>
      <w:r>
        <w:t>/</w:t>
      </w:r>
      <w:r w:rsidR="00305461">
        <w:t>8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6929"/>
    <w:rsid w:val="004D59A8"/>
    <w:rsid w:val="005031EE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22398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0907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9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09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09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9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9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9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09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09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9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9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St-1288/2016-4</izvorni_sadrzaj>
    <derivirana_varijabla naziv="DomainObject.Oznaka_1">St-1288/2016-4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UNIJA MALIH PODUZETNIKA</izvorni_sadrzaj>
    <derivirana_varijabla naziv="DomainObject.Predmet.ProtustrankaFormated_1">  HRVATSKA UNIJA MALIH PODUZETNIKA</derivirana_varijabla>
  </DomainObject.Predmet.ProtustrankaFormated>
  <DomainObject.Predmet.ProtustrankaFormatedOIB>
    <izvorni_sadrzaj>  HRVATSKA UNIJA MALIH PODUZETNIKA, OIB 91310153676</izvorni_sadrzaj>
    <derivirana_varijabla naziv="DomainObject.Predmet.ProtustrankaFormatedOIB_1">  HRVATSKA UNIJA MALIH PODUZETNIKA, OIB 91310153676</derivirana_varijabla>
  </DomainObject.Predmet.ProtustrankaFormatedOIB>
  <DomainObject.Predmet.ProtustrankaFormatedWithAdress>
    <izvorni_sadrzaj> HRVATSKA UNIJA MALIH PODUZETNIKA, Amruševa 8, 10000 Zagreb</izvorni_sadrzaj>
    <derivirana_varijabla naziv="DomainObject.Predmet.ProtustrankaFormatedWithAdress_1"> HRVATSKA UNIJA MALIH PODUZETNIKA, Amruševa 8, 10000 Zagreb</derivirana_varijabla>
  </DomainObject.Predmet.ProtustrankaFormatedWithAdress>
  <DomainObject.Predmet.ProtustrankaFormatedWithAdressOIB>
    <izvorni_sadrzaj> HRVATSKA UNIJA MALIH PODUZETNIKA, OIB 91310153676, Amruševa 8, 10000 Zagreb</izvorni_sadrzaj>
    <derivirana_varijabla naziv="DomainObject.Predmet.ProtustrankaFormatedWithAdressOIB_1"> HRVATSKA UNIJA MALIH PODUZETNIKA, OIB 91310153676, Amruševa 8, 10000 Zagreb</derivirana_varijabla>
  </DomainObject.Predmet.ProtustrankaFormatedWithAdressOIB>
  <DomainObject.Predmet.ProtustrankaWithAdress>
    <izvorni_sadrzaj>HRVATSKA UNIJA MALIH PODUZETNIKA Amruševa 8, 10000 Zagreb</izvorni_sadrzaj>
    <derivirana_varijabla naziv="DomainObject.Predmet.ProtustrankaWithAdress_1">HRVATSKA UNIJA MALIH PODUZETNIKA Amruševa 8, 10000 Zagreb</derivirana_varijabla>
  </DomainObject.Predmet.ProtustrankaWithAdress>
  <DomainObject.Predmet.ProtustrankaWithAdressOIB>
    <izvorni_sadrzaj>HRVATSKA UNIJA MALIH PODUZETNIKA, OIB 91310153676, Amruševa 8, 10000 Zagreb</izvorni_sadrzaj>
    <derivirana_varijabla naziv="DomainObject.Predmet.ProtustrankaWithAdressOIB_1">HRVATSKA UNIJA MALIH PODUZETNIKA, OIB 91310153676, Amruševa 8, 10000 Zagreb</derivirana_varijabla>
  </DomainObject.Predmet.ProtustrankaWithAdressOIB>
  <DomainObject.Predmet.ProtustrankaNazivFormated>
    <izvorni_sadrzaj>HRVATSKA UNIJA MALIH PODUZETNIKA</izvorni_sadrzaj>
    <derivirana_varijabla naziv="DomainObject.Predmet.ProtustrankaNazivFormated_1">HRVATSKA UNIJA MALIH PODUZETNIKA</derivirana_varijabla>
  </DomainObject.Predmet.ProtustrankaNazivFormated>
  <DomainObject.Predmet.ProtustrankaNazivFormatedOIB>
    <izvorni_sadrzaj>HRVATSKA UNIJA MALIH PODUZETNIKA, OIB 91310153676</izvorni_sadrzaj>
    <derivirana_varijabla naziv="DomainObject.Predmet.ProtustrankaNazivFormatedOIB_1">HRVATSKA UNIJA MALIH PODUZETNIKA, OIB 91310153676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UNIJA MALIH PODUZETNIKA</item>
    </izvorni_sadrzaj>
    <derivirana_varijabla naziv="DomainObject.Predmet.ProtuStrankaListFormated_1">
      <item>HRVATSKA UNIJA MALIH PODUZETNIKA</item>
    </derivirana_varijabla>
  </DomainObject.Predmet.ProtuStrankaListFormated>
  <DomainObject.Predmet.ProtuStrankaListFormatedOIB>
    <izvorni_sadrzaj>
      <item>HRVATSKA UNIJA MALIH PODUZETNIKA, OIB 91310153676</item>
    </izvorni_sadrzaj>
    <derivirana_varijabla naziv="DomainObject.Predmet.ProtuStrankaListFormatedOIB_1">
      <item>HRVATSKA UNIJA MALIH PODUZETNIKA, OIB 91310153676</item>
    </derivirana_varijabla>
  </DomainObject.Predmet.ProtuStrankaListFormatedOIB>
  <DomainObject.Predmet.ProtuStrankaListFormatedWithAdress>
    <izvorni_sadrzaj>
      <item>HRVATSKA UNIJA MALIH PODUZETNIKA, Amruševa 8, 10000 Zagreb</item>
    </izvorni_sadrzaj>
    <derivirana_varijabla naziv="DomainObject.Predmet.ProtuStrankaListFormatedWithAdress_1">
      <item>HRVATSKA UNIJA MALIH PODUZETNIKA, Amruševa 8, 10000 Zagreb</item>
    </derivirana_varijabla>
  </DomainObject.Predmet.ProtuStrankaListFormatedWithAdress>
  <DomainObject.Predmet.ProtuStrankaListFormatedWithAdressOIB>
    <izvorni_sadrzaj>
      <item>HRVATSKA UNIJA MALIH PODUZETNIKA, OIB 91310153676, Amruševa 8, 10000 Zagreb</item>
    </izvorni_sadrzaj>
    <derivirana_varijabla naziv="DomainObject.Predmet.ProtuStrankaListFormatedWithAdressOIB_1">
      <item>HRVATSKA UNIJA MALIH PODUZETNIKA, OIB 91310153676, Amruševa 8, 10000 Zagreb</item>
    </derivirana_varijabla>
  </DomainObject.Predmet.ProtuStrankaListFormatedWithAdressOIB>
  <DomainObject.Predmet.ProtuStrankaListNazivFormated>
    <izvorni_sadrzaj>
      <item>HRVATSKA UNIJA MALIH PODUZETNIKA</item>
    </izvorni_sadrzaj>
    <derivirana_varijabla naziv="DomainObject.Predmet.ProtuStrankaListNazivFormated_1">
      <item>HRVATSKA UNIJA MALIH PODUZETNIKA</item>
    </derivirana_varijabla>
  </DomainObject.Predmet.ProtuStrankaListNazivFormated>
  <DomainObject.Predmet.ProtuStrankaListNazivFormatedOIB>
    <izvorni_sadrzaj>
      <item>HRVATSKA UNIJA MALIH PODUZETNIKA, OIB 91310153676</item>
    </izvorni_sadrzaj>
    <derivirana_varijabla naziv="DomainObject.Predmet.ProtuStrankaListNazivFormatedOIB_1">
      <item>HRVATSKA UNIJA MALIH PODUZETNIKA, OIB 91310153676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St-1288/2016-4</izvorni_sadrzaj>
    <derivirana_varijabla naziv="DomainObject.PoslovniBrojDokumenta_1">St-1288/2016-4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UNIJA MALIH PODUZETNIKA</izvorni_sadrzaj>
    <derivirana_varijabla naziv="DomainObject.Predmet.ProtustrankaIDrugi_1">HRVATSKA UNIJA MALIH PODUZETNIKA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HRVATSKA UNIJA MALIH PODUZETNIKA, OIB 91310153676, Amruševa 8, 10000 Zagreb</izvorni_sadrzaj>
    <derivirana_varijabla naziv="DomainObject.Predmet.ProtustrankaIDrugiAdressOIB_1">HRVATSKA UNIJA MALIH PODUZETNIKA, OIB 91310153676,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UNIJA MALIH PODUZETNIKA</item>
      <item>FINA Regionalni centar Zagreb</item>
    </izvorni_sadrzaj>
    <derivirana_varijabla naziv="DomainObject.Predmet.SudioniciListNaziv_1">
      <item>HRVATSKA UNIJA MALIH PODUZETNIKA</item>
      <item>FINA Regionalni centar Zagreb</item>
    </derivirana_varijabla>
  </DomainObject.Predmet.SudioniciListNaziv>
  <DomainObject.Predmet.SudioniciListAdressOIB>
    <izvorni_sadrzaj>
      <item>HRVATSKA UNIJA MALIH PODUZETNIKA, OIB 91310153676, Amruševa 8,10000 Zagreb</item>
      <item>FINA Regionalni centar Zagreb, OIB 85821130368</item>
    </izvorni_sadrzaj>
    <derivirana_varijabla naziv="DomainObject.Predmet.SudioniciListAdressOIB_1">
      <item>HRVATSKA UNIJA MALIH PODUZETNIKA, OIB 91310153676, Amruševa 8,10000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91310153676</item>
      <item>, OIB 85821130368</item>
    </izvorni_sadrzaj>
    <derivirana_varijabla naziv="DomainObject.Predmet.SudioniciListNazivOIB_1">
      <item>, OIB 91310153676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2283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2016-07-01T10:16:00Z</dcterms:created>
  <dc:creator>korisnik</dc:creator>
  <cp:lastModifiedBy>Snježana Markotić Jurić</cp:lastModifiedBy>
  <cp:lastPrinted>2016-07-01T10:16:00Z</cp:lastPrinted>
  <dcterms:modified xmlns:xsi="http://www.w3.org/2001/XMLSchema-instance" xsi:type="dcterms:W3CDTF">2016-07-01T10:30:00Z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