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a00b" w14:paraId="765a00b" w:rsidRDefault="00487694" w:rsidP="00487694" w:rsidR="0048769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REPUBLIKA HRVATSKA                                                          Broj:7/ St-43/2015-</w:t>
      </w:r>
      <w:r w:rsidR="00A63069">
        <w:rPr>
          <w:b/>
        </w:rPr>
        <w:t>122</w:t>
      </w:r>
      <w:r>
        <w:rPr>
          <w:b/>
        </w:rPr>
        <w:t xml:space="preserve">     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TRGOVAČKI SUD U OSIJEKU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STALNA SLUŽBA U SLAVONSKOM BRODU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Trg pobjede 13</w:t>
      </w:r>
    </w:p>
    <w:p w:rsidRDefault="00487694" w:rsidP="00487694" w:rsidR="00487694">
      <w:pPr>
        <w:jc w:val="both"/>
        <w:rPr>
          <w:b/>
        </w:rPr>
      </w:pPr>
      <w:r>
        <w:rPr>
          <w:b/>
        </w:rPr>
        <w:t>Slavonski Brod</w:t>
      </w:r>
    </w:p>
    <w:p w:rsidRDefault="00487694" w:rsidP="00487694" w:rsidR="00487694">
      <w:pPr>
        <w:jc w:val="both"/>
        <w:rPr>
          <w:b/>
        </w:rPr>
      </w:pPr>
    </w:p>
    <w:p w:rsidRDefault="00487694" w:rsidP="00487694" w:rsidR="00487694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487694" w:rsidP="00487694" w:rsidR="00487694">
      <w:pPr>
        <w:jc w:val="center"/>
        <w:rPr>
          <w:b/>
        </w:rPr>
      </w:pPr>
    </w:p>
    <w:p w:rsidRDefault="00487694" w:rsidP="00487694" w:rsidR="00487694">
      <w:pPr>
        <w:jc w:val="center"/>
      </w:pPr>
      <w:r>
        <w:rPr>
          <w:b/>
        </w:rPr>
        <w:t>R J E Š E N J E</w:t>
      </w:r>
    </w:p>
    <w:p w:rsidRDefault="00487694" w:rsidP="00487694" w:rsidR="00487694"/>
    <w:p w:rsidRDefault="00487694" w:rsidP="00487694" w:rsidR="00487694">
      <w:pPr>
        <w:ind w:firstLine="1440"/>
        <w:jc w:val="both"/>
      </w:pPr>
      <w:r>
        <w:t>TRGOVAČKI SUD U OSIJEKU, STALNA SLUŽBA U SLAVONSKOM BRODU, po stečajnoj sutkinji Mirni Vujčić, u stečajnom postupku nad stečajnim dužnikom MANIVA  društvo s ograničenom odgovornošću za trgovinu i graditeljstvo, skraćena tvrtka: MANIVA d.o.o.  Pakrac, ( Grad Pakrac) Hrvatskih velikana 19, OIB 10</w:t>
      </w:r>
      <w:r w:rsidR="00B939E9">
        <w:t>478288107, nakon provedene četvrte</w:t>
      </w:r>
      <w:r>
        <w:t xml:space="preserve"> elektroničke javne</w:t>
      </w:r>
      <w:r w:rsidR="00B939E9">
        <w:t xml:space="preserve"> dražbe u razdoblju od </w:t>
      </w:r>
      <w:r w:rsidR="00593EB1">
        <w:t>2. prosinca  2016. godine do 24</w:t>
      </w:r>
      <w:r w:rsidR="00B939E9">
        <w:t>. veljače  2017</w:t>
      </w:r>
      <w:r>
        <w:t xml:space="preserve">. godine radi unovčenja dijela imovine stečajnog dužnika opterećene </w:t>
      </w:r>
      <w:proofErr w:type="spellStart"/>
      <w:r>
        <w:t>razlučnim</w:t>
      </w:r>
      <w:proofErr w:type="spellEnd"/>
      <w:r>
        <w:t xml:space="preserve"> pravom, odlučujuć</w:t>
      </w:r>
      <w:r w:rsidR="00B42E90">
        <w:t>i o dosudi nekretnina, dana 2</w:t>
      </w:r>
      <w:r w:rsidR="00FE05E1">
        <w:t>1</w:t>
      </w:r>
      <w:r>
        <w:t xml:space="preserve">. </w:t>
      </w:r>
      <w:r w:rsidR="009177A4">
        <w:t>ožujka</w:t>
      </w:r>
      <w:r>
        <w:t xml:space="preserve"> 201</w:t>
      </w:r>
      <w:r w:rsidR="009177A4">
        <w:t>7</w:t>
      </w:r>
      <w:r>
        <w:t>. godine</w:t>
      </w:r>
    </w:p>
    <w:p w:rsidRDefault="00487694" w:rsidP="00487694" w:rsidR="00487694">
      <w:pPr>
        <w:jc w:val="both"/>
      </w:pPr>
    </w:p>
    <w:p w:rsidRDefault="00487694" w:rsidP="00487694" w:rsidR="00487694">
      <w:pPr>
        <w:jc w:val="center"/>
      </w:pPr>
      <w:r>
        <w:t>r i j e š i o   j e</w:t>
      </w:r>
    </w:p>
    <w:p w:rsidRDefault="00487694" w:rsidP="00487694" w:rsidR="00487694"/>
    <w:p w:rsidRDefault="00487694" w:rsidP="00510547" w:rsidR="00510547">
      <w:pPr>
        <w:jc w:val="both"/>
      </w:pPr>
      <w:r>
        <w:t xml:space="preserve"> </w:t>
      </w:r>
      <w:r>
        <w:tab/>
        <w:t xml:space="preserve"> </w:t>
      </w:r>
      <w:r>
        <w:tab/>
        <w:t xml:space="preserve">I. </w:t>
      </w:r>
      <w:r w:rsidR="00B939E9">
        <w:t xml:space="preserve">a) </w:t>
      </w:r>
      <w:r>
        <w:t xml:space="preserve">Utvrđuje se da je nakon provedene </w:t>
      </w:r>
      <w:r w:rsidR="00510547">
        <w:t>četvrte</w:t>
      </w:r>
      <w:r>
        <w:t xml:space="preserve"> elektroničke javne dražbe radi prodaje nekretnina stečajnog dužnika opterećenih </w:t>
      </w:r>
      <w:proofErr w:type="spellStart"/>
      <w:r>
        <w:t>razlučnim</w:t>
      </w:r>
      <w:proofErr w:type="spellEnd"/>
      <w:r>
        <w:t xml:space="preserve"> pravom</w:t>
      </w:r>
      <w:r w:rsidR="00CA4AAB">
        <w:t xml:space="preserve"> ( identifikator predmeta prodaje 312)</w:t>
      </w:r>
      <w:r>
        <w:t xml:space="preserve"> kupac </w:t>
      </w:r>
      <w:r w:rsidR="00510547">
        <w:t xml:space="preserve">VELIMIR ŽAK iz Zagreba, Opatička ulica 16, OIB 08955615751 </w:t>
      </w:r>
      <w:r>
        <w:t>ponudio najve</w:t>
      </w:r>
      <w:r w:rsidR="00B939E9">
        <w:t>ću c</w:t>
      </w:r>
      <w:r w:rsidR="00593EB1">
        <w:t xml:space="preserve">ijenu u iznosu od 15.000,01 Kn </w:t>
      </w:r>
      <w:r>
        <w:t xml:space="preserve">te da su ispunjene pretpostavke da mu se dosude </w:t>
      </w:r>
      <w:r w:rsidR="00510547">
        <w:t>nekretnine</w:t>
      </w:r>
      <w:r>
        <w:t xml:space="preserve"> </w:t>
      </w:r>
      <w:r w:rsidR="00510547">
        <w:t>i to:</w:t>
      </w:r>
    </w:p>
    <w:p w:rsidRDefault="00FB7103" w:rsidP="00510547" w:rsidR="00510547" w:rsidRPr="00510547">
      <w:pPr>
        <w:jc w:val="both"/>
      </w:pPr>
      <w:r>
        <w:t xml:space="preserve">                         1.</w:t>
      </w:r>
      <w:r w:rsidR="00510547" w:rsidRPr="00510547">
        <w:t xml:space="preserve"> nekretnine upisane u  </w:t>
      </w:r>
      <w:proofErr w:type="spellStart"/>
      <w:r w:rsidR="00510547" w:rsidRPr="00510547">
        <w:t>zk.ul</w:t>
      </w:r>
      <w:proofErr w:type="spellEnd"/>
      <w:r w:rsidR="00510547" w:rsidRPr="00510547">
        <w:t>. 1031 k.o.Kusonje i to:</w:t>
      </w:r>
    </w:p>
    <w:p w:rsidRDefault="00510547" w:rsidP="00510547" w:rsidR="00510547" w:rsidRPr="00510547">
      <w:pPr>
        <w:jc w:val="both"/>
      </w:pPr>
    </w:p>
    <w:p w:rsidRDefault="00FB7103" w:rsidP="00510547" w:rsidR="00510547" w:rsidRPr="00510547">
      <w:pPr>
        <w:jc w:val="both"/>
      </w:pPr>
      <w:r>
        <w:t xml:space="preserve">                        </w:t>
      </w:r>
      <w:r w:rsidR="00510547" w:rsidRPr="00510547">
        <w:t>-  kč.br. 1409/1- dvorište, pogon za proizvodnju gljiva, površine 2940 m2,</w:t>
      </w:r>
    </w:p>
    <w:p w:rsidRDefault="00FB7103" w:rsidP="00510547" w:rsidR="00510547" w:rsidRPr="00510547">
      <w:pPr>
        <w:jc w:val="both"/>
      </w:pPr>
      <w:r>
        <w:t xml:space="preserve">                        </w:t>
      </w:r>
      <w:r w:rsidR="00510547" w:rsidRPr="00510547">
        <w:t>-  kč.br. 1409/5- zgrada i dvorište, površine 444 m2,</w:t>
      </w:r>
    </w:p>
    <w:p w:rsidRDefault="00FB7103" w:rsidP="00510547" w:rsidR="00510547" w:rsidRPr="00510547">
      <w:pPr>
        <w:jc w:val="both"/>
      </w:pPr>
      <w:r>
        <w:t xml:space="preserve">                        </w:t>
      </w:r>
      <w:r w:rsidR="00510547" w:rsidRPr="00510547">
        <w:t>-  kč.br. 1411/3- dvorište, pogon za proizvodnju gljiva, površine 1537 m2,</w:t>
      </w:r>
    </w:p>
    <w:p w:rsidRDefault="00FB7103" w:rsidP="00510547" w:rsidR="00510547" w:rsidRPr="00510547">
      <w:pPr>
        <w:jc w:val="both"/>
      </w:pPr>
      <w:r>
        <w:t xml:space="preserve">                        </w:t>
      </w:r>
      <w:r w:rsidR="00510547" w:rsidRPr="00510547">
        <w:t>-  kč.br. 1411/5- zgrada i dvorište, površine 570 m2</w:t>
      </w:r>
    </w:p>
    <w:p w:rsidRDefault="00593EB1" w:rsidP="00510547" w:rsidR="00510547">
      <w:pPr>
        <w:jc w:val="both"/>
      </w:pPr>
      <w:r>
        <w:t xml:space="preserve">                       </w:t>
      </w:r>
      <w:r w:rsidR="00510547" w:rsidRPr="00510547">
        <w:t>odnosno ukupno 5491 m2,</w:t>
      </w:r>
    </w:p>
    <w:p w:rsidRDefault="00B939E9" w:rsidP="00510547" w:rsidR="00B939E9">
      <w:pPr>
        <w:jc w:val="both"/>
      </w:pPr>
    </w:p>
    <w:p w:rsidRDefault="00B939E9" w:rsidP="00510547" w:rsidR="00B939E9">
      <w:pPr>
        <w:jc w:val="both"/>
      </w:pPr>
      <w:r>
        <w:t xml:space="preserve">           </w:t>
      </w:r>
      <w:r>
        <w:tab/>
      </w:r>
      <w:r>
        <w:tab/>
        <w:t xml:space="preserve">b)  Utvrđuje se da je nakon provedene četvrte elektroničke javne dražbe radi prodaje nekretnina stečajnog dužnika opterećenih </w:t>
      </w:r>
      <w:proofErr w:type="spellStart"/>
      <w:r>
        <w:t>razlučnim</w:t>
      </w:r>
      <w:proofErr w:type="spellEnd"/>
      <w:r>
        <w:t xml:space="preserve"> pravom</w:t>
      </w:r>
      <w:r w:rsidR="008F5392">
        <w:t xml:space="preserve"> </w:t>
      </w:r>
      <w:r w:rsidR="003A00CD">
        <w:t xml:space="preserve">( </w:t>
      </w:r>
      <w:r w:rsidR="008F5392">
        <w:t xml:space="preserve">identifikator predmeta prodaje 314) </w:t>
      </w:r>
      <w:r>
        <w:t xml:space="preserve"> kupac VELIMIR ŽAK iz Zagreba, Opatička ulica 16, OIB 08955615751 ponudio najveću cij</w:t>
      </w:r>
      <w:r w:rsidR="00FB7103">
        <w:t>enu u iznosu od 15.000,01 Kn</w:t>
      </w:r>
      <w:r w:rsidR="00593EB1">
        <w:t xml:space="preserve"> </w:t>
      </w:r>
      <w:r>
        <w:t>te da su ispunjene pretpostavke da mu se dosude nekretnine i to:</w:t>
      </w:r>
    </w:p>
    <w:p w:rsidRDefault="00FB7103" w:rsidP="00510547" w:rsidR="00510547">
      <w:pPr>
        <w:jc w:val="both"/>
      </w:pPr>
      <w:r>
        <w:t xml:space="preserve"> </w:t>
      </w:r>
      <w:r>
        <w:tab/>
      </w:r>
      <w:r>
        <w:tab/>
        <w:t xml:space="preserve">- </w:t>
      </w:r>
      <w:r w:rsidR="00510547">
        <w:t xml:space="preserve"> nekretnine upisane u </w:t>
      </w:r>
      <w:proofErr w:type="spellStart"/>
      <w:r w:rsidR="00510547">
        <w:t>zk.ul</w:t>
      </w:r>
      <w:proofErr w:type="spellEnd"/>
      <w:r w:rsidR="00510547">
        <w:t xml:space="preserve">. 3270 k.o. Pakrac </w:t>
      </w:r>
    </w:p>
    <w:p w:rsidRDefault="00510547" w:rsidP="00510547" w:rsidR="00510547">
      <w:pPr>
        <w:jc w:val="both"/>
      </w:pPr>
    </w:p>
    <w:p w:rsidRDefault="00FB7103" w:rsidP="00510547" w:rsidR="00FB7103">
      <w:pPr>
        <w:jc w:val="both"/>
      </w:pPr>
      <w:r>
        <w:t xml:space="preserve"> </w:t>
      </w:r>
      <w:r>
        <w:tab/>
      </w:r>
      <w:r>
        <w:tab/>
      </w:r>
      <w:r w:rsidR="00510547" w:rsidRPr="00510547">
        <w:t xml:space="preserve">- kč.br. 2293/5 - zgrada i dvorište-pogon za proizvodnju gljiva, površine 1020 </w:t>
      </w:r>
    </w:p>
    <w:p w:rsidRDefault="00FB7103" w:rsidP="00510547" w:rsidR="00510547" w:rsidRPr="00510547">
      <w:pPr>
        <w:jc w:val="both"/>
      </w:pPr>
      <w:r>
        <w:t xml:space="preserve">                          </w:t>
      </w:r>
      <w:r w:rsidR="00510547" w:rsidRPr="00510547">
        <w:t>m2,</w:t>
      </w:r>
    </w:p>
    <w:p w:rsidRDefault="00FB7103" w:rsidP="00510547" w:rsidR="00510547" w:rsidRPr="00510547">
      <w:pPr>
        <w:jc w:val="both"/>
      </w:pPr>
      <w:r>
        <w:t xml:space="preserve">                       </w:t>
      </w:r>
      <w:r w:rsidR="00593EB1">
        <w:t xml:space="preserve"> </w:t>
      </w:r>
      <w:r w:rsidR="00510547" w:rsidRPr="00510547">
        <w:t>- kč.br. 2293/6 - dvorište, površine 18 m2,</w:t>
      </w:r>
    </w:p>
    <w:p w:rsidRDefault="00FB7103" w:rsidP="00510547" w:rsidR="00510547" w:rsidRPr="00510547">
      <w:pPr>
        <w:jc w:val="both"/>
      </w:pPr>
      <w:r>
        <w:t xml:space="preserve"> </w:t>
      </w:r>
      <w:r>
        <w:tab/>
        <w:t xml:space="preserve">           </w:t>
      </w:r>
      <w:r w:rsidR="00593EB1">
        <w:t xml:space="preserve"> </w:t>
      </w:r>
      <w:r w:rsidR="00510547" w:rsidRPr="00510547">
        <w:t>- kč.br. 2295/2- industrijsko dvorište, površine 511 m2</w:t>
      </w:r>
    </w:p>
    <w:p w:rsidRDefault="00593EB1" w:rsidP="00510547" w:rsidR="00510547" w:rsidRPr="00510547">
      <w:pPr>
        <w:jc w:val="both"/>
      </w:pPr>
      <w:r>
        <w:t xml:space="preserve">                        </w:t>
      </w:r>
      <w:r w:rsidR="00510547" w:rsidRPr="00510547">
        <w:t>odnosno ukupno 1549 m2</w:t>
      </w:r>
      <w:r w:rsidR="00FB7103">
        <w:t>.</w:t>
      </w:r>
    </w:p>
    <w:p w:rsidRDefault="00510547" w:rsidP="00510547" w:rsidR="00510547" w:rsidRPr="00510547">
      <w:pPr>
        <w:jc w:val="both"/>
      </w:pPr>
    </w:p>
    <w:p w:rsidRDefault="00EC5E84" w:rsidP="00EC5E84" w:rsidR="00510547" w:rsidRPr="00510547">
      <w:pPr>
        <w:jc w:val="right"/>
      </w:pPr>
      <w:r w:rsidRPr="00EC5E84">
        <w:rPr>
          <w:b/>
        </w:rPr>
        <w:lastRenderedPageBreak/>
        <w:t>Broj:7/ St-43/2015-122</w:t>
      </w:r>
    </w:p>
    <w:p w:rsidRDefault="00487694" w:rsidP="00510547" w:rsidR="00487694">
      <w:pPr>
        <w:jc w:val="both"/>
      </w:pPr>
    </w:p>
    <w:p w:rsidRDefault="00487694" w:rsidP="00510547" w:rsidR="00510547">
      <w:pPr>
        <w:jc w:val="both"/>
      </w:pPr>
      <w:r>
        <w:t xml:space="preserve"> </w:t>
      </w:r>
      <w:r>
        <w:tab/>
        <w:t xml:space="preserve"> </w:t>
      </w:r>
      <w:r>
        <w:tab/>
        <w:t xml:space="preserve">II. Ponuditelju - kupcu </w:t>
      </w:r>
      <w:r w:rsidR="00510547" w:rsidRPr="00510547">
        <w:t>VELIMIR</w:t>
      </w:r>
      <w:r w:rsidR="005F0D71">
        <w:t>U</w:t>
      </w:r>
      <w:r w:rsidR="00510547" w:rsidRPr="00510547">
        <w:t xml:space="preserve"> ŽAK iz Zagreba, Opatička ulica 16, OIB 08955615751</w:t>
      </w:r>
      <w:r>
        <w:t xml:space="preserve">  nastavno tome dosuđuju se </w:t>
      </w:r>
      <w:r w:rsidR="00510547">
        <w:t>nekretnine i to:</w:t>
      </w:r>
    </w:p>
    <w:p w:rsidRDefault="00FB7103" w:rsidP="00510547" w:rsidR="00FB7103">
      <w:pPr>
        <w:jc w:val="both"/>
      </w:pPr>
    </w:p>
    <w:p w:rsidRDefault="00510547" w:rsidP="00FB7103" w:rsidR="00510547" w:rsidRPr="00510547">
      <w:pPr>
        <w:pStyle w:val="Odlomakpopisa"/>
        <w:numPr>
          <w:ilvl w:val="0"/>
          <w:numId w:val="1"/>
        </w:numPr>
        <w:jc w:val="both"/>
      </w:pPr>
      <w:r w:rsidRPr="00510547">
        <w:t xml:space="preserve">nekretnine upisane u  </w:t>
      </w:r>
      <w:proofErr w:type="spellStart"/>
      <w:r w:rsidRPr="00510547">
        <w:t>zk.ul</w:t>
      </w:r>
      <w:proofErr w:type="spellEnd"/>
      <w:r w:rsidRPr="00510547">
        <w:t>. 1031 k.o.Kusonje i to:</w:t>
      </w:r>
    </w:p>
    <w:p w:rsidRDefault="00510547" w:rsidP="00510547" w:rsidR="00510547" w:rsidRPr="00510547">
      <w:pPr>
        <w:jc w:val="both"/>
      </w:pPr>
    </w:p>
    <w:p w:rsidRDefault="00FB7103" w:rsidP="00510547" w:rsidR="00510547" w:rsidRPr="00510547">
      <w:pPr>
        <w:jc w:val="both"/>
      </w:pPr>
      <w:r>
        <w:t xml:space="preserve">                            </w:t>
      </w:r>
      <w:r w:rsidR="00510547" w:rsidRPr="00510547">
        <w:t>-  kč.br. 1409/1- dvorište, pogon za proizvodnju gljiva, površine 2940 m2,</w:t>
      </w:r>
    </w:p>
    <w:p w:rsidRDefault="00FB7103" w:rsidP="00510547" w:rsidR="00510547" w:rsidRPr="00510547">
      <w:pPr>
        <w:jc w:val="both"/>
      </w:pPr>
      <w:r>
        <w:t xml:space="preserve">                            </w:t>
      </w:r>
      <w:r w:rsidR="00510547" w:rsidRPr="00510547">
        <w:t>-  kč.br. 1409/5- zgrada i dvorište, površine 444 m2,</w:t>
      </w:r>
    </w:p>
    <w:p w:rsidRDefault="00FB7103" w:rsidP="00510547" w:rsidR="00510547" w:rsidRPr="00510547">
      <w:pPr>
        <w:jc w:val="both"/>
      </w:pPr>
      <w:r>
        <w:t xml:space="preserve">                            </w:t>
      </w:r>
      <w:r w:rsidR="00510547" w:rsidRPr="00510547">
        <w:t>-  kč.br. 1411/3- dvorište, pogon za proizvodnju gljiva, površine 1537 m2,</w:t>
      </w:r>
    </w:p>
    <w:p w:rsidRDefault="00FB7103" w:rsidP="00510547" w:rsidR="00510547" w:rsidRPr="00510547">
      <w:pPr>
        <w:jc w:val="both"/>
      </w:pPr>
      <w:r>
        <w:t xml:space="preserve">                            </w:t>
      </w:r>
      <w:r w:rsidR="00510547" w:rsidRPr="00510547">
        <w:t>-  kč.br. 1411/5- zgrada i dvorište, površine 570 m2</w:t>
      </w:r>
    </w:p>
    <w:p w:rsidRDefault="00FB7103" w:rsidP="00510547" w:rsidR="00510547" w:rsidRPr="00510547">
      <w:pPr>
        <w:jc w:val="both"/>
      </w:pPr>
      <w:r>
        <w:t xml:space="preserve">                             </w:t>
      </w:r>
      <w:r w:rsidR="00510547" w:rsidRPr="00510547">
        <w:t>odnosno ukupno 5491 m2,</w:t>
      </w:r>
    </w:p>
    <w:p w:rsidRDefault="005F0D71" w:rsidP="00510547" w:rsidR="00510547" w:rsidRPr="00510547">
      <w:pPr>
        <w:jc w:val="both"/>
      </w:pPr>
      <w:r>
        <w:t xml:space="preserve">                 </w:t>
      </w:r>
    </w:p>
    <w:p w:rsidRDefault="005F0D71" w:rsidP="00510547" w:rsidR="00510547" w:rsidRPr="00510547">
      <w:pPr>
        <w:jc w:val="both"/>
      </w:pPr>
      <w:r>
        <w:t xml:space="preserve">                              te</w:t>
      </w:r>
    </w:p>
    <w:p w:rsidRDefault="005F0D71" w:rsidP="00510547" w:rsidR="005F0D71">
      <w:pPr>
        <w:jc w:val="both"/>
      </w:pPr>
    </w:p>
    <w:p w:rsidRDefault="00FB7103" w:rsidP="00510547" w:rsidR="00510547" w:rsidRPr="00510547">
      <w:pPr>
        <w:jc w:val="both"/>
      </w:pPr>
      <w:r>
        <w:t xml:space="preserve">                           b)</w:t>
      </w:r>
      <w:r w:rsidR="00510547" w:rsidRPr="00510547">
        <w:t xml:space="preserve"> nekretnine upisane u </w:t>
      </w:r>
      <w:proofErr w:type="spellStart"/>
      <w:r w:rsidR="00510547" w:rsidRPr="00510547">
        <w:t>zk.ul</w:t>
      </w:r>
      <w:proofErr w:type="spellEnd"/>
      <w:r w:rsidR="00510547" w:rsidRPr="00510547">
        <w:t xml:space="preserve">. 3270 k.o. Pakrac </w:t>
      </w:r>
    </w:p>
    <w:p w:rsidRDefault="00510547" w:rsidP="00510547" w:rsidR="00510547" w:rsidRPr="00510547">
      <w:pPr>
        <w:jc w:val="both"/>
      </w:pPr>
    </w:p>
    <w:p w:rsidRDefault="00510547" w:rsidP="00FB7103" w:rsidR="00FB7103">
      <w:pPr>
        <w:ind w:firstLine="972" w:left="708"/>
        <w:jc w:val="both"/>
      </w:pPr>
      <w:r w:rsidRPr="00510547">
        <w:t xml:space="preserve">- kč.br. 2293/5 - zgrada i dvorište-pogon za proizvodnju gljiva, površine </w:t>
      </w:r>
      <w:r w:rsidR="00FB7103">
        <w:t xml:space="preserve">         </w:t>
      </w:r>
    </w:p>
    <w:p w:rsidRDefault="00FB7103" w:rsidP="00FB7103" w:rsidR="00510547" w:rsidRPr="00510547">
      <w:pPr>
        <w:ind w:firstLine="972" w:left="708"/>
        <w:jc w:val="both"/>
      </w:pPr>
      <w:r>
        <w:t xml:space="preserve"> </w:t>
      </w:r>
      <w:r w:rsidR="00510547" w:rsidRPr="00510547">
        <w:t>1020 m2,</w:t>
      </w:r>
    </w:p>
    <w:p w:rsidRDefault="00FB7103" w:rsidP="00510547" w:rsidR="00510547" w:rsidRPr="00510547">
      <w:pPr>
        <w:jc w:val="both"/>
      </w:pPr>
      <w:r>
        <w:t xml:space="preserve">                            </w:t>
      </w:r>
      <w:r w:rsidR="00510547" w:rsidRPr="00510547">
        <w:t>- kč.br. 2293/6 - dvorište, površine 18 m2,</w:t>
      </w:r>
    </w:p>
    <w:p w:rsidRDefault="00FB7103" w:rsidP="00510547" w:rsidR="00510547" w:rsidRPr="00510547">
      <w:pPr>
        <w:jc w:val="both"/>
      </w:pPr>
      <w:r>
        <w:t xml:space="preserve">                            </w:t>
      </w:r>
      <w:r w:rsidR="00510547" w:rsidRPr="00510547">
        <w:t>- kč.br. 2295/2- industrijsko dvorište, površine 511 m2</w:t>
      </w:r>
    </w:p>
    <w:p w:rsidRDefault="00FB7103" w:rsidP="00510547" w:rsidR="00510547" w:rsidRPr="00510547">
      <w:pPr>
        <w:jc w:val="both"/>
      </w:pPr>
      <w:r>
        <w:t xml:space="preserve">                              </w:t>
      </w:r>
      <w:r w:rsidR="00510547" w:rsidRPr="00510547">
        <w:t>odnosno ukupno 1549 m2</w:t>
      </w:r>
      <w:r w:rsidR="00EF4BFE">
        <w:t>.</w:t>
      </w:r>
    </w:p>
    <w:p w:rsidRDefault="00487694" w:rsidP="00510547" w:rsidR="00487694">
      <w:pPr>
        <w:jc w:val="both"/>
      </w:pPr>
    </w:p>
    <w:p w:rsidRDefault="00487694" w:rsidP="00487694" w:rsidR="00224122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</w:t>
      </w:r>
      <w:r w:rsidR="00FA51E1">
        <w:t xml:space="preserve"> </w:t>
      </w:r>
      <w:proofErr w:type="spellStart"/>
      <w:r w:rsidR="00510547" w:rsidRPr="003E2F89">
        <w:t>K</w:t>
      </w:r>
      <w:r w:rsidRPr="003E2F89">
        <w:t>upovnin</w:t>
      </w:r>
      <w:r w:rsidR="00510547" w:rsidRPr="003E2F89">
        <w:t>a</w:t>
      </w:r>
      <w:proofErr w:type="spellEnd"/>
      <w:r w:rsidR="00FA51E1" w:rsidRPr="003E2F89">
        <w:t xml:space="preserve"> za</w:t>
      </w:r>
      <w:r w:rsidR="00FA51E1">
        <w:rPr>
          <w:b/>
        </w:rPr>
        <w:t xml:space="preserve"> </w:t>
      </w:r>
      <w:r>
        <w:t>nekretnine</w:t>
      </w:r>
      <w:r w:rsidR="00FA51E1">
        <w:t xml:space="preserve"> iz točke I a) </w:t>
      </w:r>
      <w:r w:rsidR="00F868D1">
        <w:t>ovoga rješenja</w:t>
      </w:r>
      <w:r w:rsidR="003B1F9C">
        <w:t xml:space="preserve"> upis</w:t>
      </w:r>
      <w:r w:rsidR="00B42E90">
        <w:t>a</w:t>
      </w:r>
      <w:r w:rsidR="003B1F9C">
        <w:t xml:space="preserve">ne u </w:t>
      </w:r>
      <w:proofErr w:type="spellStart"/>
      <w:r w:rsidR="003B1F9C">
        <w:t>zl.ul</w:t>
      </w:r>
      <w:proofErr w:type="spellEnd"/>
      <w:r w:rsidR="003B1F9C">
        <w:t>. 1031. k.o. Kusonje</w:t>
      </w:r>
      <w:r w:rsidR="00F868D1">
        <w:t xml:space="preserve"> u izno</w:t>
      </w:r>
      <w:r w:rsidR="00FA51E1">
        <w:t>s</w:t>
      </w:r>
      <w:r w:rsidR="00F868D1">
        <w:t>u</w:t>
      </w:r>
      <w:r w:rsidR="00FA51E1">
        <w:t xml:space="preserve"> od 15.001,00 Kn  </w:t>
      </w:r>
      <w:r w:rsidR="003E2F89">
        <w:t xml:space="preserve">platit će se iz sredstava </w:t>
      </w:r>
      <w:r w:rsidR="00224122">
        <w:t>koje je kupac</w:t>
      </w:r>
      <w:r w:rsidR="006E7B59">
        <w:t>-</w:t>
      </w:r>
      <w:r w:rsidR="00224122">
        <w:t xml:space="preserve"> ponuditelj </w:t>
      </w:r>
      <w:r w:rsidR="00224122" w:rsidRPr="00224122">
        <w:t>VELIMIR ŽAK iz Zagreba, Opatička ulica 16, OIB 08955615751</w:t>
      </w:r>
      <w:r w:rsidR="006E7B59">
        <w:t xml:space="preserve"> </w:t>
      </w:r>
      <w:r w:rsidR="003E2F89">
        <w:t>polož</w:t>
      </w:r>
      <w:r w:rsidR="00224122">
        <w:t>io po osnovi</w:t>
      </w:r>
      <w:r w:rsidR="003E2F89">
        <w:t xml:space="preserve"> jamčevine na računu Financijske agencije broj </w:t>
      </w:r>
      <w:r w:rsidR="00224122">
        <w:t>HR3323900011300028779</w:t>
      </w:r>
      <w:r w:rsidR="006E7B59">
        <w:t>,</w:t>
      </w:r>
      <w:r w:rsidR="00224122" w:rsidRPr="00224122">
        <w:t xml:space="preserve"> a s obzirom da je novčani iznos uplaćen po osnovi jamčevine veći od </w:t>
      </w:r>
      <w:r w:rsidR="00B42E90">
        <w:t xml:space="preserve">iznosa </w:t>
      </w:r>
      <w:proofErr w:type="spellStart"/>
      <w:r w:rsidR="00224122" w:rsidRPr="00224122">
        <w:t>kupovnine</w:t>
      </w:r>
      <w:proofErr w:type="spellEnd"/>
    </w:p>
    <w:p w:rsidRDefault="00EC5E84" w:rsidP="00487694" w:rsidR="00EC5E84">
      <w:pPr>
        <w:jc w:val="both"/>
      </w:pPr>
    </w:p>
    <w:p w:rsidRDefault="00224122" w:rsidP="00487694" w:rsidR="00113E5E">
      <w:pPr>
        <w:jc w:val="both"/>
      </w:pPr>
      <w:r>
        <w:t xml:space="preserve"> </w:t>
      </w:r>
      <w:r>
        <w:tab/>
      </w:r>
      <w:r>
        <w:tab/>
      </w:r>
      <w:proofErr w:type="spellStart"/>
      <w:r>
        <w:t>K</w:t>
      </w:r>
      <w:r w:rsidR="003E2F89">
        <w:t>upovnina</w:t>
      </w:r>
      <w:proofErr w:type="spellEnd"/>
      <w:r w:rsidR="00FA51E1">
        <w:t xml:space="preserve"> </w:t>
      </w:r>
      <w:r w:rsidR="003E2F89">
        <w:t>za</w:t>
      </w:r>
      <w:r w:rsidR="00F868D1">
        <w:t xml:space="preserve"> nekretnine iz  točke </w:t>
      </w:r>
      <w:r w:rsidR="00FA51E1">
        <w:t xml:space="preserve"> I b ) ovoga rješenja</w:t>
      </w:r>
      <w:r w:rsidR="00F868D1">
        <w:t xml:space="preserve"> </w:t>
      </w:r>
      <w:r w:rsidR="006E7B59">
        <w:t>upis</w:t>
      </w:r>
      <w:r w:rsidR="00B42E90">
        <w:t>a</w:t>
      </w:r>
      <w:r w:rsidR="006E7B59">
        <w:t xml:space="preserve">ne u </w:t>
      </w:r>
      <w:proofErr w:type="spellStart"/>
      <w:r w:rsidR="006E7B59">
        <w:t>z.kl</w:t>
      </w:r>
      <w:proofErr w:type="spellEnd"/>
      <w:r w:rsidR="006E7B59">
        <w:t xml:space="preserve">. 3270 K.O. Pakrac </w:t>
      </w:r>
      <w:r w:rsidR="00F868D1">
        <w:t xml:space="preserve">u iznosu od 15.001,00 Kn </w:t>
      </w:r>
      <w:r w:rsidR="00FA51E1">
        <w:t xml:space="preserve">  </w:t>
      </w:r>
      <w:r w:rsidRPr="00224122">
        <w:t xml:space="preserve">platit će se iz sredstava koje je kupac </w:t>
      </w:r>
      <w:r w:rsidR="006E7B59">
        <w:t xml:space="preserve">- </w:t>
      </w:r>
      <w:r w:rsidRPr="00224122">
        <w:t>ponuditelj</w:t>
      </w:r>
      <w:r>
        <w:t xml:space="preserve"> </w:t>
      </w:r>
      <w:r w:rsidRPr="00224122">
        <w:t>VELIMIR ŽAK iz Zagreba, Opati</w:t>
      </w:r>
      <w:r w:rsidR="00B42E90">
        <w:t xml:space="preserve">čka ulica 16, OIB 08955615751 </w:t>
      </w:r>
      <w:r>
        <w:t>položio po osnovi</w:t>
      </w:r>
      <w:r w:rsidR="00FA51E1">
        <w:t xml:space="preserve"> jamč</w:t>
      </w:r>
      <w:r w:rsidR="003E2F89">
        <w:t>evine na računu</w:t>
      </w:r>
      <w:r w:rsidR="00F868D1">
        <w:t xml:space="preserve"> Fina</w:t>
      </w:r>
      <w:r w:rsidR="005C5E05">
        <w:t>n</w:t>
      </w:r>
      <w:r w:rsidR="00F868D1">
        <w:t>cijske agencije</w:t>
      </w:r>
      <w:r w:rsidR="00B80751">
        <w:t xml:space="preserve"> </w:t>
      </w:r>
      <w:r w:rsidRPr="00224122">
        <w:t>broj HR3323900011300028779</w:t>
      </w:r>
      <w:r>
        <w:t>, a s obzirom da je novčani iznos uplaćen po osnovi jamčevine veći od</w:t>
      </w:r>
      <w:r w:rsidR="00B42E90">
        <w:t xml:space="preserve"> iznosa</w:t>
      </w:r>
      <w:r>
        <w:t xml:space="preserve"> </w:t>
      </w:r>
      <w:proofErr w:type="spellStart"/>
      <w:r>
        <w:t>kupovnine</w:t>
      </w:r>
      <w:proofErr w:type="spellEnd"/>
    </w:p>
    <w:p w:rsidRDefault="00B80751" w:rsidP="00487694" w:rsidR="005C5E05">
      <w:pPr>
        <w:jc w:val="both"/>
      </w:pPr>
      <w:r>
        <w:tab/>
      </w:r>
    </w:p>
    <w:p w:rsidRDefault="00113E5E" w:rsidP="00487694" w:rsidR="00EC5E84">
      <w:pPr>
        <w:jc w:val="both"/>
      </w:pPr>
      <w:r>
        <w:tab/>
        <w:t xml:space="preserve">        </w:t>
      </w:r>
      <w:r w:rsidR="00BE02B7">
        <w:t xml:space="preserve"> </w:t>
      </w:r>
      <w:r w:rsidR="00BE02B7">
        <w:tab/>
      </w:r>
      <w:proofErr w:type="spellStart"/>
      <w:r>
        <w:t>Kupovnina</w:t>
      </w:r>
      <w:proofErr w:type="spellEnd"/>
      <w:r>
        <w:t xml:space="preserve"> </w:t>
      </w:r>
      <w:r w:rsidR="0016397E">
        <w:t xml:space="preserve">za nekretnine i </w:t>
      </w:r>
      <w:proofErr w:type="spellStart"/>
      <w:r w:rsidR="0016397E">
        <w:t>toč</w:t>
      </w:r>
      <w:proofErr w:type="spellEnd"/>
      <w:r w:rsidR="0016397E">
        <w:t xml:space="preserve">. I a) i I b) izreke rješenja </w:t>
      </w:r>
      <w:r>
        <w:t xml:space="preserve">ostaje na </w:t>
      </w:r>
      <w:r>
        <w:rPr>
          <w:b/>
        </w:rPr>
        <w:t>posebnom</w:t>
      </w:r>
      <w:r w:rsidRPr="00A65500">
        <w:rPr>
          <w:b/>
        </w:rPr>
        <w:t xml:space="preserve"> računu </w:t>
      </w:r>
      <w:r>
        <w:rPr>
          <w:b/>
        </w:rPr>
        <w:t xml:space="preserve">Agencije otvorenom za primitak </w:t>
      </w:r>
      <w:r w:rsidRPr="00A65500">
        <w:rPr>
          <w:b/>
        </w:rPr>
        <w:t>jamčevine</w:t>
      </w:r>
      <w:r>
        <w:t xml:space="preserve"> do primitka naloga suda za postupanje s novčanim sredstvima uplaćenim po osnovi jamčevine koja se uračunavaju u </w:t>
      </w:r>
      <w:proofErr w:type="spellStart"/>
      <w:r>
        <w:t>kupovni</w:t>
      </w:r>
      <w:r w:rsidR="0016397E">
        <w:t>nu</w:t>
      </w:r>
      <w:proofErr w:type="spellEnd"/>
      <w:r w:rsidR="0016397E">
        <w:t>.</w:t>
      </w:r>
    </w:p>
    <w:p w:rsidRDefault="00113E5E" w:rsidP="00487694" w:rsidR="00113E5E">
      <w:pPr>
        <w:jc w:val="both"/>
      </w:pPr>
    </w:p>
    <w:p w:rsidRDefault="00224122" w:rsidP="00487694" w:rsidR="00F868D1">
      <w:pPr>
        <w:jc w:val="both"/>
      </w:pPr>
      <w:r>
        <w:t xml:space="preserve"> </w:t>
      </w:r>
      <w:r>
        <w:tab/>
      </w:r>
      <w:r>
        <w:tab/>
      </w:r>
      <w:r w:rsidRPr="00224122">
        <w:t>Ostatak</w:t>
      </w:r>
      <w:r>
        <w:t xml:space="preserve"> sredstava po osnovi </w:t>
      </w:r>
      <w:r w:rsidR="005C5E05">
        <w:t>upl</w:t>
      </w:r>
      <w:r>
        <w:t>a</w:t>
      </w:r>
      <w:r w:rsidR="005C5E05">
        <w:t>ćen</w:t>
      </w:r>
      <w:r>
        <w:t>e</w:t>
      </w:r>
      <w:r w:rsidR="005C5E05">
        <w:t xml:space="preserve"> jamčevine koji </w:t>
      </w:r>
      <w:r w:rsidR="00925026">
        <w:t>je veći od iznos</w:t>
      </w:r>
      <w:r w:rsidR="00113E5E">
        <w:t>a</w:t>
      </w:r>
      <w:r w:rsidR="00925026">
        <w:t xml:space="preserve"> </w:t>
      </w:r>
      <w:proofErr w:type="spellStart"/>
      <w:r w:rsidR="00925026">
        <w:t>kupovnine</w:t>
      </w:r>
      <w:proofErr w:type="spellEnd"/>
      <w:r>
        <w:t xml:space="preserve"> za nekretnine iz točke </w:t>
      </w:r>
      <w:proofErr w:type="spellStart"/>
      <w:r>
        <w:t>I.a</w:t>
      </w:r>
      <w:proofErr w:type="spellEnd"/>
      <w:r w:rsidR="003343B4">
        <w:t>)</w:t>
      </w:r>
      <w:r w:rsidR="00CA1AA5">
        <w:t xml:space="preserve"> izreke rješenja </w:t>
      </w:r>
      <w:r>
        <w:t xml:space="preserve"> </w:t>
      </w:r>
      <w:r w:rsidR="00BA19ED">
        <w:t xml:space="preserve">u iznosu od 160.168,89 Kn  te </w:t>
      </w:r>
      <w:r w:rsidR="00640375">
        <w:t>o</w:t>
      </w:r>
      <w:r w:rsidR="00BA19ED" w:rsidRPr="00224122">
        <w:t>statak</w:t>
      </w:r>
      <w:r w:rsidR="00BA19ED">
        <w:t xml:space="preserve"> sredstava po osnovi uplaćene jamčevine koji je veći od iznosa</w:t>
      </w:r>
      <w:r>
        <w:t xml:space="preserve"> </w:t>
      </w:r>
      <w:proofErr w:type="spellStart"/>
      <w:r w:rsidR="00640375">
        <w:t>kupovnine</w:t>
      </w:r>
      <w:proofErr w:type="spellEnd"/>
      <w:r w:rsidR="00640375">
        <w:t xml:space="preserve"> za </w:t>
      </w:r>
      <w:r w:rsidR="00B42E90">
        <w:t xml:space="preserve">nekretnine iz točke </w:t>
      </w:r>
      <w:proofErr w:type="spellStart"/>
      <w:r>
        <w:t>I.b</w:t>
      </w:r>
      <w:proofErr w:type="spellEnd"/>
      <w:r w:rsidR="003343B4">
        <w:t>)</w:t>
      </w:r>
      <w:r w:rsidR="006E7B59">
        <w:t xml:space="preserve"> izreke rješenja </w:t>
      </w:r>
      <w:r w:rsidR="00BA19ED">
        <w:t xml:space="preserve"> u iznosu od 136.342,47 Kn </w:t>
      </w:r>
      <w:r w:rsidR="00B42E90">
        <w:t xml:space="preserve"> Financijska agencija </w:t>
      </w:r>
      <w:r>
        <w:t>vratiti</w:t>
      </w:r>
      <w:r w:rsidR="00B42E90">
        <w:t xml:space="preserve"> će</w:t>
      </w:r>
      <w:r>
        <w:t xml:space="preserve"> kupcu </w:t>
      </w:r>
      <w:r w:rsidR="00B80751" w:rsidRPr="00510547">
        <w:t>VELIMIR</w:t>
      </w:r>
      <w:r>
        <w:t>U</w:t>
      </w:r>
      <w:r w:rsidR="00B80751" w:rsidRPr="00510547">
        <w:t xml:space="preserve"> ŽAK iz Zagreba, Opatička ulica 16, OIB 08955615751</w:t>
      </w:r>
      <w:r>
        <w:t xml:space="preserve"> na račun naznačen na prijavi n</w:t>
      </w:r>
      <w:r w:rsidR="00B42E90">
        <w:t xml:space="preserve">a sudjelovanje, a u roku od osam dana od dana zaprimanja </w:t>
      </w:r>
      <w:r w:rsidR="00647EAB">
        <w:t>ovog rješenja s potvrdom</w:t>
      </w:r>
      <w:r w:rsidR="00B42E90">
        <w:t xml:space="preserve"> pravomoćnosti.</w:t>
      </w:r>
    </w:p>
    <w:p w:rsidRDefault="00224122" w:rsidP="00487694" w:rsidR="00224122">
      <w:pPr>
        <w:jc w:val="both"/>
      </w:pPr>
    </w:p>
    <w:p w:rsidRDefault="00224122" w:rsidP="005C500D" w:rsidR="00DC1F4F">
      <w:pPr>
        <w:jc w:val="both"/>
      </w:pPr>
      <w:r>
        <w:tab/>
      </w:r>
      <w:r>
        <w:tab/>
        <w:t xml:space="preserve">IV. </w:t>
      </w:r>
      <w:r w:rsidR="005C500D" w:rsidRPr="005C500D">
        <w:t>Nalaže se Financijskoj agenciji ponuditelj</w:t>
      </w:r>
      <w:r w:rsidR="005C500D">
        <w:t>ima</w:t>
      </w:r>
      <w:r w:rsidR="005C500D" w:rsidRPr="005C500D">
        <w:t xml:space="preserve"> </w:t>
      </w:r>
      <w:r w:rsidR="005C500D">
        <w:t xml:space="preserve"> </w:t>
      </w:r>
      <w:r w:rsidR="006C46B6">
        <w:t xml:space="preserve">IGORU BRLETIĆ iz Rijeke, </w:t>
      </w:r>
      <w:proofErr w:type="spellStart"/>
      <w:r w:rsidR="006C46B6">
        <w:t>Škurin</w:t>
      </w:r>
      <w:r w:rsidR="00113E5E">
        <w:t>j</w:t>
      </w:r>
      <w:r w:rsidR="006C46B6">
        <w:t>skih</w:t>
      </w:r>
      <w:proofErr w:type="spellEnd"/>
      <w:r w:rsidR="006C46B6">
        <w:t xml:space="preserve"> žrtava 11, OIB 56992384644 te VLADI AMIĆ </w:t>
      </w:r>
      <w:proofErr w:type="spellStart"/>
      <w:r w:rsidR="007C0F79">
        <w:t>vl</w:t>
      </w:r>
      <w:proofErr w:type="spellEnd"/>
      <w:r w:rsidR="007C0F79">
        <w:t xml:space="preserve">. Obrta AUTOPRIJEVOZNIK VLADO AMIĆ, </w:t>
      </w:r>
      <w:r w:rsidR="006C46B6">
        <w:t xml:space="preserve">iz </w:t>
      </w:r>
      <w:proofErr w:type="spellStart"/>
      <w:r w:rsidR="006C46B6">
        <w:t>Badljevine</w:t>
      </w:r>
      <w:proofErr w:type="spellEnd"/>
      <w:r w:rsidR="006C46B6">
        <w:t xml:space="preserve">, Kralja Tomislava 19, OIB </w:t>
      </w:r>
    </w:p>
    <w:p w:rsidRDefault="00DC1F4F" w:rsidP="00DC1F4F" w:rsidR="00DC1F4F" w:rsidRPr="00DC1F4F">
      <w:pPr>
        <w:jc w:val="right"/>
      </w:pPr>
      <w:r w:rsidRPr="00DC1F4F">
        <w:rPr>
          <w:b/>
        </w:rPr>
        <w:lastRenderedPageBreak/>
        <w:t>Broj:7/ St-43/2015-122</w:t>
      </w:r>
    </w:p>
    <w:p w:rsidRDefault="00DC1F4F" w:rsidP="005C500D" w:rsidR="00DC1F4F">
      <w:pPr>
        <w:jc w:val="both"/>
      </w:pPr>
    </w:p>
    <w:p w:rsidRDefault="006C46B6" w:rsidP="005C500D" w:rsidR="005C500D">
      <w:pPr>
        <w:jc w:val="both"/>
      </w:pPr>
      <w:r>
        <w:t>01862443850</w:t>
      </w:r>
      <w:r w:rsidR="005C500D">
        <w:t xml:space="preserve"> </w:t>
      </w:r>
      <w:r w:rsidR="005C500D" w:rsidRPr="005C500D">
        <w:t xml:space="preserve">izvršiti povrat  uplaćene jamčevine za sudjelovanje na </w:t>
      </w:r>
      <w:r w:rsidR="005C500D">
        <w:t>četvrtoj</w:t>
      </w:r>
      <w:r w:rsidR="005C500D" w:rsidRPr="005C500D">
        <w:t xml:space="preserve"> elektroničkoj javnoj dražbi radi prodaje nekretnina stečajnog dužnika upisanih u zk.ul.</w:t>
      </w:r>
      <w:r>
        <w:t>1031 k.o. Kusonje</w:t>
      </w:r>
      <w:r w:rsidR="005C500D" w:rsidRPr="005C500D">
        <w:t xml:space="preserve"> ( identifikator predmeta prodaje </w:t>
      </w:r>
      <w:r>
        <w:t>312</w:t>
      </w:r>
      <w:r w:rsidR="00084CAA">
        <w:t xml:space="preserve"> ) </w:t>
      </w:r>
      <w:r w:rsidR="005C500D" w:rsidRPr="005C500D">
        <w:t xml:space="preserve"> u iznosu od </w:t>
      </w:r>
      <w:r w:rsidRPr="006C46B6">
        <w:t>175.169,89</w:t>
      </w:r>
      <w:r w:rsidR="005C500D" w:rsidRPr="005C500D">
        <w:t xml:space="preserve"> Kn koja je evidentirana na posebnom računu  Agencije broj HR3323900011300028779, </w:t>
      </w:r>
      <w:r w:rsidR="00084CAA">
        <w:t xml:space="preserve"> </w:t>
      </w:r>
      <w:r w:rsidR="005C500D" w:rsidRPr="005C500D">
        <w:t>na račun ov</w:t>
      </w:r>
      <w:r w:rsidR="005C500D">
        <w:t>ih</w:t>
      </w:r>
      <w:r w:rsidR="005C500D" w:rsidRPr="005C500D">
        <w:t xml:space="preserve"> ponuditelja naznačen u prijavi na sudjelovanje, a u roku od osam dana</w:t>
      </w:r>
      <w:r w:rsidR="005C500D">
        <w:t xml:space="preserve"> </w:t>
      </w:r>
      <w:r w:rsidR="00084CAA">
        <w:t xml:space="preserve">od dana zaprimanja ovog rješenja s </w:t>
      </w:r>
      <w:r w:rsidR="00647EAB">
        <w:t>potvrdom</w:t>
      </w:r>
      <w:r w:rsidR="00084CAA">
        <w:t xml:space="preserve"> pravomoćnosti.</w:t>
      </w:r>
    </w:p>
    <w:p w:rsidRDefault="006C46B6" w:rsidP="005C500D" w:rsidR="006C46B6">
      <w:pPr>
        <w:jc w:val="both"/>
      </w:pPr>
    </w:p>
    <w:p w:rsidRDefault="006C46B6" w:rsidP="00487694" w:rsidR="00F868D1">
      <w:pPr>
        <w:jc w:val="both"/>
      </w:pPr>
      <w:r>
        <w:t xml:space="preserve"> </w:t>
      </w:r>
      <w:r>
        <w:tab/>
      </w:r>
      <w:r>
        <w:tab/>
      </w:r>
      <w:r w:rsidRPr="006C46B6">
        <w:t>Nalaže se Financijs</w:t>
      </w:r>
      <w:r w:rsidR="00B42E90">
        <w:t>koj agenciji</w:t>
      </w:r>
      <w:r w:rsidRPr="006C46B6">
        <w:t xml:space="preserve"> ponuditel</w:t>
      </w:r>
      <w:r w:rsidR="00084CAA">
        <w:t>ju</w:t>
      </w:r>
      <w:r w:rsidRPr="006C46B6">
        <w:t xml:space="preserve">  </w:t>
      </w:r>
      <w:r w:rsidR="00B42E90">
        <w:t>ADRIA NOVA d.o.o.</w:t>
      </w:r>
      <w:r>
        <w:t xml:space="preserve"> Rijeka, </w:t>
      </w:r>
      <w:proofErr w:type="spellStart"/>
      <w:r>
        <w:t>Ciottina</w:t>
      </w:r>
      <w:proofErr w:type="spellEnd"/>
      <w:r>
        <w:t xml:space="preserve"> ulica 22, </w:t>
      </w:r>
      <w:r w:rsidRPr="006C46B6">
        <w:t xml:space="preserve"> </w:t>
      </w:r>
      <w:r>
        <w:t xml:space="preserve">OIB 14832702287 </w:t>
      </w:r>
      <w:r w:rsidR="00084CAA">
        <w:t xml:space="preserve"> </w:t>
      </w:r>
      <w:r w:rsidRPr="006C46B6">
        <w:t>izvršiti povrat  uplaćene jamčevine za sudjelovanje na četvrtoj elektroničkoj javnoj dražbi radi prodaje nekretnina stečajnog dužnika upisanih u zk.ul.</w:t>
      </w:r>
      <w:r>
        <w:t>3270</w:t>
      </w:r>
      <w:r w:rsidRPr="006C46B6">
        <w:t xml:space="preserve"> k.o. </w:t>
      </w:r>
      <w:r>
        <w:t>Pakrac</w:t>
      </w:r>
      <w:r w:rsidRPr="006C46B6">
        <w:t xml:space="preserve"> ( identifikator predmeta prodaje 31</w:t>
      </w:r>
      <w:r>
        <w:t>4</w:t>
      </w:r>
      <w:r w:rsidRPr="006C46B6">
        <w:t xml:space="preserve"> ) u ovoj pravn</w:t>
      </w:r>
      <w:r w:rsidR="00B95196">
        <w:t xml:space="preserve">oj stvari u iznosu od 151.325,47 </w:t>
      </w:r>
      <w:r w:rsidRPr="006C46B6">
        <w:t>Kn koja je evidentirana na posebnom računu  Agencije broj HR33</w:t>
      </w:r>
      <w:r w:rsidR="00084CAA">
        <w:t>23900011300028779, na račun ovog</w:t>
      </w:r>
      <w:r w:rsidRPr="006C46B6">
        <w:t xml:space="preserve"> ponuditelja naznačen u prijavi na sudjelovanje, a u roku od osam dana</w:t>
      </w:r>
      <w:r w:rsidR="00084CAA">
        <w:t xml:space="preserve"> od dana zapr</w:t>
      </w:r>
      <w:r w:rsidR="00113E5E">
        <w:t>imanja ovog rješenja s potvrdom</w:t>
      </w:r>
      <w:r w:rsidR="00084CAA">
        <w:t xml:space="preserve"> pravomoćnosti.</w:t>
      </w:r>
    </w:p>
    <w:p w:rsidRDefault="00113E5E" w:rsidP="00487694" w:rsidR="00084CAA">
      <w:pPr>
        <w:jc w:val="both"/>
      </w:pPr>
      <w:r>
        <w:t xml:space="preserve">  </w:t>
      </w:r>
      <w:r w:rsidR="00B42E90">
        <w:tab/>
      </w:r>
      <w:r w:rsidR="00B42E90">
        <w:tab/>
      </w:r>
      <w:r w:rsidR="001E767B">
        <w:t xml:space="preserve">             </w:t>
      </w:r>
    </w:p>
    <w:p w:rsidRDefault="00487694" w:rsidP="00510547" w:rsidR="002E7BB8">
      <w:pPr>
        <w:jc w:val="both"/>
      </w:pPr>
      <w:r>
        <w:t xml:space="preserve"> </w:t>
      </w:r>
      <w:r>
        <w:tab/>
        <w:t xml:space="preserve"> </w:t>
      </w:r>
      <w:r>
        <w:tab/>
        <w:t xml:space="preserve"> V. Određuje se upis prava vlasništva u korist kupca </w:t>
      </w:r>
      <w:r w:rsidR="00510547" w:rsidRPr="00510547">
        <w:t>VELIMIR</w:t>
      </w:r>
      <w:r w:rsidR="00B80751">
        <w:t>A</w:t>
      </w:r>
      <w:r w:rsidR="00510547" w:rsidRPr="00510547">
        <w:t xml:space="preserve"> ŽAK iz Zagreba, Opatička ulica 16, OIB 08955615751</w:t>
      </w:r>
      <w:r w:rsidR="00B80751">
        <w:t xml:space="preserve"> na nekretninama i to:</w:t>
      </w:r>
      <w:r w:rsidR="00510547">
        <w:t xml:space="preserve"> </w:t>
      </w:r>
    </w:p>
    <w:p w:rsidRDefault="00AA04DC" w:rsidP="00510547" w:rsidR="00AA04DC">
      <w:pPr>
        <w:jc w:val="both"/>
      </w:pPr>
    </w:p>
    <w:p w:rsidRDefault="00B80751" w:rsidP="00B80751" w:rsidR="00510547" w:rsidRPr="00510547">
      <w:pPr>
        <w:pStyle w:val="Odlomakpopisa"/>
        <w:numPr>
          <w:ilvl w:val="0"/>
          <w:numId w:val="2"/>
        </w:numPr>
        <w:jc w:val="both"/>
      </w:pPr>
      <w:r>
        <w:t xml:space="preserve"> nekretninama upisanim</w:t>
      </w:r>
      <w:r w:rsidR="00510547" w:rsidRPr="00510547">
        <w:t xml:space="preserve"> u  </w:t>
      </w:r>
      <w:proofErr w:type="spellStart"/>
      <w:r w:rsidR="00510547" w:rsidRPr="00510547">
        <w:t>zk.ul</w:t>
      </w:r>
      <w:proofErr w:type="spellEnd"/>
      <w:r w:rsidR="00510547" w:rsidRPr="00510547">
        <w:t>. 1031 k.o.Kusonje i to:</w:t>
      </w:r>
    </w:p>
    <w:p w:rsidRDefault="00510547" w:rsidP="00510547" w:rsidR="00510547" w:rsidRPr="00510547">
      <w:pPr>
        <w:jc w:val="both"/>
      </w:pPr>
    </w:p>
    <w:p w:rsidRDefault="00264B42" w:rsidP="00510547" w:rsidR="00510547" w:rsidRPr="00510547">
      <w:pPr>
        <w:jc w:val="both"/>
      </w:pPr>
      <w:r>
        <w:t xml:space="preserve"> </w:t>
      </w:r>
      <w:r>
        <w:tab/>
      </w:r>
      <w:r>
        <w:tab/>
      </w:r>
      <w:r w:rsidR="00510547" w:rsidRPr="00510547">
        <w:t>-  kč.br. 1409/1- dvorište, pogon za proizvodnju gljiva, površine 2940 m2,</w:t>
      </w:r>
    </w:p>
    <w:p w:rsidRDefault="00264B42" w:rsidP="00510547" w:rsidR="00510547" w:rsidRPr="00510547">
      <w:pPr>
        <w:jc w:val="both"/>
      </w:pPr>
      <w:r>
        <w:t xml:space="preserve"> </w:t>
      </w:r>
      <w:r>
        <w:tab/>
      </w:r>
      <w:r>
        <w:tab/>
      </w:r>
      <w:r w:rsidR="00510547" w:rsidRPr="00510547">
        <w:t>-  kč.br. 1409/5- zgrada i dvorište, površine 444 m2,</w:t>
      </w:r>
    </w:p>
    <w:p w:rsidRDefault="00264B42" w:rsidP="00510547" w:rsidR="00510547" w:rsidRPr="00510547">
      <w:pPr>
        <w:jc w:val="both"/>
      </w:pPr>
      <w:r>
        <w:t xml:space="preserve"> </w:t>
      </w:r>
      <w:r>
        <w:tab/>
      </w:r>
      <w:r>
        <w:tab/>
      </w:r>
      <w:r w:rsidR="00510547" w:rsidRPr="00510547">
        <w:t>-  kč.br. 1411/3- dvorište, pogon za proizvodnju gljiva, površine 1537 m2,</w:t>
      </w:r>
    </w:p>
    <w:p w:rsidRDefault="00264B42" w:rsidP="00510547" w:rsidR="00510547" w:rsidRPr="00510547">
      <w:pPr>
        <w:jc w:val="both"/>
      </w:pPr>
      <w:r>
        <w:t xml:space="preserve"> </w:t>
      </w:r>
      <w:r>
        <w:tab/>
      </w:r>
      <w:r>
        <w:tab/>
      </w:r>
      <w:r w:rsidR="00510547" w:rsidRPr="00510547">
        <w:t>-  kč.br. 1411/5- zgrada i dvorište, površine 570 m2</w:t>
      </w:r>
    </w:p>
    <w:p w:rsidRDefault="00B80751" w:rsidP="00510547" w:rsidR="00510547" w:rsidRPr="00510547">
      <w:pPr>
        <w:jc w:val="both"/>
      </w:pPr>
      <w:r>
        <w:t xml:space="preserve">                        </w:t>
      </w:r>
      <w:r w:rsidR="00510547" w:rsidRPr="00510547">
        <w:t>odnosno ukupno 5491 m2,</w:t>
      </w:r>
    </w:p>
    <w:p w:rsidRDefault="00084CAA" w:rsidP="00510547" w:rsidR="00084CAA">
      <w:pPr>
        <w:jc w:val="both"/>
      </w:pPr>
    </w:p>
    <w:p w:rsidRDefault="00084CAA" w:rsidP="00510547" w:rsidR="00510547">
      <w:pPr>
        <w:jc w:val="both"/>
      </w:pPr>
      <w:r>
        <w:t xml:space="preserve">                        te</w:t>
      </w:r>
    </w:p>
    <w:p w:rsidRDefault="00084CAA" w:rsidP="00510547" w:rsidR="00084CAA" w:rsidRPr="00510547">
      <w:pPr>
        <w:jc w:val="both"/>
      </w:pPr>
    </w:p>
    <w:p w:rsidRDefault="00264B42" w:rsidP="00510547" w:rsidR="00510547" w:rsidRPr="00510547">
      <w:pPr>
        <w:jc w:val="both"/>
      </w:pPr>
      <w:r>
        <w:t xml:space="preserve"> </w:t>
      </w:r>
      <w:r>
        <w:tab/>
      </w:r>
      <w:r>
        <w:tab/>
      </w:r>
      <w:r w:rsidR="00B80751">
        <w:t>b) nekretninama upisanim</w:t>
      </w:r>
      <w:r w:rsidR="00510547" w:rsidRPr="00510547">
        <w:t xml:space="preserve"> u </w:t>
      </w:r>
      <w:proofErr w:type="spellStart"/>
      <w:r w:rsidR="00510547" w:rsidRPr="00510547">
        <w:t>zk.ul</w:t>
      </w:r>
      <w:proofErr w:type="spellEnd"/>
      <w:r w:rsidR="00510547" w:rsidRPr="00510547">
        <w:t xml:space="preserve">. 3270 k.o. Pakrac </w:t>
      </w:r>
    </w:p>
    <w:p w:rsidRDefault="00510547" w:rsidP="00510547" w:rsidR="00510547" w:rsidRPr="00510547">
      <w:pPr>
        <w:jc w:val="both"/>
      </w:pPr>
    </w:p>
    <w:p w:rsidRDefault="00264B42" w:rsidP="00510547" w:rsidR="00B80751">
      <w:pPr>
        <w:jc w:val="both"/>
      </w:pPr>
      <w:r>
        <w:t xml:space="preserve"> </w:t>
      </w:r>
      <w:r>
        <w:tab/>
      </w:r>
      <w:r>
        <w:tab/>
      </w:r>
      <w:r w:rsidR="00510547" w:rsidRPr="00510547">
        <w:t xml:space="preserve">- kč.br. 2293/5 - zgrada i dvorište-pogon za proizvodnju gljiva, površine 1020 </w:t>
      </w:r>
      <w:r w:rsidR="00B80751">
        <w:t xml:space="preserve">       </w:t>
      </w:r>
    </w:p>
    <w:p w:rsidRDefault="00B80751" w:rsidP="00510547" w:rsidR="00510547" w:rsidRPr="00510547">
      <w:pPr>
        <w:jc w:val="both"/>
      </w:pPr>
      <w:r>
        <w:t xml:space="preserve">                           </w:t>
      </w:r>
      <w:r w:rsidR="00510547" w:rsidRPr="00510547">
        <w:t>m2,</w:t>
      </w:r>
    </w:p>
    <w:p w:rsidRDefault="00264B42" w:rsidP="00510547" w:rsidR="00510547" w:rsidRPr="00510547">
      <w:pPr>
        <w:jc w:val="both"/>
      </w:pPr>
      <w:r>
        <w:t xml:space="preserve"> </w:t>
      </w:r>
      <w:r>
        <w:tab/>
      </w:r>
      <w:r>
        <w:tab/>
      </w:r>
      <w:r w:rsidR="00510547" w:rsidRPr="00510547">
        <w:t>- kč.br. 2293/6 - dvorište, površine 18 m2,</w:t>
      </w:r>
    </w:p>
    <w:p w:rsidRDefault="00264B42" w:rsidP="00510547" w:rsidR="00510547" w:rsidRPr="00510547">
      <w:pPr>
        <w:jc w:val="both"/>
      </w:pPr>
      <w:r>
        <w:t xml:space="preserve"> </w:t>
      </w:r>
      <w:r>
        <w:tab/>
      </w:r>
      <w:r>
        <w:tab/>
      </w:r>
      <w:r w:rsidR="00510547" w:rsidRPr="00510547">
        <w:t>- kč.br. 2295/2- industrijsko dvorište, površine 511 m2</w:t>
      </w:r>
    </w:p>
    <w:p w:rsidRDefault="00B80751" w:rsidP="00510547" w:rsidR="00510547" w:rsidRPr="00510547">
      <w:pPr>
        <w:jc w:val="both"/>
      </w:pPr>
      <w:r>
        <w:t xml:space="preserve">                         </w:t>
      </w:r>
      <w:r w:rsidR="00510547" w:rsidRPr="00510547">
        <w:t>odnosno ukupno 1549 m2</w:t>
      </w:r>
    </w:p>
    <w:p w:rsidRDefault="00510547" w:rsidP="00487694" w:rsidR="00510547">
      <w:pPr>
        <w:jc w:val="both"/>
      </w:pPr>
    </w:p>
    <w:p w:rsidRDefault="00487694" w:rsidP="00487694" w:rsidR="00487694">
      <w:pPr>
        <w:jc w:val="both"/>
      </w:pPr>
      <w:r>
        <w:t>a nakon pravomoćnosti ovoga rje</w:t>
      </w:r>
      <w:r w:rsidR="00084CAA">
        <w:t>šenja o dosudi</w:t>
      </w:r>
      <w:r w:rsidR="00B47637">
        <w:t>.</w:t>
      </w:r>
    </w:p>
    <w:p w:rsidRDefault="00487694" w:rsidP="00487694" w:rsidR="00487694">
      <w:pPr>
        <w:jc w:val="both"/>
      </w:pPr>
    </w:p>
    <w:p w:rsidRDefault="00487694" w:rsidP="00487694" w:rsidR="00487694">
      <w:pPr>
        <w:ind w:firstLine="1440"/>
        <w:jc w:val="both"/>
      </w:pPr>
      <w:proofErr w:type="spellStart"/>
      <w:r>
        <w:t>V</w:t>
      </w:r>
      <w:r w:rsidR="00EC5E84">
        <w:t>I</w:t>
      </w:r>
      <w:r>
        <w:t>.</w:t>
      </w:r>
      <w:r w:rsidR="008E79B8">
        <w:t>a</w:t>
      </w:r>
      <w:proofErr w:type="spellEnd"/>
      <w:r w:rsidR="008E79B8">
        <w:t>)</w:t>
      </w:r>
      <w:r>
        <w:t xml:space="preserve"> Određuje se brisanje tereta i prava koja prestaju prodajom u zemljišnim knjigama i to</w:t>
      </w:r>
      <w:r w:rsidR="009D1343">
        <w:t xml:space="preserve"> na nekretninama upisanim u </w:t>
      </w:r>
      <w:proofErr w:type="spellStart"/>
      <w:r w:rsidR="009D1343">
        <w:t>zk.ul</w:t>
      </w:r>
      <w:proofErr w:type="spellEnd"/>
      <w:r w:rsidR="009D1343">
        <w:t xml:space="preserve">. 1031 </w:t>
      </w:r>
      <w:proofErr w:type="spellStart"/>
      <w:r w:rsidR="009D1343">
        <w:t>K.O</w:t>
      </w:r>
      <w:proofErr w:type="spellEnd"/>
      <w:r w:rsidR="009D1343">
        <w:t xml:space="preserve"> Kusonje</w:t>
      </w:r>
      <w:r>
        <w:t>:</w:t>
      </w:r>
    </w:p>
    <w:p w:rsidRDefault="009D1343" w:rsidP="00487694" w:rsidR="009D1343">
      <w:pPr>
        <w:ind w:firstLine="1440"/>
        <w:jc w:val="both"/>
      </w:pPr>
    </w:p>
    <w:p w:rsidRDefault="00487694" w:rsidP="00487694" w:rsidR="00487694">
      <w:pPr>
        <w:jc w:val="both"/>
      </w:pPr>
      <w:r>
        <w:t xml:space="preserve">                      </w:t>
      </w:r>
      <w:r w:rsidR="0089576D">
        <w:t xml:space="preserve">  </w:t>
      </w:r>
      <w:r w:rsidR="008E79B8">
        <w:t xml:space="preserve">  N</w:t>
      </w:r>
      <w:r>
        <w:t>a listu B:</w:t>
      </w:r>
    </w:p>
    <w:p w:rsidRDefault="00A63069" w:rsidP="00487694" w:rsidR="00A63069">
      <w:pPr>
        <w:jc w:val="both"/>
      </w:pPr>
    </w:p>
    <w:p w:rsidRDefault="00B42E90" w:rsidP="00567294" w:rsidR="00A63069">
      <w:pPr>
        <w:jc w:val="both"/>
      </w:pPr>
      <w:r>
        <w:t xml:space="preserve">   </w:t>
      </w:r>
      <w:r w:rsidR="00EC5E84">
        <w:tab/>
      </w:r>
      <w:r w:rsidR="00EC5E84">
        <w:tab/>
      </w:r>
      <w:r w:rsidR="00567294">
        <w:t xml:space="preserve">  -r</w:t>
      </w:r>
      <w:r w:rsidR="00A63069">
        <w:t xml:space="preserve">edni broj 2.1.- broj Z-685/13-2 zabilježbe otvaranja postupka </w:t>
      </w:r>
      <w:proofErr w:type="spellStart"/>
      <w:r w:rsidR="00A63069">
        <w:t>predsteč</w:t>
      </w:r>
      <w:r w:rsidR="00567294">
        <w:t>a</w:t>
      </w:r>
      <w:r w:rsidR="00A63069">
        <w:t>jne</w:t>
      </w:r>
      <w:proofErr w:type="spellEnd"/>
      <w:r w:rsidR="00A63069">
        <w:t xml:space="preserve"> nagodbe na </w:t>
      </w:r>
      <w:proofErr w:type="spellStart"/>
      <w:r w:rsidR="00A63069">
        <w:t>na</w:t>
      </w:r>
      <w:proofErr w:type="spellEnd"/>
      <w:r w:rsidR="00A63069">
        <w:t xml:space="preserve"> nekretninama u </w:t>
      </w:r>
      <w:proofErr w:type="spellStart"/>
      <w:r w:rsidR="00A63069">
        <w:t>A.upisane</w:t>
      </w:r>
      <w:proofErr w:type="spellEnd"/>
      <w:r w:rsidR="00A63069">
        <w:t xml:space="preserve"> na temelju Rješenja Fine, Regionalnog centra Osijek, Klasa:UP-I/110/07/13-01/2987, </w:t>
      </w:r>
      <w:proofErr w:type="spellStart"/>
      <w:r w:rsidR="00A63069">
        <w:t>Ur.broj</w:t>
      </w:r>
      <w:proofErr w:type="spellEnd"/>
      <w:r w:rsidR="00A63069">
        <w:t>:04-06-13-2987-24 od 05. travnja 2013.godine</w:t>
      </w:r>
    </w:p>
    <w:p w:rsidRDefault="00A63069" w:rsidP="00487694" w:rsidR="00A63069">
      <w:pPr>
        <w:jc w:val="both"/>
      </w:pPr>
    </w:p>
    <w:p w:rsidRDefault="00A63069" w:rsidP="00A63069" w:rsidR="00DC1F4F">
      <w:pPr>
        <w:jc w:val="both"/>
      </w:pPr>
      <w:r>
        <w:t xml:space="preserve"> </w:t>
      </w:r>
      <w:r>
        <w:tab/>
      </w:r>
      <w:r>
        <w:tab/>
      </w:r>
    </w:p>
    <w:p w:rsidRDefault="00DC1F4F" w:rsidP="00DC1F4F" w:rsidR="00DC1F4F" w:rsidRPr="00DC1F4F">
      <w:pPr>
        <w:jc w:val="right"/>
      </w:pPr>
      <w:r w:rsidRPr="00DC1F4F">
        <w:rPr>
          <w:b/>
        </w:rPr>
        <w:lastRenderedPageBreak/>
        <w:t>Broj:7/ St-43/2015-122</w:t>
      </w:r>
    </w:p>
    <w:p w:rsidRDefault="00DC1F4F" w:rsidP="00A63069" w:rsidR="00DC1F4F">
      <w:pPr>
        <w:jc w:val="both"/>
      </w:pPr>
    </w:p>
    <w:p w:rsidRDefault="00DC1F4F" w:rsidP="00A63069" w:rsidR="00A63069" w:rsidRPr="00A63069">
      <w:pPr>
        <w:jc w:val="both"/>
      </w:pPr>
      <w:r>
        <w:t xml:space="preserve"> </w:t>
      </w:r>
      <w:r>
        <w:tab/>
      </w:r>
      <w:r>
        <w:tab/>
      </w:r>
      <w:r w:rsidR="00A63069">
        <w:t>-</w:t>
      </w:r>
      <w:r w:rsidR="00A63069" w:rsidRPr="00A63069">
        <w:t>redni broj 1.2. – broj Z-2176/2015 – zabilježbe otvaranja stečajnog postupka na nekretninama u A upisane na temelju rješenja Trgovačkog suda u Osijeku, Stalne službe Trgovačkog suda u Osijeku Slavonski Brod broj: 7/St-43/2015-14 od 03. travnja 2015. godine.</w:t>
      </w:r>
    </w:p>
    <w:p w:rsidRDefault="00A63069" w:rsidP="00A63069" w:rsidR="00A63069">
      <w:pPr>
        <w:jc w:val="both"/>
      </w:pPr>
      <w:r w:rsidRPr="00A63069">
        <w:t xml:space="preserve">                      - redni broj 1.3. – broj– Z-9859/2015- zabilježbe prodaje na nekretninama u A, upisane na temelju rješenja Trgovačkog suda u Osijeku, Stalne službe Trgovačkog suda u Osijeku Slavonski Brod broj: 7/St-43/2015-54 od 02. listopada 2015. godine.</w:t>
      </w:r>
    </w:p>
    <w:p w:rsidRDefault="00A63069" w:rsidP="00487694" w:rsidR="00A63069">
      <w:pPr>
        <w:jc w:val="both"/>
      </w:pPr>
    </w:p>
    <w:p w:rsidRDefault="0089576D" w:rsidP="00487694" w:rsidR="0089576D">
      <w:pPr>
        <w:jc w:val="both"/>
      </w:pPr>
      <w:r>
        <w:t xml:space="preserve"> </w:t>
      </w:r>
      <w:r>
        <w:tab/>
      </w:r>
      <w:r>
        <w:tab/>
        <w:t xml:space="preserve">  </w:t>
      </w:r>
      <w:r w:rsidR="003343B4">
        <w:t>N</w:t>
      </w:r>
      <w:r>
        <w:t>a listu C:</w:t>
      </w:r>
    </w:p>
    <w:p w:rsidRDefault="0089576D" w:rsidP="00487694" w:rsidR="0089576D">
      <w:pPr>
        <w:jc w:val="both"/>
      </w:pPr>
    </w:p>
    <w:p w:rsidRDefault="0089576D" w:rsidP="00487694" w:rsidR="0089576D">
      <w:pPr>
        <w:jc w:val="both"/>
      </w:pPr>
      <w:r>
        <w:t xml:space="preserve"> </w:t>
      </w:r>
      <w:r>
        <w:tab/>
      </w:r>
      <w:r>
        <w:tab/>
        <w:t>-redni broj 1.1.-broj Z-1343/06-uknjižbe</w:t>
      </w:r>
      <w:r w:rsidR="00F74C64">
        <w:t xml:space="preserve"> prava zaloga na nekretnine o A</w:t>
      </w:r>
      <w:r>
        <w:t xml:space="preserve"> za kredit u iznosu od 3.000.000,00 kuna, u protuvrijednosti EUR-a, kamata i drugih troškova sukladno Ugovoru o kreditu za korist: H-ABDUCO d.o.o. Zagre</w:t>
      </w:r>
      <w:r w:rsidR="00F74C64">
        <w:t>b, OIB: 13667298928, Slavonska a</w:t>
      </w:r>
      <w:r>
        <w:t>venija 6A ,</w:t>
      </w:r>
      <w:r w:rsidR="00F74C64">
        <w:t xml:space="preserve"> </w:t>
      </w:r>
      <w:r>
        <w:t>izvršene po osnovi Ugovora o dugoročnom kreditu uz valutnu klauzulu iz Programa kreditiranja poticanja razvitka malog i srednjeg privatnog poduzetništva broj: 97022504/2006 od 23.06.2006.g.</w:t>
      </w:r>
    </w:p>
    <w:p w:rsidRDefault="0089576D" w:rsidP="00487694" w:rsidR="0089576D">
      <w:pPr>
        <w:jc w:val="both"/>
      </w:pPr>
    </w:p>
    <w:p w:rsidRDefault="0089576D" w:rsidP="00487694" w:rsidR="0089576D">
      <w:pPr>
        <w:jc w:val="both"/>
      </w:pPr>
      <w:r>
        <w:t xml:space="preserve">   </w:t>
      </w:r>
      <w:r>
        <w:tab/>
      </w:r>
      <w:r>
        <w:tab/>
        <w:t>-redni broj 1.3 – broj Z-5207/2014- zabilježbe, GLAVNI ULOŽAK, upisan u zk.ul.broj 3270.k.o. Pakrac</w:t>
      </w:r>
    </w:p>
    <w:p w:rsidRDefault="0089576D" w:rsidP="00487694" w:rsidR="0089576D">
      <w:pPr>
        <w:jc w:val="both"/>
      </w:pPr>
    </w:p>
    <w:p w:rsidRDefault="0089576D" w:rsidP="00487694" w:rsidR="0089576D">
      <w:pPr>
        <w:jc w:val="both"/>
      </w:pPr>
      <w:r>
        <w:t xml:space="preserve"> </w:t>
      </w:r>
      <w:r>
        <w:tab/>
      </w:r>
      <w:r>
        <w:tab/>
        <w:t xml:space="preserve">-redni broj 4.1.- broj Z-1647/10-uknjižbe prava zaloga na nekretninama u A.za kredit u iznosu od 543.850,00HRK (slovima: </w:t>
      </w:r>
      <w:proofErr w:type="spellStart"/>
      <w:r>
        <w:t>petstoče</w:t>
      </w:r>
      <w:r w:rsidR="00D82ADB">
        <w:t>trdesettritisućeosmastopedesetkuna</w:t>
      </w:r>
      <w:proofErr w:type="spellEnd"/>
      <w:r w:rsidR="00D82ADB">
        <w:t>) s naknadama prema Ugovoru, sve naknade promjenjive u skladu s aktima Vjerovnika, s kamatom po dospijeću u visini zakonske zatezne kamate određene za odnose iz trgovačkih ugovora, a koja je promjenjiva u skladu s propisima i trenutno iznosi 17% (slovima:sedamnaest posto) godišnje, odnosno redovnu kamatu u visini iz ovog članka ukoliko ista bude viša od zakonske zatezne kamate, naknadama, te s ostalim troškovima i uvjetima utvrđenim Ugovorom i sporazumom</w:t>
      </w:r>
      <w:r w:rsidR="00F74C64">
        <w:t xml:space="preserve"> za korist: PRIVREDNE BANKE</w:t>
      </w:r>
      <w:r w:rsidR="00AB4777">
        <w:t xml:space="preserve"> ZAGREB d.d., OIB 02535697732, Zagreb, </w:t>
      </w:r>
      <w:proofErr w:type="spellStart"/>
      <w:r w:rsidR="00AB4777">
        <w:t>Račkoga</w:t>
      </w:r>
      <w:proofErr w:type="spellEnd"/>
      <w:r w:rsidR="00AB4777">
        <w:t xml:space="preserve"> 6</w:t>
      </w:r>
      <w:r w:rsidR="00D82ADB">
        <w:t xml:space="preserve"> izvršene na temelju Sporazuma o zasnivanju založnog prava na nekretninama i pravu na neposrednu ovrhu od 23. </w:t>
      </w:r>
      <w:r w:rsidR="00AB4777">
        <w:t xml:space="preserve">rujna </w:t>
      </w:r>
      <w:r w:rsidR="00D82ADB">
        <w:t>2010.godine</w:t>
      </w:r>
    </w:p>
    <w:p w:rsidRDefault="00D82ADB" w:rsidP="00487694" w:rsidR="00D82ADB">
      <w:pPr>
        <w:jc w:val="both"/>
      </w:pPr>
    </w:p>
    <w:p w:rsidRDefault="00D82ADB" w:rsidP="00487694" w:rsidR="00D82ADB">
      <w:pPr>
        <w:jc w:val="both"/>
      </w:pPr>
      <w:r>
        <w:t xml:space="preserve">  </w:t>
      </w:r>
      <w:r>
        <w:tab/>
      </w:r>
      <w:r>
        <w:tab/>
        <w:t>-redni broj 5.1.- broj Z-1293/11 – uknjižbe prava zaloga na nekretninama u A. za iznos od 10.319,04 EUR-a (slovima:</w:t>
      </w:r>
      <w:proofErr w:type="spellStart"/>
      <w:r>
        <w:t>desettisućatristodevetnaest</w:t>
      </w:r>
      <w:proofErr w:type="spellEnd"/>
      <w:r>
        <w:t xml:space="preserve"> EUR-a i četiri centa), uvećano za pripadajuće kamate i sve ostale troškove, radi osiguranja tražbine Banke, za korist: H-ABDUCO d.o.o. Zagreb, OIB: 13667298928, Slavonska avenija 6a izvršene na temelju Ugovora o kreditu br. 841-51010448 sa Sporazumom o osiguranju novčane tražbine od 06.srpnja 2011.godine</w:t>
      </w:r>
    </w:p>
    <w:p w:rsidRDefault="00D82ADB" w:rsidP="00487694" w:rsidR="00D82ADB">
      <w:pPr>
        <w:jc w:val="both"/>
      </w:pPr>
    </w:p>
    <w:p w:rsidRDefault="00D82ADB" w:rsidP="00D82ADB" w:rsidR="00D82ADB">
      <w:pPr>
        <w:jc w:val="both"/>
      </w:pPr>
      <w:r>
        <w:t xml:space="preserve"> </w:t>
      </w:r>
      <w:r>
        <w:tab/>
      </w:r>
      <w:r>
        <w:tab/>
        <w:t xml:space="preserve">-redni broj 5.2. – </w:t>
      </w:r>
      <w:r w:rsidR="000E0E7A">
        <w:t xml:space="preserve">zabilježbe obveze brisanja hipoteka uknjiženih pod. </w:t>
      </w:r>
      <w:proofErr w:type="spellStart"/>
      <w:r w:rsidR="000E0E7A">
        <w:t>posl.</w:t>
      </w:r>
      <w:r>
        <w:t>broj</w:t>
      </w:r>
      <w:proofErr w:type="spellEnd"/>
      <w:r>
        <w:t xml:space="preserve"> Z-1343/06</w:t>
      </w:r>
      <w:r w:rsidR="000E0E7A">
        <w:t>, Z-1647/10 i Z-1293/11</w:t>
      </w:r>
    </w:p>
    <w:p w:rsidRDefault="00AB4777" w:rsidP="00D82ADB" w:rsidR="00AB4777">
      <w:pPr>
        <w:jc w:val="both"/>
      </w:pPr>
    </w:p>
    <w:p w:rsidRDefault="00AB4777" w:rsidP="00D82ADB" w:rsidR="00AB4777">
      <w:pPr>
        <w:jc w:val="both"/>
      </w:pPr>
      <w:r>
        <w:t xml:space="preserve"> </w:t>
      </w:r>
      <w:r>
        <w:tab/>
      </w:r>
      <w:r>
        <w:tab/>
        <w:t>-redni broj 5.4 –broj  Z-5207/14 – zabilježbe</w:t>
      </w:r>
      <w:r w:rsidR="000B1BEF">
        <w:t>,</w:t>
      </w:r>
      <w:r>
        <w:t xml:space="preserve">  SPOREDNI ULOŽAK</w:t>
      </w:r>
      <w:r w:rsidR="000B1BEF">
        <w:t>,</w:t>
      </w:r>
      <w:r>
        <w:t xml:space="preserve"> upisan u </w:t>
      </w:r>
      <w:proofErr w:type="spellStart"/>
      <w:r>
        <w:t>zk.ul</w:t>
      </w:r>
      <w:proofErr w:type="spellEnd"/>
      <w:r>
        <w:t>. broj 3270 k.o. Pakrac i 1033 k.o. Kusonje.</w:t>
      </w:r>
    </w:p>
    <w:p w:rsidRDefault="00AB4777" w:rsidP="00EC5E84" w:rsidR="00EC5E84">
      <w:r>
        <w:tab/>
      </w:r>
      <w:r>
        <w:tab/>
      </w:r>
    </w:p>
    <w:p w:rsidRDefault="00EC5E84" w:rsidP="00D82ADB" w:rsidR="00DC1F4F">
      <w:pPr>
        <w:jc w:val="both"/>
      </w:pPr>
      <w:r>
        <w:t xml:space="preserve"> </w:t>
      </w:r>
      <w:r>
        <w:tab/>
      </w:r>
      <w:r>
        <w:tab/>
      </w:r>
      <w:r w:rsidR="00AB4777">
        <w:t xml:space="preserve">-redni broj 6.1. - broj Z-632/13-2 – </w:t>
      </w:r>
      <w:r w:rsidR="000B1BEF">
        <w:t xml:space="preserve">predbilježbe </w:t>
      </w:r>
      <w:r w:rsidR="00AB4777">
        <w:t xml:space="preserve">ovršnog prava zaloga na nekretnine u A radi osiguranja novčane tražbine u iznosu od 140.576,90 Kn zajedno sa zakonskom zateznom kamatom tekućom od 21. </w:t>
      </w:r>
      <w:r w:rsidR="001714FC">
        <w:t>v</w:t>
      </w:r>
      <w:r w:rsidR="00AB4777">
        <w:t xml:space="preserve">eljače 2012.godine do isplate u korist: </w:t>
      </w:r>
    </w:p>
    <w:p w:rsidRDefault="00DC1F4F" w:rsidP="00D82ADB" w:rsidR="00DC1F4F">
      <w:pPr>
        <w:jc w:val="both"/>
      </w:pPr>
    </w:p>
    <w:p w:rsidRDefault="00DC1F4F" w:rsidP="00DC1F4F" w:rsidR="00DC1F4F" w:rsidRPr="00DC1F4F">
      <w:pPr>
        <w:jc w:val="right"/>
      </w:pPr>
      <w:r w:rsidRPr="00DC1F4F">
        <w:rPr>
          <w:b/>
        </w:rPr>
        <w:lastRenderedPageBreak/>
        <w:t>Broj:7/ St-43/2015-122</w:t>
      </w:r>
    </w:p>
    <w:p w:rsidRDefault="00DC1F4F" w:rsidP="00D82ADB" w:rsidR="00DC1F4F">
      <w:pPr>
        <w:jc w:val="both"/>
      </w:pPr>
    </w:p>
    <w:p w:rsidRDefault="00AB4777" w:rsidP="00D82ADB" w:rsidR="00AB4777">
      <w:pPr>
        <w:jc w:val="both"/>
      </w:pPr>
      <w:r>
        <w:t xml:space="preserve">REPUBLIKE HRVATSKE – za Ministarstvo financija, OIB: 52634238587 izvršene na temelju rješenja posl.br.: </w:t>
      </w:r>
      <w:proofErr w:type="spellStart"/>
      <w:r>
        <w:t>Ovr</w:t>
      </w:r>
      <w:proofErr w:type="spellEnd"/>
      <w:r>
        <w:t>-544/13-2 od 02.travnja 2013.godine</w:t>
      </w:r>
    </w:p>
    <w:p w:rsidRDefault="00EC5E84" w:rsidP="00D82ADB" w:rsidR="00EC5E84">
      <w:pPr>
        <w:jc w:val="both"/>
      </w:pPr>
    </w:p>
    <w:p w:rsidRDefault="00AB4777" w:rsidP="00D82ADB" w:rsidR="00AB4777">
      <w:pPr>
        <w:jc w:val="both"/>
      </w:pPr>
      <w:r>
        <w:t xml:space="preserve"> </w:t>
      </w:r>
      <w:r>
        <w:tab/>
      </w:r>
      <w:r>
        <w:tab/>
        <w:t xml:space="preserve">-redni broj 6.4. – broj Z-791/13-2 – zabilježbe opravdanja predbilježbe u predmetu predlagatelja osiguranja Republike Hrvatske  za Ministarstvo financija kojom se predbilježba </w:t>
      </w:r>
      <w:r w:rsidR="000E734F">
        <w:t>pod poslovnim brojem Z-632/13-2 pretvara u uknjižbu prisilnog založnog prava izvršene na temelju pravomoćnog Rješenja  posl.br.:Ovr-544/13-2 od 02.travnja 2013.godine.</w:t>
      </w:r>
    </w:p>
    <w:p w:rsidRDefault="00E60DFA" w:rsidP="00D82ADB" w:rsidR="00E60DFA">
      <w:pPr>
        <w:jc w:val="both"/>
      </w:pPr>
    </w:p>
    <w:p w:rsidRDefault="00E60DFA" w:rsidP="00D82ADB" w:rsidR="00E60DFA">
      <w:pPr>
        <w:jc w:val="both"/>
      </w:pPr>
      <w:r>
        <w:t xml:space="preserve"> </w:t>
      </w:r>
      <w:r>
        <w:tab/>
      </w:r>
      <w:r>
        <w:tab/>
        <w:t>-redni broj 6.5. – zabilježbe ovršnosti tražbine radi čijeg je osiguranja uknjižba dopuštena po čl. 259 Ovršnog zakona.</w:t>
      </w:r>
    </w:p>
    <w:p w:rsidRDefault="00BD77B9" w:rsidP="00BD77B9" w:rsidR="00BD77B9">
      <w:pPr>
        <w:jc w:val="both"/>
      </w:pPr>
    </w:p>
    <w:p w:rsidRDefault="00BD77B9" w:rsidP="00BD77B9" w:rsidR="005D5523">
      <w:pPr>
        <w:jc w:val="both"/>
      </w:pPr>
      <w:r>
        <w:t xml:space="preserve">                         b)</w:t>
      </w:r>
      <w:r w:rsidR="005D5523">
        <w:t>Određuje se brisanje tereta i prava koja pr</w:t>
      </w:r>
      <w:r w:rsidR="008E79B8">
        <w:t xml:space="preserve">estaju prodajom u zemljišnim </w:t>
      </w:r>
      <w:r w:rsidR="005D5523">
        <w:t xml:space="preserve">knjigama i to na nekretninama upisanim u </w:t>
      </w:r>
      <w:proofErr w:type="spellStart"/>
      <w:r w:rsidR="005D5523">
        <w:t>zk.ul</w:t>
      </w:r>
      <w:proofErr w:type="spellEnd"/>
      <w:r w:rsidR="005D5523">
        <w:t>. 3270 K.O. Pakrac i to:</w:t>
      </w:r>
    </w:p>
    <w:p w:rsidRDefault="005D5523" w:rsidP="002E7BB8" w:rsidR="005D5523">
      <w:pPr>
        <w:jc w:val="both"/>
      </w:pPr>
    </w:p>
    <w:p w:rsidRDefault="005D5523" w:rsidP="002E7BB8" w:rsidR="005D5523">
      <w:pPr>
        <w:jc w:val="both"/>
      </w:pPr>
      <w:r>
        <w:t xml:space="preserve">                       </w:t>
      </w:r>
      <w:r w:rsidR="003343B4">
        <w:t>N</w:t>
      </w:r>
      <w:r w:rsidR="009B0512">
        <w:t>a l</w:t>
      </w:r>
      <w:r>
        <w:t>istu B:</w:t>
      </w:r>
    </w:p>
    <w:p w:rsidRDefault="009B0512" w:rsidP="002E7BB8" w:rsidR="009B0512">
      <w:pPr>
        <w:jc w:val="both"/>
      </w:pPr>
    </w:p>
    <w:p w:rsidRDefault="009B0512" w:rsidP="009B0512" w:rsidR="00A63069" w:rsidRPr="009B0512">
      <w:pPr>
        <w:jc w:val="both"/>
      </w:pPr>
      <w:r>
        <w:t xml:space="preserve"> </w:t>
      </w:r>
      <w:r>
        <w:tab/>
        <w:t xml:space="preserve">          </w:t>
      </w:r>
      <w:r w:rsidRPr="009B0512">
        <w:t xml:space="preserve">  -r</w:t>
      </w:r>
      <w:r w:rsidR="00A63069" w:rsidRPr="009B0512">
        <w:t xml:space="preserve">edni broj 2.1.- broj Z-685/13-2 zabilježbe otvaranja postupka </w:t>
      </w:r>
      <w:proofErr w:type="spellStart"/>
      <w:r w:rsidR="00A63069" w:rsidRPr="009B0512">
        <w:t>predsteč</w:t>
      </w:r>
      <w:r w:rsidRPr="009B0512">
        <w:t>a</w:t>
      </w:r>
      <w:r w:rsidR="00A63069" w:rsidRPr="009B0512">
        <w:t>jne</w:t>
      </w:r>
      <w:proofErr w:type="spellEnd"/>
      <w:r w:rsidR="00A63069" w:rsidRPr="009B0512">
        <w:t xml:space="preserve"> nagodbe na </w:t>
      </w:r>
      <w:proofErr w:type="spellStart"/>
      <w:r w:rsidR="00A63069" w:rsidRPr="009B0512">
        <w:t>na</w:t>
      </w:r>
      <w:proofErr w:type="spellEnd"/>
      <w:r w:rsidR="00A63069" w:rsidRPr="009B0512">
        <w:t xml:space="preserve"> nekretninama u</w:t>
      </w:r>
      <w:r w:rsidR="00030A3A">
        <w:t xml:space="preserve"> A </w:t>
      </w:r>
      <w:r w:rsidR="00A63069" w:rsidRPr="009B0512">
        <w:t xml:space="preserve">upisane na temelju Rješenja Fine, Regionalnog centra Osijek, Klasa:UP-I/110/07/13-01/2987, </w:t>
      </w:r>
      <w:proofErr w:type="spellStart"/>
      <w:r w:rsidR="00A63069" w:rsidRPr="009B0512">
        <w:t>Ur.broj</w:t>
      </w:r>
      <w:proofErr w:type="spellEnd"/>
      <w:r w:rsidR="00A63069" w:rsidRPr="009B0512">
        <w:t>:04-06-13-2987-24 od 05. travnja 2013.godine</w:t>
      </w:r>
    </w:p>
    <w:p w:rsidRDefault="009B0512" w:rsidP="009B0512" w:rsidR="009B0512" w:rsidRPr="009B0512">
      <w:pPr>
        <w:jc w:val="both"/>
      </w:pPr>
    </w:p>
    <w:p w:rsidRDefault="009B0512" w:rsidP="009B0512" w:rsidR="009B0512" w:rsidRPr="009B0512">
      <w:pPr>
        <w:jc w:val="both"/>
      </w:pPr>
      <w:r w:rsidRPr="009B0512">
        <w:t xml:space="preserve"> </w:t>
      </w:r>
      <w:r w:rsidRPr="009B0512">
        <w:tab/>
      </w:r>
      <w:r w:rsidRPr="009B0512">
        <w:tab/>
        <w:t>-redni broj 1.2. – broj Z-2176/2015 – zabilježbe otvaranja stečajnog postupka na nekretninama u A upisane na temelju rješenja Trgovačkog suda u Osijeku, Stalne službe Trgovačkog suda u Osijeku Slavonski Brod broj: 7/St-43/2015-14 od 03. travnja 2015. godine.</w:t>
      </w:r>
    </w:p>
    <w:p w:rsidRDefault="009B0512" w:rsidP="009B0512" w:rsidR="009B0512" w:rsidRPr="009B0512">
      <w:pPr>
        <w:jc w:val="both"/>
      </w:pPr>
    </w:p>
    <w:p w:rsidRDefault="009B0512" w:rsidP="009B0512" w:rsidR="009B0512">
      <w:pPr>
        <w:jc w:val="both"/>
      </w:pPr>
      <w:r w:rsidRPr="009B0512">
        <w:t xml:space="preserve">                      - redni broj 1.3. – broj– Z-9859/2015- zabilježbe prodaje na nekretninama u A, upisane na temelju rješenja Trgovačkog suda u Osijeku, Stalne službe Trgovačkog suda u Osijeku Slavonski Brod broj: 7/St-43/2015-54 od 02. listopada 2015. godine.</w:t>
      </w:r>
    </w:p>
    <w:p w:rsidRDefault="009B0512" w:rsidP="009B0512" w:rsidR="009B0512">
      <w:pPr>
        <w:jc w:val="both"/>
      </w:pPr>
    </w:p>
    <w:p w:rsidRDefault="009B0512" w:rsidP="009B0512" w:rsidR="009B0512">
      <w:pPr>
        <w:jc w:val="both"/>
      </w:pPr>
      <w:r>
        <w:t xml:space="preserve"> </w:t>
      </w:r>
      <w:r>
        <w:tab/>
      </w:r>
      <w:r>
        <w:tab/>
        <w:t>Na listu C:</w:t>
      </w:r>
    </w:p>
    <w:p w:rsidRDefault="009B0512" w:rsidP="009B0512" w:rsidR="009B0512">
      <w:pPr>
        <w:jc w:val="both"/>
      </w:pPr>
    </w:p>
    <w:p w:rsidRDefault="009B0512" w:rsidP="009B0512" w:rsidR="007E4AFC">
      <w:pPr>
        <w:jc w:val="both"/>
      </w:pPr>
      <w:r>
        <w:t xml:space="preserve"> </w:t>
      </w:r>
      <w:r>
        <w:tab/>
      </w:r>
      <w:r>
        <w:tab/>
        <w:t>- redni broj 1.1. – broj Z-1343/</w:t>
      </w:r>
      <w:r w:rsidR="00F747B4">
        <w:t xml:space="preserve">06 – uknjižbe prava zaloga na A </w:t>
      </w:r>
      <w:r>
        <w:t xml:space="preserve"> za kredit u iznosu od 3.000.000,00 kuna, u protuvrijednosti EUR-a, kamata i drugih troškova sukladno Ugovoru o kreditu za korist </w:t>
      </w:r>
      <w:r w:rsidRPr="009B0512">
        <w:t>H-ABDUCO d.o.o. Zagreb, OIB:13667298928, Slavonska Avenija 6 A</w:t>
      </w:r>
      <w:r w:rsidR="00F747B4">
        <w:t xml:space="preserve"> izvršene po osnovi Ugovora o dugoročnom kreditu uz valutnu klauzulu iz Programa kreditiranja poticanja razvitka malog i srednjeg privatnog poduzetništva broj 97022504/2006 od 23. lipnja 2006. godine  </w:t>
      </w:r>
    </w:p>
    <w:p w:rsidRDefault="007E4AFC" w:rsidP="009B0512" w:rsidR="007E4AFC">
      <w:pPr>
        <w:jc w:val="both"/>
      </w:pPr>
    </w:p>
    <w:p w:rsidRDefault="009B0512" w:rsidP="009B0512" w:rsidR="009B0512">
      <w:pPr>
        <w:jc w:val="both"/>
      </w:pPr>
      <w:r>
        <w:t xml:space="preserve"> </w:t>
      </w:r>
      <w:r>
        <w:tab/>
      </w:r>
      <w:r>
        <w:tab/>
        <w:t>- redni broj 1.3. -</w:t>
      </w:r>
      <w:r w:rsidR="00971E73">
        <w:t xml:space="preserve"> broj</w:t>
      </w:r>
      <w:r>
        <w:t xml:space="preserve"> </w:t>
      </w:r>
      <w:r w:rsidRPr="009B0512">
        <w:t>Z-5207/14 – zabilježbe</w:t>
      </w:r>
      <w:r w:rsidR="003B7CAE">
        <w:t>,</w:t>
      </w:r>
      <w:r w:rsidRPr="009B0512">
        <w:t xml:space="preserve">  SPOREDNI ULOŽAK</w:t>
      </w:r>
      <w:r w:rsidR="003B7CAE">
        <w:t>,</w:t>
      </w:r>
      <w:r w:rsidRPr="009B0512">
        <w:t xml:space="preserve"> upisan u </w:t>
      </w:r>
      <w:proofErr w:type="spellStart"/>
      <w:r w:rsidRPr="009B0512">
        <w:t>zk.ul</w:t>
      </w:r>
      <w:proofErr w:type="spellEnd"/>
      <w:r w:rsidRPr="009B0512">
        <w:t>. broj</w:t>
      </w:r>
      <w:r>
        <w:t xml:space="preserve"> 1033 i 1031 k.o. Kusonje</w:t>
      </w:r>
    </w:p>
    <w:p w:rsidRDefault="009B0512" w:rsidP="009B0512" w:rsidR="009B0512">
      <w:pPr>
        <w:jc w:val="both"/>
      </w:pPr>
    </w:p>
    <w:p w:rsidRDefault="00971E73" w:rsidP="00971E73" w:rsidR="00EC5E84">
      <w:pPr>
        <w:jc w:val="both"/>
      </w:pPr>
      <w:r>
        <w:t xml:space="preserve"> </w:t>
      </w:r>
      <w:r>
        <w:tab/>
        <w:t xml:space="preserve">            -</w:t>
      </w:r>
      <w:r w:rsidR="009B0512">
        <w:t>redni broj 2.1. –</w:t>
      </w:r>
      <w:r>
        <w:t xml:space="preserve"> broj </w:t>
      </w:r>
      <w:r w:rsidR="009B0512">
        <w:t xml:space="preserve"> Z-1647/10 - </w:t>
      </w:r>
      <w:r w:rsidR="009B0512" w:rsidRPr="009B0512">
        <w:t>uknjižbe p</w:t>
      </w:r>
      <w:r w:rsidR="003B7CAE">
        <w:t xml:space="preserve">rava zaloga na nekretninama u A </w:t>
      </w:r>
      <w:r w:rsidR="009B0512" w:rsidRPr="009B0512">
        <w:t>za kredit u iznosu od 543.850,00HRK (slovima: petsto</w:t>
      </w:r>
      <w:r>
        <w:t xml:space="preserve"> </w:t>
      </w:r>
      <w:r w:rsidR="009B0512" w:rsidRPr="009B0512">
        <w:t>četrdeset</w:t>
      </w:r>
      <w:r>
        <w:t xml:space="preserve"> </w:t>
      </w:r>
      <w:r w:rsidR="009B0512" w:rsidRPr="009B0512">
        <w:t>tri</w:t>
      </w:r>
      <w:r>
        <w:t xml:space="preserve"> </w:t>
      </w:r>
      <w:r w:rsidR="009B0512" w:rsidRPr="009B0512">
        <w:t>tisuće</w:t>
      </w:r>
      <w:r>
        <w:t xml:space="preserve"> </w:t>
      </w:r>
      <w:r w:rsidR="009B0512" w:rsidRPr="009B0512">
        <w:t>os</w:t>
      </w:r>
      <w:r>
        <w:t>am</w:t>
      </w:r>
      <w:r w:rsidR="009B0512" w:rsidRPr="009B0512">
        <w:t>sto</w:t>
      </w:r>
      <w:r>
        <w:t xml:space="preserve"> </w:t>
      </w:r>
      <w:r w:rsidR="009B0512" w:rsidRPr="009B0512">
        <w:t>pedeset</w:t>
      </w:r>
      <w:r>
        <w:t xml:space="preserve"> </w:t>
      </w:r>
      <w:r w:rsidR="009B0512" w:rsidRPr="009B0512">
        <w:t xml:space="preserve">kuna) s naknadama prema Ugovoru, sve naknade promjenjive u skladu s aktima Vjerovnika, s kamatom po dospijeću u visini zakonske zatezne kamate određene za odnose iz trgovačkih ugovora, a koja je promjenjiva u skladu s propisima i trenutno iznosi 17% (slovima:sedamnaest posto) godišnje, odnosno redovnu kamatu u visini iz ovog članka </w:t>
      </w:r>
    </w:p>
    <w:p w:rsidRDefault="00DC1F4F" w:rsidP="00971E73" w:rsidR="00DC1F4F">
      <w:pPr>
        <w:jc w:val="both"/>
      </w:pPr>
    </w:p>
    <w:p w:rsidRDefault="00DC1F4F" w:rsidP="00DC1F4F" w:rsidR="00DC1F4F" w:rsidRPr="00DC1F4F">
      <w:pPr>
        <w:jc w:val="right"/>
      </w:pPr>
      <w:r w:rsidRPr="00DC1F4F">
        <w:rPr>
          <w:b/>
        </w:rPr>
        <w:lastRenderedPageBreak/>
        <w:t>Broj:7/ St-43/2015-122</w:t>
      </w:r>
    </w:p>
    <w:p w:rsidRDefault="00DC1F4F" w:rsidP="00971E73" w:rsidR="00DC1F4F">
      <w:pPr>
        <w:jc w:val="both"/>
      </w:pPr>
    </w:p>
    <w:p w:rsidRDefault="009B0512" w:rsidP="00971E73" w:rsidR="009B0512">
      <w:pPr>
        <w:jc w:val="both"/>
      </w:pPr>
      <w:r w:rsidRPr="009B0512">
        <w:t>ukoliko ista bude viša od zakonske zatezne kamate, naknadama, te s ostalim troškovima i uvjetima utvrđenim Ugovorom i</w:t>
      </w:r>
      <w:r w:rsidR="003B7CAE">
        <w:t xml:space="preserve"> sporazumom,za korist: PRIVREDNE BANKE</w:t>
      </w:r>
      <w:r w:rsidRPr="009B0512">
        <w:t xml:space="preserve"> ZAGREB d.d., OIB 02535697732, Zagreb, </w:t>
      </w:r>
      <w:proofErr w:type="spellStart"/>
      <w:r w:rsidRPr="009B0512">
        <w:t>Račkoga</w:t>
      </w:r>
      <w:proofErr w:type="spellEnd"/>
      <w:r w:rsidRPr="009B0512">
        <w:t xml:space="preserve"> 6 izvršene na temelju Sporazuma o zasnivanju založnog prava na nekretninama i pravu na neposrednu ovrhu od 23. rujna 2010.godine</w:t>
      </w:r>
    </w:p>
    <w:p w:rsidRDefault="00971E73" w:rsidP="009B0512" w:rsidR="00971E73"/>
    <w:p w:rsidRDefault="00971E73" w:rsidP="00CA2F6A" w:rsidR="00971E73">
      <w:pPr>
        <w:jc w:val="both"/>
      </w:pPr>
      <w:r>
        <w:t xml:space="preserve"> </w:t>
      </w:r>
      <w:r>
        <w:tab/>
      </w:r>
      <w:r>
        <w:tab/>
        <w:t xml:space="preserve">-redni broj 3.1. – broj Z-1293/11 - </w:t>
      </w:r>
      <w:r w:rsidRPr="00971E73">
        <w:t>uknjižbe prava zaloga na nekretninama u A. za iznos od 10.319,04 EUR-a (slovima:</w:t>
      </w:r>
      <w:proofErr w:type="spellStart"/>
      <w:r w:rsidRPr="00971E73">
        <w:t>desettisućatristodevetnaest</w:t>
      </w:r>
      <w:proofErr w:type="spellEnd"/>
      <w:r w:rsidRPr="00971E73">
        <w:t xml:space="preserve"> EUR-a i četiri centa), uvećano za pripadajuće kamate i sve ostale troškove, radi osiguranja tražbine Banke, za korist: H-ABDUCO d.o.o. Zagreb, OIB: 13667298928, Slavonska avenija 6a izvršene na temelju Ugovora o kreditu br. 841-51010448 sa Sporazumom o osiguranju novčane tražbine od 06.srpnja 2011.godine</w:t>
      </w:r>
    </w:p>
    <w:p w:rsidRDefault="00971E73" w:rsidP="009B0512" w:rsidR="00971E73"/>
    <w:p w:rsidRDefault="00971E73" w:rsidP="009B0512" w:rsidR="00971E73">
      <w:r>
        <w:t xml:space="preserve"> </w:t>
      </w:r>
      <w:r>
        <w:tab/>
      </w:r>
      <w:r>
        <w:tab/>
        <w:t xml:space="preserve">-redni broj 3.2. – </w:t>
      </w:r>
      <w:r w:rsidRPr="00971E73">
        <w:t xml:space="preserve">zabilježbe obveze brisanja hipoteka uknjiženih pod. </w:t>
      </w:r>
      <w:proofErr w:type="spellStart"/>
      <w:r w:rsidRPr="00971E73">
        <w:t>posl.broj</w:t>
      </w:r>
      <w:proofErr w:type="spellEnd"/>
      <w:r w:rsidRPr="00971E73">
        <w:t xml:space="preserve"> Z-1343/06, Z-1647/10 i Z-1293/11</w:t>
      </w:r>
    </w:p>
    <w:p w:rsidRDefault="00971E73" w:rsidP="009B0512" w:rsidR="00971E73"/>
    <w:p w:rsidRDefault="00971E73" w:rsidP="009B0512" w:rsidR="00971E73">
      <w:r>
        <w:t xml:space="preserve"> </w:t>
      </w:r>
      <w:r>
        <w:tab/>
      </w:r>
      <w:r>
        <w:tab/>
        <w:t>-redni broj 3.4.-</w:t>
      </w:r>
      <w:r w:rsidRPr="00971E73">
        <w:t xml:space="preserve"> broj Z-5207/2014- zabilježbe, GLAVNI ULOŽAK, upisan u zk.ul.broj</w:t>
      </w:r>
      <w:r>
        <w:t xml:space="preserve"> 1031 k.o. Kusonje</w:t>
      </w:r>
    </w:p>
    <w:p w:rsidRDefault="00971E73" w:rsidP="009B0512" w:rsidR="00971E73"/>
    <w:p w:rsidRDefault="00971E73" w:rsidP="00971E73" w:rsidR="00971E73" w:rsidRPr="009B0512">
      <w:pPr>
        <w:jc w:val="both"/>
      </w:pPr>
      <w:r>
        <w:t xml:space="preserve"> </w:t>
      </w:r>
      <w:r>
        <w:tab/>
      </w:r>
      <w:r>
        <w:tab/>
        <w:t>-redni broj 4.1.</w:t>
      </w:r>
      <w:r w:rsidRPr="00971E73">
        <w:t xml:space="preserve"> - broj Z-632/13-2 – ovršnog prava zaloga na nekretnine u A radi osiguranja novčane tražbine u iznosu od 140.576,90 Kn zajedno sa zakonskom z</w:t>
      </w:r>
      <w:r w:rsidR="00EA4B02">
        <w:t>ateznom kamatom tekućom od 21. v</w:t>
      </w:r>
      <w:r w:rsidRPr="00971E73">
        <w:t xml:space="preserve">eljače 2012.godine do isplate u korist: REPUBLIKE HRVATSKE – za Ministarstvo financija, OIB: 52634238587 izvršene na temelju rješenja posl.br.: </w:t>
      </w:r>
      <w:proofErr w:type="spellStart"/>
      <w:r w:rsidRPr="00971E73">
        <w:t>Ovr</w:t>
      </w:r>
      <w:proofErr w:type="spellEnd"/>
      <w:r w:rsidRPr="00971E73">
        <w:t>-544/13-2 od 02.travnja 2013.godine</w:t>
      </w:r>
    </w:p>
    <w:p w:rsidRDefault="009B0512" w:rsidP="009B0512" w:rsidR="009B0512" w:rsidRPr="009B0512">
      <w:pPr>
        <w:jc w:val="both"/>
      </w:pPr>
    </w:p>
    <w:p w:rsidRDefault="00971E73" w:rsidP="00971E73" w:rsidR="00CA4AAB">
      <w:pPr>
        <w:jc w:val="both"/>
      </w:pPr>
      <w:r>
        <w:t xml:space="preserve"> </w:t>
      </w:r>
      <w:r>
        <w:tab/>
      </w:r>
      <w:r>
        <w:tab/>
        <w:t>-redni broj 4.4.</w:t>
      </w:r>
      <w:r w:rsidRPr="00971E73">
        <w:t xml:space="preserve"> broj Z-791/13-2 – zabilježbe opravdanja predbilježbe u predmetu predlagatelja osiguranja Republike Hrvatske  za Ministarstvo financija kojom se predbilježba pod poslovnim brojem Z-632/13-2 pretvara u uknjižbu prisilnog založnog prava </w:t>
      </w:r>
    </w:p>
    <w:p w:rsidRDefault="00971E73" w:rsidP="00971E73" w:rsidR="00971E73" w:rsidRPr="00971E73">
      <w:pPr>
        <w:jc w:val="both"/>
      </w:pPr>
      <w:r w:rsidRPr="00971E73">
        <w:t>izvršene na temelju pravomoćnog Rješenja  posl.br.:Ovr-544/13-2 od 02.travnja 2013.godine.</w:t>
      </w:r>
    </w:p>
    <w:p w:rsidRDefault="00971E73" w:rsidP="00971E73" w:rsidR="00971E73" w:rsidRPr="00971E73">
      <w:pPr>
        <w:jc w:val="both"/>
      </w:pPr>
    </w:p>
    <w:p w:rsidRDefault="00971E73" w:rsidP="002E7BB8" w:rsidR="009B0512">
      <w:pPr>
        <w:jc w:val="both"/>
      </w:pPr>
      <w:r>
        <w:t xml:space="preserve"> </w:t>
      </w:r>
      <w:r>
        <w:tab/>
      </w:r>
      <w:r>
        <w:tab/>
        <w:t>-redni broj 4.</w:t>
      </w:r>
      <w:r w:rsidRPr="00971E73">
        <w:t>5. – zabilježbe ovršnosti tražbine radi čijeg je osiguranja uknjižba dopuštena po čl. 259 Ovršnog zakona.</w:t>
      </w:r>
    </w:p>
    <w:p w:rsidRDefault="00487694" w:rsidP="00487694" w:rsidR="00487694">
      <w:pPr>
        <w:jc w:val="both"/>
      </w:pPr>
    </w:p>
    <w:p w:rsidRDefault="00487694" w:rsidP="00487694" w:rsidR="00487694">
      <w:pPr>
        <w:ind w:firstLine="1440"/>
        <w:jc w:val="both"/>
      </w:pPr>
      <w:r>
        <w:t>VI</w:t>
      </w:r>
      <w:r w:rsidR="00EC5E84">
        <w:t>I</w:t>
      </w:r>
      <w:r>
        <w:t xml:space="preserve">.  Nekretnine koje su predmetom ovog rješenja predat će se kupcu zaključkom o predaji nakon što ovo rješenje postaje </w:t>
      </w:r>
      <w:r w:rsidR="00AC4B27">
        <w:t>pravomoćno</w:t>
      </w:r>
      <w:r w:rsidR="00C856B7">
        <w:t>.</w:t>
      </w:r>
    </w:p>
    <w:p w:rsidRDefault="00487694" w:rsidP="00487694" w:rsidR="00487694">
      <w:pPr>
        <w:jc w:val="both"/>
      </w:pPr>
    </w:p>
    <w:p w:rsidRDefault="00487694" w:rsidP="000E20BA" w:rsidR="000E20BA">
      <w:pPr>
        <w:jc w:val="both"/>
      </w:pPr>
      <w:r>
        <w:t xml:space="preserve"> </w:t>
      </w:r>
      <w:r>
        <w:tab/>
      </w:r>
      <w:r>
        <w:tab/>
        <w:t>VI</w:t>
      </w:r>
      <w:r w:rsidR="00EC5E84">
        <w:t>I</w:t>
      </w:r>
      <w:r>
        <w:t>I. U zemljišnim knji</w:t>
      </w:r>
      <w:r w:rsidR="001A239D">
        <w:t>gama Općinskog suda u Bjelovaru</w:t>
      </w:r>
      <w:r>
        <w:t xml:space="preserve"> Zemljišnoknjižni odjel Pakrac, u  </w:t>
      </w:r>
      <w:proofErr w:type="spellStart"/>
      <w:r w:rsidR="000E20BA" w:rsidRPr="000E20BA">
        <w:t>zk.ul</w:t>
      </w:r>
      <w:proofErr w:type="spellEnd"/>
      <w:r w:rsidR="000E20BA" w:rsidRPr="000E20BA">
        <w:t>. 1031 k.o.Kusonje i to:</w:t>
      </w:r>
    </w:p>
    <w:p w:rsidRDefault="000E20BA" w:rsidP="000E20BA" w:rsidR="000E20BA" w:rsidRPr="000E20BA">
      <w:pPr>
        <w:jc w:val="both"/>
      </w:pPr>
    </w:p>
    <w:p w:rsidRDefault="00486265" w:rsidP="000E20BA" w:rsidR="000E20BA" w:rsidRPr="000E20BA">
      <w:pPr>
        <w:jc w:val="both"/>
      </w:pPr>
      <w:r>
        <w:t xml:space="preserve"> </w:t>
      </w:r>
      <w:r>
        <w:tab/>
      </w:r>
      <w:r>
        <w:tab/>
      </w:r>
      <w:r w:rsidR="000E20BA" w:rsidRPr="000E20BA">
        <w:t>-  kč.br. 1409/1- dvorište, pogon za proizvodnju gljiva, površine 2940 m2,</w:t>
      </w:r>
    </w:p>
    <w:p w:rsidRDefault="00486265" w:rsidP="000E20BA" w:rsidR="000E20BA" w:rsidRPr="000E20BA">
      <w:pPr>
        <w:jc w:val="both"/>
      </w:pPr>
      <w:r>
        <w:t xml:space="preserve"> </w:t>
      </w:r>
      <w:r>
        <w:tab/>
      </w:r>
      <w:r>
        <w:tab/>
      </w:r>
      <w:r w:rsidR="000E20BA" w:rsidRPr="000E20BA">
        <w:t>-  kč.br. 1409/5- zgrada i dvorište, površine 444 m2,</w:t>
      </w:r>
    </w:p>
    <w:p w:rsidRDefault="00486265" w:rsidP="000E20BA" w:rsidR="000E20BA" w:rsidRPr="000E20BA">
      <w:pPr>
        <w:jc w:val="both"/>
      </w:pPr>
      <w:r>
        <w:t xml:space="preserve"> </w:t>
      </w:r>
      <w:r>
        <w:tab/>
      </w:r>
      <w:r>
        <w:tab/>
      </w:r>
      <w:r w:rsidR="000E20BA" w:rsidRPr="000E20BA">
        <w:t>-  kč.br. 1411/3- dvorište, pogon za proizvodnju gljiva, površine 1537 m2,</w:t>
      </w:r>
    </w:p>
    <w:p w:rsidRDefault="00486265" w:rsidP="000E20BA" w:rsidR="000E20BA" w:rsidRPr="000E20BA">
      <w:pPr>
        <w:jc w:val="both"/>
      </w:pPr>
      <w:r>
        <w:t xml:space="preserve"> </w:t>
      </w:r>
      <w:r>
        <w:tab/>
      </w:r>
      <w:r>
        <w:tab/>
      </w:r>
      <w:r w:rsidR="000E20BA" w:rsidRPr="000E20BA">
        <w:t>-  kč.br. 1411/5- zgrada i dvorište, površine 570 m2</w:t>
      </w:r>
    </w:p>
    <w:p w:rsidRDefault="000E20BA" w:rsidP="000E20BA" w:rsidR="000E20BA" w:rsidRPr="000E20BA">
      <w:pPr>
        <w:jc w:val="both"/>
      </w:pPr>
      <w:r w:rsidRPr="000E20BA">
        <w:t>odnosno ukupno 5491 m2,</w:t>
      </w:r>
    </w:p>
    <w:p w:rsidRDefault="000E20BA" w:rsidP="000E20BA" w:rsidR="000E20BA" w:rsidRPr="000E20BA">
      <w:pPr>
        <w:jc w:val="both"/>
      </w:pPr>
    </w:p>
    <w:p w:rsidRDefault="00AC4B27" w:rsidP="000E20BA" w:rsidR="000E20BA" w:rsidRPr="000E20BA">
      <w:pPr>
        <w:jc w:val="both"/>
      </w:pPr>
      <w:r>
        <w:t xml:space="preserve"> </w:t>
      </w:r>
      <w:r>
        <w:tab/>
      </w:r>
      <w:r>
        <w:tab/>
        <w:t xml:space="preserve">te u zemljišnim knjigama </w:t>
      </w:r>
      <w:r w:rsidR="00BA7D64">
        <w:t>Općinskog</w:t>
      </w:r>
      <w:r w:rsidR="001A239D">
        <w:t xml:space="preserve"> suda u Bjelovaru</w:t>
      </w:r>
      <w:r>
        <w:t xml:space="preserve"> </w:t>
      </w:r>
      <w:r w:rsidR="001A239D">
        <w:t>Z</w:t>
      </w:r>
      <w:r w:rsidR="00BA7D64">
        <w:t>emljišnoknjižni</w:t>
      </w:r>
      <w:r>
        <w:t xml:space="preserve"> odjel Pakrac </w:t>
      </w:r>
      <w:r w:rsidR="000E20BA" w:rsidRPr="000E20BA">
        <w:t xml:space="preserve"> u </w:t>
      </w:r>
      <w:proofErr w:type="spellStart"/>
      <w:r w:rsidR="000E20BA" w:rsidRPr="000E20BA">
        <w:t>zk.ul</w:t>
      </w:r>
      <w:proofErr w:type="spellEnd"/>
      <w:r w:rsidR="000E20BA" w:rsidRPr="000E20BA">
        <w:t xml:space="preserve">. 3270 k.o. Pakrac </w:t>
      </w:r>
    </w:p>
    <w:p w:rsidRDefault="000E20BA" w:rsidP="000E20BA" w:rsidR="000E20BA" w:rsidRPr="000E20BA">
      <w:pPr>
        <w:jc w:val="both"/>
      </w:pPr>
    </w:p>
    <w:p w:rsidRDefault="00486265" w:rsidP="000E20BA" w:rsidR="00DC1F4F">
      <w:pPr>
        <w:jc w:val="both"/>
      </w:pPr>
      <w:r>
        <w:t xml:space="preserve"> </w:t>
      </w:r>
      <w:r>
        <w:tab/>
      </w:r>
    </w:p>
    <w:p w:rsidRDefault="00DC1F4F" w:rsidP="00DC1F4F" w:rsidR="00DC1F4F" w:rsidRPr="00DC1F4F">
      <w:pPr>
        <w:jc w:val="right"/>
      </w:pPr>
      <w:r w:rsidRPr="00DC1F4F">
        <w:rPr>
          <w:b/>
        </w:rPr>
        <w:lastRenderedPageBreak/>
        <w:t>Broj:7/ St-43/2015-122</w:t>
      </w:r>
    </w:p>
    <w:p w:rsidRDefault="00DC1F4F" w:rsidP="000E20BA" w:rsidR="00DC1F4F">
      <w:pPr>
        <w:jc w:val="both"/>
      </w:pPr>
    </w:p>
    <w:p w:rsidRDefault="00486265" w:rsidP="000E20BA" w:rsidR="000E20BA" w:rsidRPr="000E20BA">
      <w:pPr>
        <w:jc w:val="both"/>
      </w:pPr>
      <w:r>
        <w:tab/>
      </w:r>
      <w:r w:rsidR="00DC1F4F">
        <w:tab/>
      </w:r>
      <w:r w:rsidR="000E20BA" w:rsidRPr="000E20BA">
        <w:t>- kč.br. 2293/5 - zgrada i dvorište-pogon za proizvodnju gljiva, površine 1020 m2,</w:t>
      </w:r>
    </w:p>
    <w:p w:rsidRDefault="00486265" w:rsidP="000E20BA" w:rsidR="000E20BA" w:rsidRPr="000E20BA">
      <w:pPr>
        <w:jc w:val="both"/>
      </w:pPr>
      <w:r>
        <w:t xml:space="preserve"> </w:t>
      </w:r>
      <w:r>
        <w:tab/>
      </w:r>
      <w:r>
        <w:tab/>
      </w:r>
      <w:r w:rsidR="000E20BA" w:rsidRPr="000E20BA">
        <w:t>- kč.br. 2293/6 - dvorište, površine 18 m2,</w:t>
      </w:r>
    </w:p>
    <w:p w:rsidRDefault="00486265" w:rsidP="000E20BA" w:rsidR="000E20BA" w:rsidRPr="000E20BA">
      <w:pPr>
        <w:jc w:val="both"/>
      </w:pPr>
      <w:r>
        <w:t xml:space="preserve"> </w:t>
      </w:r>
      <w:r>
        <w:tab/>
      </w:r>
      <w:r>
        <w:tab/>
      </w:r>
      <w:r w:rsidR="000E20BA" w:rsidRPr="000E20BA">
        <w:t>- kč.br. 2295/2- industrijsko dvorište, površine 511 m2</w:t>
      </w:r>
    </w:p>
    <w:p w:rsidRDefault="000E20BA" w:rsidP="00487694" w:rsidR="000E20BA">
      <w:pPr>
        <w:jc w:val="both"/>
      </w:pPr>
      <w:r w:rsidRPr="000E20BA">
        <w:t>odnosno ukupno 1549 m2</w:t>
      </w:r>
    </w:p>
    <w:p w:rsidRDefault="000E20BA" w:rsidP="00487694" w:rsidR="000E20BA">
      <w:pPr>
        <w:jc w:val="both"/>
      </w:pPr>
    </w:p>
    <w:p w:rsidRDefault="00487694" w:rsidP="00487694" w:rsidR="00487694">
      <w:pPr>
        <w:jc w:val="both"/>
      </w:pPr>
      <w:r>
        <w:t>zabilježit će se dosuda nekretnina po osnovi ovoga rješenja.</w:t>
      </w:r>
    </w:p>
    <w:p w:rsidRDefault="00487694" w:rsidP="00487694" w:rsidR="00487694">
      <w:pPr>
        <w:jc w:val="both"/>
      </w:pPr>
    </w:p>
    <w:p w:rsidRDefault="00EC5E84" w:rsidP="00487694" w:rsidR="00487694">
      <w:pPr>
        <w:ind w:firstLine="1440"/>
        <w:jc w:val="both"/>
      </w:pPr>
      <w:r>
        <w:t>IX</w:t>
      </w:r>
      <w:r w:rsidR="00487694">
        <w:t xml:space="preserve">. Upis prava vlasništva iz točke V. ovog rješenja te upise iz točke </w:t>
      </w:r>
      <w:proofErr w:type="spellStart"/>
      <w:r w:rsidR="00487694">
        <w:t>V</w:t>
      </w:r>
      <w:r>
        <w:t>I</w:t>
      </w:r>
      <w:r w:rsidR="00487694">
        <w:t>.</w:t>
      </w:r>
      <w:r w:rsidR="001A239D">
        <w:t>a</w:t>
      </w:r>
      <w:proofErr w:type="spellEnd"/>
      <w:r w:rsidR="001A239D">
        <w:t>) i b)</w:t>
      </w:r>
      <w:r w:rsidR="00487694">
        <w:t xml:space="preserve"> izreke ovog rješenja prove</w:t>
      </w:r>
      <w:r w:rsidR="001A239D">
        <w:t xml:space="preserve">st će Općinski sud u Bjelovaru </w:t>
      </w:r>
      <w:r w:rsidR="00487694">
        <w:t xml:space="preserve">Zemljišnoknjižni odjel Pakrac po pravomoćnosti ovog rješenja i na temelju potvrde o uplati </w:t>
      </w:r>
      <w:proofErr w:type="spellStart"/>
      <w:r w:rsidR="00487694">
        <w:t>kupovnine</w:t>
      </w:r>
      <w:proofErr w:type="spellEnd"/>
      <w:r w:rsidR="00487694">
        <w:t>, dok će upis zabilježbe dosude iz točke VI</w:t>
      </w:r>
      <w:r>
        <w:t>I</w:t>
      </w:r>
      <w:r w:rsidR="00487694">
        <w:t>I</w:t>
      </w:r>
      <w:r w:rsidR="00487694">
        <w:rPr>
          <w:b/>
        </w:rPr>
        <w:t xml:space="preserve">. </w:t>
      </w:r>
      <w:r w:rsidR="00487694">
        <w:t>ovoga rješenja Općinski sud u Bjelovaru, Zemljišnoknjižni odjel Pakrac izvršiti i prije pravomoćnosti rješenja, a po zaprimanju rješenja.</w:t>
      </w: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>
        <w:tab/>
        <w:t xml:space="preserve">X.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487694" w:rsidP="00487694" w:rsidR="00487694">
      <w:pPr>
        <w:jc w:val="both"/>
      </w:pP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>
        <w:tab/>
        <w:t>X</w:t>
      </w:r>
      <w:r w:rsidR="00EC5E84">
        <w:t>I</w:t>
      </w:r>
      <w:r>
        <w:t xml:space="preserve">. Ovo rješenje o dosudi nekretnine kupcu dostavit će se Financijskoj agenciji s potvrdom pravomoćnosti radi objave rješenja na mrežnim stranicama Agencije.                               </w:t>
      </w:r>
    </w:p>
    <w:p w:rsidRDefault="00487694" w:rsidP="00487694" w:rsidR="00487694">
      <w:pPr>
        <w:jc w:val="right"/>
      </w:pPr>
    </w:p>
    <w:p w:rsidRDefault="00487694" w:rsidP="00487694" w:rsidR="00487694">
      <w:pPr>
        <w:jc w:val="center"/>
      </w:pPr>
      <w:r>
        <w:t>Obrazloženje</w:t>
      </w:r>
    </w:p>
    <w:p w:rsidRDefault="00487694" w:rsidP="00487694" w:rsidR="00487694">
      <w:pPr>
        <w:jc w:val="both"/>
      </w:pPr>
    </w:p>
    <w:p w:rsidRDefault="00487694" w:rsidP="00487694" w:rsidR="00487694">
      <w:pPr>
        <w:ind w:firstLine="1440"/>
        <w:jc w:val="both"/>
      </w:pPr>
      <w:r>
        <w:t xml:space="preserve">Pravomoćnim rješenjem poslovni broj 7/St-43/2015-54 od 02. listopada 2015. godine određeno je da će se imovina stečajnog dužnika opterećena </w:t>
      </w:r>
      <w:proofErr w:type="spellStart"/>
      <w:r>
        <w:t>razlučnim</w:t>
      </w:r>
      <w:proofErr w:type="spellEnd"/>
      <w:r>
        <w:t xml:space="preserve"> pravom koja čini stečajnu masu, pa tako i nekretnine navedene u točkama </w:t>
      </w:r>
      <w:proofErr w:type="spellStart"/>
      <w:r>
        <w:t>I.</w:t>
      </w:r>
      <w:r w:rsidR="00D938EC">
        <w:t>a</w:t>
      </w:r>
      <w:proofErr w:type="spellEnd"/>
      <w:r w:rsidR="00D938EC">
        <w:t>) i I b)</w:t>
      </w:r>
      <w:r>
        <w:t>. izreke ovoga rješenja upisane u</w:t>
      </w:r>
      <w:r w:rsidR="00D8132C" w:rsidRPr="00D8132C">
        <w:t xml:space="preserve"> </w:t>
      </w:r>
      <w:r w:rsidR="00D8132C">
        <w:t xml:space="preserve">zk.ul.1031 k.o. Kusonje i </w:t>
      </w:r>
      <w:r>
        <w:t xml:space="preserve"> </w:t>
      </w:r>
      <w:proofErr w:type="spellStart"/>
      <w:r>
        <w:t>z.ul</w:t>
      </w:r>
      <w:proofErr w:type="spellEnd"/>
      <w:r>
        <w:t xml:space="preserve">. </w:t>
      </w:r>
      <w:r w:rsidR="000E20BA">
        <w:t>3270</w:t>
      </w:r>
      <w:r>
        <w:t xml:space="preserve"> K.O. Pakrac</w:t>
      </w:r>
      <w:r w:rsidR="000E20BA">
        <w:t xml:space="preserve"> </w:t>
      </w:r>
      <w:r>
        <w:t xml:space="preserve">prodavati u stečajnom postupku sukladno odredbi čl. 247. Stečajnog zakona ( NN 71/15 ) elektroničkom javnom dražbom koju prodaju će provesti Financijska agencija.  </w:t>
      </w:r>
    </w:p>
    <w:p w:rsidRDefault="00487694" w:rsidP="00487694" w:rsidR="00487694">
      <w:pPr>
        <w:ind w:firstLine="1416"/>
        <w:jc w:val="both"/>
      </w:pPr>
      <w:r>
        <w:t>Zaključkom poslovni broj 7/St-43/2015-75 od 19. siječnja 2016. godine utvrđena je vrijednost nekretnina</w:t>
      </w:r>
      <w:r w:rsidR="000E20BA">
        <w:t xml:space="preserve"> upisanih</w:t>
      </w:r>
      <w:r w:rsidR="00B47637" w:rsidRPr="00B47637">
        <w:t xml:space="preserve"> </w:t>
      </w:r>
      <w:r w:rsidR="00B47637">
        <w:t>u zk.ul.1031 k.o. Kusonje u iznosu od 1.751.698,92 Kn</w:t>
      </w:r>
      <w:r w:rsidR="00E20517">
        <w:t xml:space="preserve"> te nekretnina upisanih u </w:t>
      </w:r>
      <w:r w:rsidR="000E20BA">
        <w:t xml:space="preserve"> </w:t>
      </w:r>
      <w:proofErr w:type="spellStart"/>
      <w:r w:rsidR="000E20BA">
        <w:t>zk.ul</w:t>
      </w:r>
      <w:proofErr w:type="spellEnd"/>
      <w:r w:rsidR="000E20BA">
        <w:t xml:space="preserve">. 3270 k.o. Pakrac </w:t>
      </w:r>
      <w:r>
        <w:t>u iznosu od</w:t>
      </w:r>
      <w:r w:rsidR="000E20BA">
        <w:t xml:space="preserve"> 1.513.254,71</w:t>
      </w:r>
      <w:r>
        <w:t xml:space="preserve"> </w:t>
      </w:r>
      <w:r w:rsidR="00E20517">
        <w:t xml:space="preserve">Kn </w:t>
      </w:r>
      <w:r>
        <w:t xml:space="preserve">za potrebe prodaje koju će  provesti Financijska agencija elektroničkom javnom dražbom, te je tako određeno </w:t>
      </w:r>
      <w:r w:rsidR="00E20517">
        <w:t xml:space="preserve">i </w:t>
      </w:r>
      <w:r>
        <w:t xml:space="preserve">da se na </w:t>
      </w:r>
      <w:r w:rsidR="000E20BA">
        <w:t>četvrtoj</w:t>
      </w:r>
      <w:r>
        <w:t xml:space="preserve"> elektroničkoj dražbi nekretnine</w:t>
      </w:r>
      <w:r w:rsidR="000E20BA">
        <w:t xml:space="preserve"> prodaju po početnoj cijeni od jedne kune.</w:t>
      </w:r>
    </w:p>
    <w:p w:rsidRDefault="00C856B7" w:rsidP="00487694" w:rsidR="000E20BA">
      <w:pPr>
        <w:ind w:firstLine="1416"/>
        <w:jc w:val="both"/>
      </w:pPr>
      <w:r>
        <w:t xml:space="preserve"> Nakon provedenog</w:t>
      </w:r>
      <w:r w:rsidR="00487694">
        <w:t xml:space="preserve"> </w:t>
      </w:r>
      <w:r>
        <w:t xml:space="preserve">postupka </w:t>
      </w:r>
      <w:r w:rsidR="00487694">
        <w:t>elektroničke javne dražbe Financijska agencija izv</w:t>
      </w:r>
      <w:r w:rsidR="00DD084D">
        <w:t xml:space="preserve">ijestila je sud da su na </w:t>
      </w:r>
      <w:r w:rsidR="00487694">
        <w:t xml:space="preserve"> </w:t>
      </w:r>
      <w:r w:rsidR="00DD084D">
        <w:t>četvrtoj elektroničkoj javnoj dražbi</w:t>
      </w:r>
      <w:r w:rsidR="00487694">
        <w:t xml:space="preserve"> koja je započela  0</w:t>
      </w:r>
      <w:r w:rsidR="000E20BA">
        <w:t>2</w:t>
      </w:r>
      <w:r w:rsidR="00487694">
        <w:t xml:space="preserve">. </w:t>
      </w:r>
      <w:r w:rsidR="000E20BA">
        <w:t>prosinca 2016. godine i završila 24</w:t>
      </w:r>
      <w:r w:rsidR="00487694">
        <w:t xml:space="preserve">. </w:t>
      </w:r>
      <w:r w:rsidR="000E20BA">
        <w:t>veljače 2017.</w:t>
      </w:r>
      <w:r w:rsidR="00E20517">
        <w:t xml:space="preserve"> </w:t>
      </w:r>
      <w:r w:rsidR="000E20BA">
        <w:t>godine</w:t>
      </w:r>
      <w:r w:rsidR="0014060E">
        <w:t xml:space="preserve"> za nekretnine upisane u zk.ul.1031 k.o. Kusonje</w:t>
      </w:r>
      <w:r w:rsidR="00487694">
        <w:t xml:space="preserve"> </w:t>
      </w:r>
      <w:r w:rsidR="00E20517">
        <w:t>( id</w:t>
      </w:r>
      <w:r w:rsidR="00061C22">
        <w:t>e</w:t>
      </w:r>
      <w:r w:rsidR="00E20517">
        <w:t xml:space="preserve">ntifikator </w:t>
      </w:r>
      <w:r w:rsidR="0009114E">
        <w:t xml:space="preserve">predmeta </w:t>
      </w:r>
      <w:r w:rsidR="00E20517">
        <w:t xml:space="preserve">prodaje </w:t>
      </w:r>
      <w:r w:rsidR="00693FA1">
        <w:t>312</w:t>
      </w:r>
      <w:r w:rsidR="00E20517">
        <w:t xml:space="preserve">  ) </w:t>
      </w:r>
      <w:r w:rsidR="000E20BA">
        <w:t xml:space="preserve">valjane ponude dali </w:t>
      </w:r>
      <w:r w:rsidR="00487694">
        <w:t>ponuditelj</w:t>
      </w:r>
      <w:r w:rsidR="00727816">
        <w:t>i</w:t>
      </w:r>
      <w:r w:rsidR="00487694">
        <w:t xml:space="preserve"> </w:t>
      </w:r>
      <w:r w:rsidR="000E20BA" w:rsidRPr="000E20BA">
        <w:t>VELIMIR ŽAK iz Zagreba, Opatička ulica 16, OIB 08955615751</w:t>
      </w:r>
      <w:r w:rsidR="000C3B69">
        <w:t xml:space="preserve"> </w:t>
      </w:r>
      <w:r w:rsidR="00487694">
        <w:t xml:space="preserve">u iznosu od </w:t>
      </w:r>
      <w:r w:rsidR="000E20BA">
        <w:t xml:space="preserve">15.001,00 Kn, IGOR BRLETIĆ iz Rijeke, </w:t>
      </w:r>
      <w:proofErr w:type="spellStart"/>
      <w:r w:rsidR="000E20BA">
        <w:t>Škurin</w:t>
      </w:r>
      <w:r w:rsidR="00D938EC">
        <w:t>j</w:t>
      </w:r>
      <w:r w:rsidR="000E20BA">
        <w:t>skih</w:t>
      </w:r>
      <w:proofErr w:type="spellEnd"/>
      <w:r w:rsidR="000E20BA">
        <w:t xml:space="preserve"> žrtava 11, OIB 56992384644 </w:t>
      </w:r>
      <w:r w:rsidR="0097211B">
        <w:t xml:space="preserve">u iznosu od 5.001,00 Kn </w:t>
      </w:r>
      <w:r w:rsidR="000E20BA">
        <w:t xml:space="preserve">i VLADO AMIĆ, </w:t>
      </w:r>
      <w:proofErr w:type="spellStart"/>
      <w:r w:rsidR="000E20BA">
        <w:t>vl</w:t>
      </w:r>
      <w:proofErr w:type="spellEnd"/>
      <w:r w:rsidR="000E20BA">
        <w:t xml:space="preserve">. Obrta AUTOPRIJEVOZNIK VLADO AMIĆ, </w:t>
      </w:r>
      <w:proofErr w:type="spellStart"/>
      <w:r w:rsidR="000E20BA">
        <w:t>Badljevina</w:t>
      </w:r>
      <w:proofErr w:type="spellEnd"/>
      <w:r w:rsidR="000E20BA">
        <w:t>, Kralja Tomislava 19, OIB 01862443850</w:t>
      </w:r>
      <w:r w:rsidR="0097211B">
        <w:t xml:space="preserve"> u iznosu od 1,00 Kn</w:t>
      </w:r>
      <w:r w:rsidR="000E20BA">
        <w:t xml:space="preserve"> iz čega proizlazi da je najveću valjanu ponudu za kupnju nekretnina dao ponuditelj</w:t>
      </w:r>
      <w:r w:rsidR="000E20BA" w:rsidRPr="000E20BA">
        <w:t xml:space="preserve"> VELIMIR ŽAK iz Zagreba, Opatička ulica 16, OIB 08955615751</w:t>
      </w:r>
      <w:r w:rsidR="0097211B">
        <w:t xml:space="preserve"> u iznosu od 15.001,00 Kn.</w:t>
      </w:r>
    </w:p>
    <w:p w:rsidRDefault="0014060E" w:rsidP="00487694" w:rsidR="00DC1F4F">
      <w:pPr>
        <w:ind w:firstLine="1416"/>
        <w:jc w:val="both"/>
      </w:pPr>
      <w:r w:rsidRPr="0014060E">
        <w:t>Nakon provedene elektroničke javne dražbe Financijska a</w:t>
      </w:r>
      <w:r w:rsidR="003442C9">
        <w:t>gencija izvijestila je sud da su</w:t>
      </w:r>
      <w:r w:rsidRPr="0014060E">
        <w:t xml:space="preserve"> u postupku provedene četvrte elektroničke javne dražbe koja je započela  02. </w:t>
      </w:r>
    </w:p>
    <w:p w:rsidRDefault="00DC1F4F" w:rsidP="00DC1F4F" w:rsidR="00DC1F4F" w:rsidRPr="00DC1F4F">
      <w:pPr>
        <w:jc w:val="right"/>
      </w:pPr>
      <w:r w:rsidRPr="00DC1F4F">
        <w:rPr>
          <w:b/>
        </w:rPr>
        <w:lastRenderedPageBreak/>
        <w:t>Broj:7/ St-43/2015-122</w:t>
      </w:r>
    </w:p>
    <w:p w:rsidRDefault="00DC1F4F" w:rsidP="00DC1F4F" w:rsidR="00DC1F4F">
      <w:pPr>
        <w:jc w:val="both"/>
      </w:pPr>
    </w:p>
    <w:p w:rsidRDefault="0014060E" w:rsidP="00DC1F4F" w:rsidR="0014060E">
      <w:pPr>
        <w:jc w:val="both"/>
      </w:pPr>
      <w:r w:rsidRPr="0014060E">
        <w:t>prosinca 2016. godine i završila 24. veljače 2017.godine za nekretnine</w:t>
      </w:r>
      <w:r w:rsidR="0097211B">
        <w:t xml:space="preserve"> upisane u </w:t>
      </w:r>
      <w:proofErr w:type="spellStart"/>
      <w:r w:rsidR="0097211B">
        <w:t>zk.ul</w:t>
      </w:r>
      <w:proofErr w:type="spellEnd"/>
      <w:r w:rsidR="0097211B">
        <w:t>. 3270</w:t>
      </w:r>
      <w:r w:rsidRPr="0014060E">
        <w:t xml:space="preserve"> k.o. </w:t>
      </w:r>
      <w:r w:rsidR="0097211B">
        <w:t>Pakrac</w:t>
      </w:r>
      <w:r w:rsidR="00D938EC">
        <w:t xml:space="preserve"> </w:t>
      </w:r>
      <w:r w:rsidR="0009114E">
        <w:t xml:space="preserve">( identifikator predmeta prodaje ) </w:t>
      </w:r>
      <w:r w:rsidR="00D938EC">
        <w:t>valjane ponude dali ponuditelji</w:t>
      </w:r>
      <w:r w:rsidRPr="0014060E">
        <w:t xml:space="preserve"> VELIMIR ŽAK iz Zagreba, Opatička ulica 16, OIB 08955615751 u iznosu od </w:t>
      </w:r>
      <w:r w:rsidRPr="0097211B">
        <w:t>15.001,00</w:t>
      </w:r>
      <w:r w:rsidR="00E56E07">
        <w:t xml:space="preserve"> Kn i </w:t>
      </w:r>
      <w:r w:rsidR="0097211B">
        <w:t xml:space="preserve"> ADRIA NOVA d.o.o. Rijeka, </w:t>
      </w:r>
      <w:proofErr w:type="spellStart"/>
      <w:r w:rsidR="0097211B">
        <w:t>Ciottina</w:t>
      </w:r>
      <w:proofErr w:type="spellEnd"/>
      <w:r w:rsidR="0097211B">
        <w:t xml:space="preserve"> ulica 22, OIB 14832702287 u iznosu od 5.001,00 Kn </w:t>
      </w:r>
      <w:r w:rsidRPr="0014060E">
        <w:t xml:space="preserve">iz čega proizlazi da je najveću valjanu ponudu za kupnju </w:t>
      </w:r>
      <w:r w:rsidR="00D938EC">
        <w:t xml:space="preserve">predmetnih </w:t>
      </w:r>
      <w:r w:rsidRPr="0014060E">
        <w:t>nekretnina dao ponuditelj VELIMIR ŽAK iz Zagreba, Opatička ulica 16, OIB 08955615751</w:t>
      </w:r>
      <w:r w:rsidR="0097211B">
        <w:t xml:space="preserve"> u iznosu od 15.001,00 Kn.</w:t>
      </w:r>
    </w:p>
    <w:p w:rsidRDefault="00487694" w:rsidP="00487694" w:rsidR="00F22E8C">
      <w:pPr>
        <w:jc w:val="both"/>
      </w:pPr>
      <w:r>
        <w:t xml:space="preserve"> </w:t>
      </w:r>
      <w:r>
        <w:tab/>
      </w:r>
      <w:r>
        <w:tab/>
        <w:t xml:space="preserve"> Kako je zaključkom poslovni broj 7/St-43/2015-75 od 19. siječnja 2016. godine utvrđeno da se predmetne nekretnine na </w:t>
      </w:r>
      <w:r w:rsidR="0097211B">
        <w:t>četvrtoj</w:t>
      </w:r>
      <w:r>
        <w:t xml:space="preserve"> elektroničkoj dražbi</w:t>
      </w:r>
      <w:r w:rsidR="00486265">
        <w:t xml:space="preserve">  prod</w:t>
      </w:r>
      <w:r w:rsidR="00CD6156">
        <w:t>aju po početnoj cijeni od 1,00 Kn</w:t>
      </w:r>
      <w:r>
        <w:t xml:space="preserve"> iznos</w:t>
      </w:r>
      <w:r w:rsidR="00486265">
        <w:t xml:space="preserve"> od 15.001,00 Kn koji je</w:t>
      </w:r>
      <w:r>
        <w:t xml:space="preserve"> kupac </w:t>
      </w:r>
      <w:r w:rsidR="0097211B" w:rsidRPr="0097211B">
        <w:t xml:space="preserve">VELIMIR ŽAK iz Zagreba </w:t>
      </w:r>
      <w:r w:rsidR="00486265">
        <w:t xml:space="preserve"> </w:t>
      </w:r>
      <w:r>
        <w:t>valjano ponudio u postupku elektroničke javne dražbe</w:t>
      </w:r>
      <w:r w:rsidR="00D938EC">
        <w:t xml:space="preserve"> za nekretnine upisne</w:t>
      </w:r>
      <w:r w:rsidR="00E56E07">
        <w:t xml:space="preserve"> u z.k.ul. 1031 K.o. Kusonje </w:t>
      </w:r>
      <w:r w:rsidR="00D938EC">
        <w:t>te</w:t>
      </w:r>
      <w:r w:rsidR="00E56E07">
        <w:t xml:space="preserve"> i </w:t>
      </w:r>
      <w:r w:rsidR="00D938EC">
        <w:t xml:space="preserve"> iznos od</w:t>
      </w:r>
      <w:r w:rsidR="00E56E07">
        <w:t xml:space="preserve"> 15.001,00 Kn koji je ponudio</w:t>
      </w:r>
      <w:r w:rsidR="00D938EC">
        <w:t xml:space="preserve"> za nekretnine upisane u  </w:t>
      </w:r>
      <w:proofErr w:type="spellStart"/>
      <w:r w:rsidR="00D938EC">
        <w:t>zk.ul</w:t>
      </w:r>
      <w:proofErr w:type="spellEnd"/>
      <w:r w:rsidR="00D938EC">
        <w:t xml:space="preserve">. 3270 Pakrac </w:t>
      </w:r>
      <w:r w:rsidR="00CD6156">
        <w:t xml:space="preserve"> predstavlja veći iznos  </w:t>
      </w:r>
      <w:r w:rsidR="00E56E07">
        <w:t>ponude od ponude ostalih ponuditelja, pa su</w:t>
      </w:r>
      <w:r>
        <w:t xml:space="preserve"> ispunjeni uvjeti da m</w:t>
      </w:r>
      <w:r w:rsidR="00F22E8C">
        <w:t>u se predmetne nekretnine dosude.</w:t>
      </w:r>
    </w:p>
    <w:p w:rsidRDefault="00F22E8C" w:rsidP="00487694" w:rsidR="00487694">
      <w:pPr>
        <w:jc w:val="both"/>
      </w:pPr>
      <w:r>
        <w:t xml:space="preserve">  </w:t>
      </w:r>
      <w:r>
        <w:tab/>
        <w:t xml:space="preserve">            Nadalje, kako iznos uplaćene jamčevine za nekretnine upisane u </w:t>
      </w:r>
      <w:proofErr w:type="spellStart"/>
      <w:r>
        <w:t>zk.ul</w:t>
      </w:r>
      <w:proofErr w:type="spellEnd"/>
      <w:r>
        <w:t xml:space="preserve">. 1031 K.O. Kusonje i </w:t>
      </w:r>
      <w:proofErr w:type="spellStart"/>
      <w:r>
        <w:t>zk.ul</w:t>
      </w:r>
      <w:proofErr w:type="spellEnd"/>
      <w:r>
        <w:t xml:space="preserve">. 3270 K.O. Pakrac </w:t>
      </w:r>
      <w:r w:rsidR="00110BAE">
        <w:t xml:space="preserve">koji je  uplatio kupac čija je ponuda prihvaćena </w:t>
      </w:r>
      <w:r>
        <w:t xml:space="preserve"> višestruko premašuje iznos </w:t>
      </w:r>
      <w:proofErr w:type="spellStart"/>
      <w:r>
        <w:t>kupovnine</w:t>
      </w:r>
      <w:proofErr w:type="spellEnd"/>
      <w:r>
        <w:t xml:space="preserve"> za ove n</w:t>
      </w:r>
      <w:r w:rsidR="00CD6156">
        <w:t>ek</w:t>
      </w:r>
      <w:r w:rsidR="00110BAE">
        <w:t>retnine određeno je da će se</w:t>
      </w:r>
      <w:r>
        <w:t xml:space="preserve"> kupoprodajna cijena za nekretnine platiti iz sredstva pol</w:t>
      </w:r>
      <w:r w:rsidR="00442BAE">
        <w:t>o</w:t>
      </w:r>
      <w:r w:rsidR="00110BAE">
        <w:t>žene jamčevine</w:t>
      </w:r>
      <w:r w:rsidR="00E56E07">
        <w:t xml:space="preserve"> koja se nalaz</w:t>
      </w:r>
      <w:r w:rsidR="003926DA">
        <w:t>e</w:t>
      </w:r>
      <w:r w:rsidR="00E56E07">
        <w:t xml:space="preserve"> na pos</w:t>
      </w:r>
      <w:r w:rsidR="003926DA">
        <w:t>e</w:t>
      </w:r>
      <w:r w:rsidR="00E56E07">
        <w:t>bnom računu Agencije</w:t>
      </w:r>
      <w:r w:rsidR="003926DA">
        <w:t xml:space="preserve"> dok će se preostali iznos sredstva uplaćen po osnovi jamčevine koji je veći od iznosa </w:t>
      </w:r>
      <w:proofErr w:type="spellStart"/>
      <w:r w:rsidR="003926DA">
        <w:t>kupovnine</w:t>
      </w:r>
      <w:proofErr w:type="spellEnd"/>
      <w:r w:rsidR="003926DA">
        <w:t xml:space="preserve"> vratiti kupcu.</w:t>
      </w:r>
      <w:r w:rsidR="00CD6156">
        <w:t xml:space="preserve"> Odlučeno je,</w:t>
      </w:r>
      <w:r w:rsidR="00442BAE">
        <w:t xml:space="preserve"> nadalje</w:t>
      </w:r>
      <w:r w:rsidR="00CD6156">
        <w:t>,</w:t>
      </w:r>
      <w:r w:rsidR="00442BAE">
        <w:t xml:space="preserve"> i da će sredstva koje su po osnovni jamčevine u svrhu sudjelovanja na dražbi uplatiti </w:t>
      </w:r>
      <w:r w:rsidR="00110BAE">
        <w:t xml:space="preserve">ostali </w:t>
      </w:r>
      <w:r w:rsidR="00442BAE">
        <w:t>ponuditelji čije ponuda nije prihvaćena vr</w:t>
      </w:r>
      <w:r w:rsidR="00110BAE">
        <w:t>atiti ponuditeljima</w:t>
      </w:r>
      <w:r w:rsidR="00442BAE">
        <w:t xml:space="preserve">. </w:t>
      </w:r>
      <w:r>
        <w:t xml:space="preserve"> </w:t>
      </w:r>
    </w:p>
    <w:p w:rsidRDefault="00487694" w:rsidP="00487694" w:rsidR="00487694">
      <w:pPr>
        <w:jc w:val="both"/>
      </w:pPr>
      <w:r>
        <w:t xml:space="preserve"> </w:t>
      </w:r>
      <w:r>
        <w:tab/>
        <w:t xml:space="preserve"> </w:t>
      </w:r>
      <w:r w:rsidR="00EC5E84">
        <w:tab/>
        <w:t xml:space="preserve">Nastavno tome, upise iz točke </w:t>
      </w:r>
      <w:r>
        <w:t>V. i V</w:t>
      </w:r>
      <w:r w:rsidR="00EC5E84">
        <w:t>I</w:t>
      </w:r>
      <w:r>
        <w:t>. ovoga rješenja prov</w:t>
      </w:r>
      <w:r w:rsidR="00E37060">
        <w:t>est će Općinski sud u Bjelovaru</w:t>
      </w:r>
      <w:r>
        <w:t xml:space="preserve"> Zemljišnoknjižni odjel Pakrac po pravomoćnosti ovoga rješenja, a radi provedbe ovih upisa Općinskom sudu u Bjelovaru, Zemljišnoknjižnom odjelu Pakrac dostaviti će se rješenje o dosudi s klauzulom pravomoćnosti i potvrda o uplati </w:t>
      </w:r>
      <w:proofErr w:type="spellStart"/>
      <w:r>
        <w:t>kupovnine</w:t>
      </w:r>
      <w:proofErr w:type="spellEnd"/>
      <w:r>
        <w:t>, dok će zabilježbu  dosude određenu u točci VII. izreke rj</w:t>
      </w:r>
      <w:r w:rsidR="00E37060">
        <w:t xml:space="preserve">ešenja Općinski sud u Bjelovaru </w:t>
      </w:r>
      <w:r>
        <w:t xml:space="preserve"> Zemljišnoknjižni odjel Pakrac provesti odmah po zaprimanju ovoga rješenja. </w:t>
      </w:r>
    </w:p>
    <w:p w:rsidRDefault="00487694" w:rsidP="00487694" w:rsidR="00487694">
      <w:pPr>
        <w:jc w:val="both"/>
      </w:pPr>
      <w:r>
        <w:t xml:space="preserve"> </w:t>
      </w:r>
      <w:r>
        <w:tab/>
      </w:r>
      <w:r>
        <w:tab/>
        <w:t>Stoga je na temelju odredbe čl. 247. Stečajnog zakona (NN 71/15) i uz primjenu odredbi članaka 103. do 108. Ovršnog zakona ( NN 112/15, 25/13 i 93/14)</w:t>
      </w:r>
      <w:r w:rsidR="00CD6156">
        <w:t xml:space="preserve"> te primjenu odredbi</w:t>
      </w:r>
      <w:r w:rsidR="0085058A">
        <w:t xml:space="preserve"> čl. 13. , čl. 26. i 27.</w:t>
      </w:r>
      <w:r w:rsidR="00CD6156">
        <w:t xml:space="preserve">  Pravilnika</w:t>
      </w:r>
      <w:r w:rsidR="000E48F5">
        <w:t xml:space="preserve"> o načinu i postupku provedbe prodaje nekretnina i </w:t>
      </w:r>
      <w:r w:rsidR="00CD6156">
        <w:t xml:space="preserve"> </w:t>
      </w:r>
      <w:r w:rsidR="000E48F5">
        <w:t>pokretnina u ovršnom postupku ( NN 156/14)</w:t>
      </w:r>
      <w:r>
        <w:t xml:space="preserve"> odlučeno kao u izreci rješenja. </w:t>
      </w:r>
    </w:p>
    <w:p w:rsidRDefault="00487694" w:rsidP="00487694" w:rsidR="00487694">
      <w:pPr>
        <w:jc w:val="both"/>
      </w:pPr>
      <w:r>
        <w:t xml:space="preserve">                      </w:t>
      </w:r>
    </w:p>
    <w:p w:rsidRDefault="00DC1F4F" w:rsidP="00487694" w:rsidR="00DC1F4F">
      <w:pPr>
        <w:jc w:val="both"/>
      </w:pPr>
    </w:p>
    <w:p w:rsidRDefault="00EC5E84" w:rsidP="00487694" w:rsidR="00487694">
      <w:pPr>
        <w:jc w:val="center"/>
      </w:pPr>
      <w:r>
        <w:t>U Slavonskom Brodu 2</w:t>
      </w:r>
      <w:r w:rsidR="00DC1F4F">
        <w:t>1</w:t>
      </w:r>
      <w:r w:rsidR="00487694">
        <w:t xml:space="preserve">. </w:t>
      </w:r>
      <w:r w:rsidR="00486265">
        <w:t xml:space="preserve">ožujka </w:t>
      </w:r>
      <w:r w:rsidR="00487694">
        <w:t>201</w:t>
      </w:r>
      <w:r w:rsidR="00486265">
        <w:t>7</w:t>
      </w:r>
      <w:r w:rsidR="00487694">
        <w:t xml:space="preserve">. </w:t>
      </w:r>
      <w:r w:rsidR="00DC1F4F">
        <w:t>godine</w:t>
      </w:r>
    </w:p>
    <w:p w:rsidRDefault="00DC1F4F" w:rsidP="00487694" w:rsidR="00DC1F4F">
      <w:pPr>
        <w:jc w:val="center"/>
      </w:pPr>
    </w:p>
    <w:p w:rsidRDefault="00D82362" w:rsidP="00487694" w:rsidR="00D82362"/>
    <w:p w:rsidRDefault="00487694" w:rsidP="00487694" w:rsidR="00487694">
      <w:r>
        <w:t xml:space="preserve">                                                                                                       Stečajna sutkinja:</w:t>
      </w:r>
    </w:p>
    <w:p w:rsidRDefault="00487694" w:rsidP="00487694" w:rsidR="00487694">
      <w:r>
        <w:t xml:space="preserve">                                                                                                          Mirna Vujčić</w:t>
      </w:r>
    </w:p>
    <w:p w:rsidRDefault="00487694" w:rsidP="00487694" w:rsidR="00487694"/>
    <w:p w:rsidRDefault="00487694" w:rsidP="00487694" w:rsidR="00487694">
      <w:pPr>
        <w:rPr>
          <w:b/>
          <w:sz w:val="20"/>
          <w:szCs w:val="20"/>
        </w:rPr>
      </w:pPr>
    </w:p>
    <w:p w:rsidRDefault="00487694" w:rsidP="00487694" w:rsidR="00487694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 xml:space="preserve">isteku trećeg dana od dana objave rješenja na mrežnoj stranici 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487694" w:rsidP="00487694" w:rsidR="00487694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DC1F4F" w:rsidP="00487694" w:rsidR="00DC1F4F">
      <w:pPr>
        <w:rPr>
          <w:sz w:val="20"/>
          <w:szCs w:val="20"/>
        </w:rPr>
      </w:pPr>
    </w:p>
    <w:p w:rsidRDefault="00487694" w:rsidP="00487694" w:rsidR="00487694"/>
    <w:p w:rsidRDefault="00487694" w:rsidP="00487694" w:rsidR="00487694">
      <w:r>
        <w:t>1. Rješenje nepravomoćno</w:t>
      </w:r>
    </w:p>
    <w:p w:rsidRDefault="00487694" w:rsidP="00487694" w:rsidR="00487694">
      <w:r>
        <w:t>2. Rješenje objaviti na mrežnoj stranici e-Oglasna ploča sudova, te dostaviti:</w:t>
      </w:r>
    </w:p>
    <w:p w:rsidRDefault="00487694" w:rsidP="00487694" w:rsidR="00487694">
      <w:r>
        <w:t>- kupcu</w:t>
      </w:r>
      <w:r w:rsidR="00D82362">
        <w:t xml:space="preserve"> V. </w:t>
      </w:r>
      <w:proofErr w:type="spellStart"/>
      <w:r w:rsidR="00D82362">
        <w:t>Žak</w:t>
      </w:r>
      <w:proofErr w:type="spellEnd"/>
      <w:r>
        <w:t xml:space="preserve"> </w:t>
      </w:r>
    </w:p>
    <w:p w:rsidRDefault="00487694" w:rsidP="00487694" w:rsidR="00487694">
      <w:r>
        <w:t>- stečajnom upravitelju</w:t>
      </w:r>
    </w:p>
    <w:p w:rsidRDefault="00487694" w:rsidP="00487694" w:rsidR="00487694">
      <w:r>
        <w:t>- Općinski sud u Bjelovaru, Zemljišnoknjižni odjel Pakrac uz dopis</w:t>
      </w:r>
    </w:p>
    <w:p w:rsidRDefault="00487694" w:rsidP="00487694" w:rsidR="00487694">
      <w:r>
        <w:t>- Privrednoj banci Zagreb</w:t>
      </w:r>
    </w:p>
    <w:p w:rsidRDefault="00322049" w:rsidP="00487694" w:rsidR="00322049">
      <w:r>
        <w:t>- H-ABDUCO d.o.o. Zagreb</w:t>
      </w:r>
    </w:p>
    <w:p w:rsidRDefault="00487694" w:rsidP="00487694" w:rsidR="00487694">
      <w:r>
        <w:t xml:space="preserve">- ŽDO </w:t>
      </w:r>
      <w:proofErr w:type="spellStart"/>
      <w:r>
        <w:t>Gr</w:t>
      </w:r>
      <w:proofErr w:type="spellEnd"/>
      <w:r>
        <w:t xml:space="preserve">. </w:t>
      </w:r>
      <w:proofErr w:type="spellStart"/>
      <w:r>
        <w:t>upr</w:t>
      </w:r>
      <w:proofErr w:type="spellEnd"/>
      <w:r>
        <w:t>. odjel Sl. Brod</w:t>
      </w:r>
    </w:p>
    <w:p w:rsidRDefault="00487694" w:rsidP="00487694" w:rsidR="00487694">
      <w:r>
        <w:t>- Poreznoj upravi Pakrac,  po pravomoćnosti</w:t>
      </w:r>
    </w:p>
    <w:p w:rsidRDefault="00A437B6" w:rsidP="00487694" w:rsidR="00A437B6">
      <w:r>
        <w:t>- ponuditeljima čije ponude nisu prihvaćene</w:t>
      </w:r>
      <w:r w:rsidR="00D82362">
        <w:t xml:space="preserve"> </w:t>
      </w:r>
      <w:r w:rsidR="00FD161B">
        <w:t>–</w:t>
      </w:r>
      <w:r w:rsidR="00D82362">
        <w:t xml:space="preserve"> </w:t>
      </w:r>
      <w:proofErr w:type="spellStart"/>
      <w:r w:rsidR="00FD161B">
        <w:t>Adria</w:t>
      </w:r>
      <w:proofErr w:type="spellEnd"/>
      <w:r w:rsidR="00FD161B">
        <w:t xml:space="preserve"> nova d.o.o., Igor </w:t>
      </w:r>
      <w:proofErr w:type="spellStart"/>
      <w:r w:rsidR="00FD161B">
        <w:t>Brletić</w:t>
      </w:r>
      <w:proofErr w:type="spellEnd"/>
      <w:r w:rsidR="00FD161B">
        <w:t xml:space="preserve">, Vlado </w:t>
      </w:r>
      <w:proofErr w:type="spellStart"/>
      <w:r w:rsidR="00FD161B">
        <w:t>Amić</w:t>
      </w:r>
      <w:proofErr w:type="spellEnd"/>
    </w:p>
    <w:p w:rsidRDefault="00487694" w:rsidP="00487694" w:rsidR="00487694">
      <w:r>
        <w:t>3. Kalendar 15 dana</w:t>
      </w:r>
    </w:p>
    <w:p w:rsidRDefault="00487694" w:rsidP="00487694" w:rsidR="00487694">
      <w:r>
        <w:t xml:space="preserve">  </w:t>
      </w:r>
    </w:p>
    <w:p w:rsidRDefault="00487694" w:rsidP="00487694" w:rsidR="00487694"/>
    <w:p w:rsidRDefault="00487694" w:rsidP="00487694" w:rsidR="00487694"/>
    <w:p w:rsidRDefault="00487694" w:rsidP="00487694" w:rsidR="00487694"/>
    <w:p w:rsidRDefault="00487694" w:rsidP="00487694" w:rsidR="00487694"/>
    <w:p w:rsidRDefault="00DB052E" w:rsidP="00487694" w:rsidR="00DB052E" w:rsidRPr="00487694"/>
    <w:sectPr w:rsidR="00DB052E" w:rsidRPr="0048769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D230A"/>
    <w:multiLevelType w:val="hybridMultilevel"/>
    <w:tmpl w:val="AD9A6F64"/>
    <w:lvl w:tplc="550290F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61C35B7"/>
    <w:multiLevelType w:val="hybridMultilevel"/>
    <w:tmpl w:val="73F4DF16"/>
    <w:lvl w:tplc="2778AA80" w:ilvl="0">
      <w:start w:val="2"/>
      <w:numFmt w:val="bullet"/>
      <w:lvlText w:val="-"/>
      <w:lvlJc w:val="left"/>
      <w:pPr>
        <w:ind w:hanging="360" w:left="17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</w:abstractNum>
  <w:abstractNum w:abstractNumId="2">
    <w:nsid w:val="34CD511E"/>
    <w:multiLevelType w:val="hybridMultilevel"/>
    <w:tmpl w:val="3B1AB59C"/>
    <w:lvl w:tplc="B8AC3DE8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3">
    <w:nsid w:val="4EE600DC"/>
    <w:multiLevelType w:val="hybridMultilevel"/>
    <w:tmpl w:val="12580708"/>
    <w:lvl w:tplc="96D4D438" w:ilvl="0">
      <w:start w:val="2"/>
      <w:numFmt w:val="bullet"/>
      <w:lvlText w:val="-"/>
      <w:lvlJc w:val="left"/>
      <w:pPr>
        <w:ind w:hanging="360" w:left="18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90"/>
      </w:pPr>
      <w:rPr>
        <w:rFonts w:hAnsi="Wingdings" w:ascii="Wingdings" w:hint="default"/>
      </w:rPr>
    </w:lvl>
  </w:abstractNum>
  <w:abstractNum w:abstractNumId="4">
    <w:nsid w:val="5E2B7416"/>
    <w:multiLevelType w:val="hybridMultilevel"/>
    <w:tmpl w:val="3134E5F0"/>
    <w:lvl w:tplc="DFBE2E58" w:ilvl="0">
      <w:start w:val="2"/>
      <w:numFmt w:val="bullet"/>
      <w:lvlText w:val="-"/>
      <w:lvlJc w:val="left"/>
      <w:pPr>
        <w:ind w:hanging="360" w:left="15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</w:abstractNum>
  <w:abstractNum w:abstractNumId="5">
    <w:nsid w:val="65B766F9"/>
    <w:multiLevelType w:val="hybridMultilevel"/>
    <w:tmpl w:val="B77A5836"/>
    <w:lvl w:tplc="A32A021E" w:ilvl="0">
      <w:start w:val="1"/>
      <w:numFmt w:val="lowerLetter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6">
    <w:nsid w:val="71F758BA"/>
    <w:multiLevelType w:val="hybridMultilevel"/>
    <w:tmpl w:val="20CC9538"/>
    <w:lvl w:tplc="053651F2" w:ilvl="0">
      <w:start w:val="2"/>
      <w:numFmt w:val="bullet"/>
      <w:lvlText w:val="-"/>
      <w:lvlJc w:val="left"/>
      <w:pPr>
        <w:ind w:hanging="360" w:left="1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5"/>
      </w:pPr>
      <w:rPr>
        <w:rFonts w:hAnsi="Wingdings" w:ascii="Wingdings" w:hint="default"/>
      </w:rPr>
    </w:lvl>
  </w:abstractNum>
  <w:abstractNum w:abstractNumId="7">
    <w:nsid w:val="75656953"/>
    <w:multiLevelType w:val="hybridMultilevel"/>
    <w:tmpl w:val="F16EBA38"/>
    <w:lvl w:tplc="F36CFACC" w:ilvl="0">
      <w:start w:val="2"/>
      <w:numFmt w:val="bullet"/>
      <w:lvlText w:val="-"/>
      <w:lvlJc w:val="left"/>
      <w:pPr>
        <w:ind w:hanging="360" w:left="18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75CA0885"/>
    <w:multiLevelType w:val="hybridMultilevel"/>
    <w:tmpl w:val="8CE6F00E"/>
    <w:lvl w:tplc="6DDAB45A" w:ilvl="0">
      <w:start w:val="2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9">
    <w:nsid w:val="7626688D"/>
    <w:multiLevelType w:val="hybridMultilevel"/>
    <w:tmpl w:val="78943176"/>
    <w:lvl w:tplc="84F073F8" w:ilvl="0">
      <w:start w:val="1"/>
      <w:numFmt w:val="lowerLetter"/>
      <w:lvlText w:val="%1)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0">
    <w:nsid w:val="76C65D18"/>
    <w:multiLevelType w:val="hybridMultilevel"/>
    <w:tmpl w:val="D1702C88"/>
    <w:lvl w:tplc="26F018C0" w:ilvl="0">
      <w:start w:val="2"/>
      <w:numFmt w:val="bullet"/>
      <w:lvlText w:val="-"/>
      <w:lvlJc w:val="left"/>
      <w:pPr>
        <w:ind w:hanging="360" w:left="1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5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10"/>
  </w:num>
  <w:num w:numId="7">
    <w:abstractNumId w:val="6"/>
  </w:num>
  <w:num w:numId="8">
    <w:abstractNumId w:val="0"/>
  </w:num>
  <w:num w:numId="9">
    <w:abstractNumId w:val="8"/>
  </w:num>
  <w:num w:numId="10">
    <w:abstractNumId w:val="4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694"/>
    <w:rsid w:val="000068F1"/>
    <w:rsid w:val="000271E8"/>
    <w:rsid w:val="00030A3A"/>
    <w:rsid w:val="00037FE0"/>
    <w:rsid w:val="00061C22"/>
    <w:rsid w:val="00084CAA"/>
    <w:rsid w:val="0009114E"/>
    <w:rsid w:val="000B1BEF"/>
    <w:rsid w:val="000C3B69"/>
    <w:rsid w:val="000C75F6"/>
    <w:rsid w:val="000E0E7A"/>
    <w:rsid w:val="000E20BA"/>
    <w:rsid w:val="000E48F5"/>
    <w:rsid w:val="000E5ED3"/>
    <w:rsid w:val="000E734F"/>
    <w:rsid w:val="00110BAE"/>
    <w:rsid w:val="00113E5E"/>
    <w:rsid w:val="0011701A"/>
    <w:rsid w:val="0014060E"/>
    <w:rsid w:val="0016397E"/>
    <w:rsid w:val="001714FC"/>
    <w:rsid w:val="00184550"/>
    <w:rsid w:val="001A239D"/>
    <w:rsid w:val="001E4FAE"/>
    <w:rsid w:val="001E767B"/>
    <w:rsid w:val="0022116E"/>
    <w:rsid w:val="00224122"/>
    <w:rsid w:val="00242CB9"/>
    <w:rsid w:val="002462C1"/>
    <w:rsid w:val="00264B42"/>
    <w:rsid w:val="002C694B"/>
    <w:rsid w:val="002E7BB8"/>
    <w:rsid w:val="00322049"/>
    <w:rsid w:val="003343B4"/>
    <w:rsid w:val="003442C9"/>
    <w:rsid w:val="003926DA"/>
    <w:rsid w:val="003A00CD"/>
    <w:rsid w:val="003B1F9C"/>
    <w:rsid w:val="003B7CAE"/>
    <w:rsid w:val="003E2F89"/>
    <w:rsid w:val="00442BAE"/>
    <w:rsid w:val="00470D99"/>
    <w:rsid w:val="00486265"/>
    <w:rsid w:val="00487694"/>
    <w:rsid w:val="004F0E5A"/>
    <w:rsid w:val="00510547"/>
    <w:rsid w:val="005562AA"/>
    <w:rsid w:val="00567294"/>
    <w:rsid w:val="00593EB1"/>
    <w:rsid w:val="005C500D"/>
    <w:rsid w:val="005C5E05"/>
    <w:rsid w:val="005D5523"/>
    <w:rsid w:val="005F0D71"/>
    <w:rsid w:val="00630162"/>
    <w:rsid w:val="00640375"/>
    <w:rsid w:val="00647EAB"/>
    <w:rsid w:val="00683C55"/>
    <w:rsid w:val="00693FA1"/>
    <w:rsid w:val="006C46B6"/>
    <w:rsid w:val="006D1717"/>
    <w:rsid w:val="006E7B59"/>
    <w:rsid w:val="00727816"/>
    <w:rsid w:val="007411E7"/>
    <w:rsid w:val="00755799"/>
    <w:rsid w:val="007C0F79"/>
    <w:rsid w:val="007E4AFC"/>
    <w:rsid w:val="0085058A"/>
    <w:rsid w:val="0086304F"/>
    <w:rsid w:val="0089576D"/>
    <w:rsid w:val="008E79B8"/>
    <w:rsid w:val="008F5392"/>
    <w:rsid w:val="0090328F"/>
    <w:rsid w:val="009177A4"/>
    <w:rsid w:val="0092028F"/>
    <w:rsid w:val="00925026"/>
    <w:rsid w:val="00955B29"/>
    <w:rsid w:val="00971E73"/>
    <w:rsid w:val="0097211B"/>
    <w:rsid w:val="009A1A9E"/>
    <w:rsid w:val="009B0512"/>
    <w:rsid w:val="009D1343"/>
    <w:rsid w:val="009E5AE4"/>
    <w:rsid w:val="00A437B6"/>
    <w:rsid w:val="00A63069"/>
    <w:rsid w:val="00A65500"/>
    <w:rsid w:val="00AA04DC"/>
    <w:rsid w:val="00AB4777"/>
    <w:rsid w:val="00AC4B27"/>
    <w:rsid w:val="00B42E90"/>
    <w:rsid w:val="00B47637"/>
    <w:rsid w:val="00B80751"/>
    <w:rsid w:val="00B939E9"/>
    <w:rsid w:val="00B95196"/>
    <w:rsid w:val="00BA19ED"/>
    <w:rsid w:val="00BA7D64"/>
    <w:rsid w:val="00BD77B9"/>
    <w:rsid w:val="00BE02B7"/>
    <w:rsid w:val="00C856B7"/>
    <w:rsid w:val="00CA1AA5"/>
    <w:rsid w:val="00CA2F6A"/>
    <w:rsid w:val="00CA4AAB"/>
    <w:rsid w:val="00CD6025"/>
    <w:rsid w:val="00CD6156"/>
    <w:rsid w:val="00D8132C"/>
    <w:rsid w:val="00D82362"/>
    <w:rsid w:val="00D82ADB"/>
    <w:rsid w:val="00D938EC"/>
    <w:rsid w:val="00DB052E"/>
    <w:rsid w:val="00DC1F4F"/>
    <w:rsid w:val="00DC53B8"/>
    <w:rsid w:val="00DD084D"/>
    <w:rsid w:val="00E20517"/>
    <w:rsid w:val="00E22F09"/>
    <w:rsid w:val="00E37060"/>
    <w:rsid w:val="00E56E07"/>
    <w:rsid w:val="00E60DFA"/>
    <w:rsid w:val="00E668EB"/>
    <w:rsid w:val="00EA09C9"/>
    <w:rsid w:val="00EA4B02"/>
    <w:rsid w:val="00EA59C8"/>
    <w:rsid w:val="00EC5E84"/>
    <w:rsid w:val="00EF4BFE"/>
    <w:rsid w:val="00F22E8C"/>
    <w:rsid w:val="00F747B4"/>
    <w:rsid w:val="00F74C64"/>
    <w:rsid w:val="00F868D1"/>
    <w:rsid w:val="00FA51E1"/>
    <w:rsid w:val="00FB7103"/>
    <w:rsid w:val="00FD161B"/>
    <w:rsid w:val="00FE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69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6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7694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7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69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876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7694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B7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3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49780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88020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5004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17315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3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3109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70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3314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843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93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819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1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387519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57042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1500189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21209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63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316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31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19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763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0391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458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2734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219933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1378597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7599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68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364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3082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001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4798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23640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875202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11593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9734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02476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2341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98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8614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0499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80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6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65006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080446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2985901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4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58058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29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404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0709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61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05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3162</properties:Words>
  <properties:Characters>18045</properties:Characters>
  <properties:Lines>420</properties:Lines>
  <properties:Paragraphs>144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2017-03-21T07:08:00Z</dcterms:created>
  <dc:creator>wsadmin</dc:creator>
  <cp:lastModifiedBy>wsadmin</cp:lastModifiedBy>
  <cp:lastPrinted>2017-03-21T07:15:00Z</cp:lastPrinted>
  <dcterms:modified xmlns:xsi="http://www.w3.org/2001/XMLSchema-instance" xsi:type="dcterms:W3CDTF">2017-03-21T10:20:00Z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