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d81c" w14:paraId="021d81c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201DCD" w:rsidP="004D4E07" w:rsidR="00C12105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KRIPTON, d.o.o., Vidilica 1, Split, OIB: 09869611167</w:t>
      </w:r>
      <w:r w:rsidR="00955F32">
        <w:t>,</w:t>
      </w:r>
      <w:r w:rsidR="00187406">
        <w:t xml:space="preserve"> </w:t>
      </w:r>
      <w:r w:rsidR="004D4E07" w:rsidRPr="004D4E07">
        <w:t xml:space="preserve">dana </w:t>
      </w:r>
      <w:r>
        <w:t>25</w:t>
      </w:r>
      <w:r w:rsidR="00DC387B">
        <w:t>. siječnja 2017</w:t>
      </w:r>
      <w:r w:rsidR="004D4E07"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4A019C" w:rsidRPr="00201DCD">
      <w:pPr>
        <w:ind w:firstLine="708"/>
        <w:jc w:val="both"/>
      </w:pPr>
      <w:r>
        <w:t xml:space="preserve">Radi </w:t>
      </w:r>
      <w:r w:rsidR="00DC387B">
        <w:t xml:space="preserve">službene </w:t>
      </w:r>
      <w:r>
        <w:t>spriječenosti suca r</w:t>
      </w:r>
      <w:r w:rsidR="004D4E07" w:rsidRPr="004D4E07">
        <w:t>očišt</w:t>
      </w:r>
      <w:r w:rsidR="00201DCD">
        <w:t>e</w:t>
      </w:r>
      <w:r w:rsidR="004D4E07" w:rsidRPr="004D4E07">
        <w:t xml:space="preserve"> </w:t>
      </w:r>
      <w:r w:rsidR="004D4E07">
        <w:t>određen</w:t>
      </w:r>
      <w:r w:rsidR="00201DCD">
        <w:t>o</w:t>
      </w:r>
      <w:r w:rsidR="004D4E07">
        <w:t xml:space="preserve"> </w:t>
      </w:r>
      <w:r w:rsidR="004D4E07" w:rsidRPr="004D4E07">
        <w:t xml:space="preserve">za dan </w:t>
      </w:r>
      <w:r w:rsidR="00201DCD">
        <w:t>01. veljače</w:t>
      </w:r>
      <w:r w:rsidR="00DC387B">
        <w:t xml:space="preserve"> 2017</w:t>
      </w:r>
      <w:r w:rsidR="003203D7">
        <w:t xml:space="preserve">. godine s početkom u </w:t>
      </w:r>
      <w:r w:rsidR="00201DCD">
        <w:t>08:30</w:t>
      </w:r>
      <w:r w:rsidR="003203D7" w:rsidRPr="003203D7">
        <w:t xml:space="preserve"> </w:t>
      </w:r>
      <w:r w:rsidR="00201DCD">
        <w:t>sati</w:t>
      </w:r>
      <w:r w:rsidR="003203D7" w:rsidRPr="003203D7">
        <w:t xml:space="preserve"> </w:t>
      </w:r>
      <w:proofErr w:type="spellStart"/>
      <w:r w:rsidR="00187406">
        <w:t>preurič</w:t>
      </w:r>
      <w:r w:rsidR="00201DCD">
        <w:t>e</w:t>
      </w:r>
      <w:proofErr w:type="spellEnd"/>
      <w:r w:rsidR="00187406">
        <w:t xml:space="preserve"> se za </w:t>
      </w:r>
      <w:r w:rsidR="00955F32" w:rsidRPr="00201DCD">
        <w:t xml:space="preserve">dan </w:t>
      </w:r>
      <w:r w:rsidR="00201DCD" w:rsidRPr="00201DCD">
        <w:t>02. ožujka</w:t>
      </w:r>
      <w:r w:rsidR="003203D7" w:rsidRPr="00201DCD">
        <w:t xml:space="preserve"> </w:t>
      </w:r>
      <w:r w:rsidRPr="00201DCD">
        <w:t>2017</w:t>
      </w:r>
      <w:r w:rsidR="00187406" w:rsidRPr="00201DCD">
        <w:t>. godine</w:t>
      </w:r>
      <w:r w:rsidR="00955F32" w:rsidRPr="00201DCD">
        <w:t xml:space="preserve"> </w:t>
      </w:r>
      <w:r w:rsidR="00187406" w:rsidRPr="00201DCD">
        <w:t xml:space="preserve">u </w:t>
      </w:r>
      <w:r w:rsidR="00201DCD">
        <w:t>09</w:t>
      </w:r>
      <w:r w:rsidR="00E76F87" w:rsidRPr="00201DCD">
        <w:t>.00</w:t>
      </w:r>
      <w:r w:rsidR="00187406" w:rsidRPr="00201DCD">
        <w:t xml:space="preserve"> sati</w:t>
      </w:r>
      <w:r w:rsidR="00201DCD">
        <w:t xml:space="preserve"> </w:t>
      </w:r>
      <w:r w:rsidR="002B2CE3" w:rsidRPr="00201DCD">
        <w:t xml:space="preserve">u zgradi Trgovačkog suda u Splitu, </w:t>
      </w:r>
      <w:proofErr w:type="spellStart"/>
      <w:r w:rsidR="002B2CE3" w:rsidRPr="00201DCD">
        <w:t>Sukoišanska</w:t>
      </w:r>
      <w:proofErr w:type="spellEnd"/>
      <w:r w:rsidR="002B2CE3" w:rsidRPr="00201DCD">
        <w:t xml:space="preserve"> 6, Split, kabinet br. 203/II</w:t>
      </w:r>
      <w:r w:rsidR="00E76F87" w:rsidRPr="00201DCD">
        <w:t>.</w:t>
      </w:r>
      <w:r w:rsidR="00DA590C" w:rsidRPr="00201DCD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201DCD">
        <w:t>25</w:t>
      </w:r>
      <w:r w:rsidR="00DC387B">
        <w:t>. siječnja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201DCD" w:rsidP="00201DCD" w:rsidR="00201DCD" w:rsidRPr="008D1AEA">
      <w:r>
        <w:t>DNA:</w:t>
      </w:r>
    </w:p>
    <w:p w:rsidRDefault="00201DCD" w:rsidP="00201DCD" w:rsidR="00201DCD">
      <w:r>
        <w:t>-</w:t>
      </w:r>
      <w:r>
        <w:tab/>
        <w:t xml:space="preserve">predlagatelju </w:t>
      </w:r>
    </w:p>
    <w:p w:rsidRDefault="00201DCD" w:rsidP="00201DCD" w:rsidR="00201DCD">
      <w:r>
        <w:t>-</w:t>
      </w:r>
      <w:r>
        <w:tab/>
        <w:t xml:space="preserve">dužniku </w:t>
      </w:r>
    </w:p>
    <w:p w:rsidRDefault="00201DCD" w:rsidP="00201DCD" w:rsidR="00201DCD">
      <w:r>
        <w:t>-</w:t>
      </w:r>
      <w:r>
        <w:tab/>
        <w:t>zakonskom zastupniku dužnika</w:t>
      </w:r>
    </w:p>
    <w:p w:rsidRDefault="00201DCD" w:rsidP="00201DCD" w:rsidR="00201DCD">
      <w:r>
        <w:t>-</w:t>
      </w:r>
      <w:r>
        <w:tab/>
        <w:t>e - oglasna ploča</w:t>
      </w:r>
    </w:p>
    <w:p w:rsidRDefault="00201DCD" w:rsidP="00201DCD" w:rsidR="00201DCD">
      <w:r>
        <w:t xml:space="preserve">-  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201DCD">
      <w:t>680/2016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01DCD"/>
    <w:rsid w:val="00286EF8"/>
    <w:rsid w:val="002A47D9"/>
    <w:rsid w:val="002B2CE3"/>
    <w:rsid w:val="002C2422"/>
    <w:rsid w:val="002D24BA"/>
    <w:rsid w:val="002F4DA4"/>
    <w:rsid w:val="002F74CC"/>
    <w:rsid w:val="00305404"/>
    <w:rsid w:val="003203D7"/>
    <w:rsid w:val="00341686"/>
    <w:rsid w:val="0035772B"/>
    <w:rsid w:val="00387D0A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KRIPTON, d.o.o. za ugostiteljstvo i turizam</izvorni_sadrzaj>
    <derivirana_varijabla naziv="DomainObject.Predmet.ProtustrankaFormated_1">  KRIPTON, d.o.o. za ugostiteljstvo i turizam</derivirana_varijabla>
  </DomainObject.Predmet.ProtustrankaFormated>
  <DomainObject.Predmet.ProtustrankaFormatedOIB>
    <izvorni_sadrzaj>  KRIPTON, d.o.o. za ugostiteljstvo i turizam, OIB 09869611167</izvorni_sadrzaj>
    <derivirana_varijabla naziv="DomainObject.Predmet.ProtustrankaFormatedOIB_1">  KRIPTON, d.o.o. za ugostiteljstvo i turizam, OIB 09869611167</derivirana_varijabla>
  </DomainObject.Predmet.ProtustrankaFormatedOIB>
  <DomainObject.Predmet.ProtustrankaFormatedWithAdress>
    <izvorni_sadrzaj> KRIPTON, d.o.o. za ugostiteljstvo i turizam, Vidilica 1, 21000 Split</izvorni_sadrzaj>
    <derivirana_varijabla naziv="DomainObject.Predmet.ProtustrankaFormatedWithAdress_1"> KRIPTON, d.o.o. za ugostiteljstvo i turizam, Vidilica 1, 21000 Split</derivirana_varijabla>
  </DomainObject.Predmet.ProtustrankaFormatedWithAdress>
  <DomainObject.Predmet.ProtustrankaFormatedWithAdressOIB>
    <izvorni_sadrzaj> KRIPTON, d.o.o. za ugostiteljstvo i turizam, OIB 09869611167, Vidilica 1, 21000 Split</izvorni_sadrzaj>
    <derivirana_varijabla naziv="DomainObject.Predmet.ProtustrankaFormatedWithAdressOIB_1"> KRIPTON, d.o.o. za ugostiteljstvo i turizam, OIB 09869611167, Vidilica 1, 21000 Split</derivirana_varijabla>
  </DomainObject.Predmet.ProtustrankaFormatedWithAdressOIB>
  <DomainObject.Predmet.ProtustrankaWithAdress>
    <izvorni_sadrzaj>KRIPTON, d.o.o. za ugostiteljstvo i turizam Vidilica 1, 21000 Split</izvorni_sadrzaj>
    <derivirana_varijabla naziv="DomainObject.Predmet.ProtustrankaWithAdress_1">KRIPTON, d.o.o. za ugostiteljstvo i turizam Vidilica 1, 21000 Split</derivirana_varijabla>
  </DomainObject.Predmet.ProtustrankaWithAdress>
  <DomainObject.Predmet.ProtustrankaWithAdressOIB>
    <izvorni_sadrzaj>KRIPTON, d.o.o. za ugostiteljstvo i turizam, OIB 09869611167, Vidilica 1, 21000 Split</izvorni_sadrzaj>
    <derivirana_varijabla naziv="DomainObject.Predmet.ProtustrankaWithAdressOIB_1">KRIPTON, d.o.o. za ugostiteljstvo i turizam, OIB 09869611167, Vidilica 1, 21000 Split</derivirana_varijabla>
  </DomainObject.Predmet.ProtustrankaWithAdressOIB>
  <DomainObject.Predmet.ProtustrankaNazivFormated>
    <izvorni_sadrzaj>KRIPTON, d.o.o. za ugostiteljstvo i turizam</izvorni_sadrzaj>
    <derivirana_varijabla naziv="DomainObject.Predmet.ProtustrankaNazivFormated_1">KRIPTON, d.o.o. za ugostiteljstvo i turizam</derivirana_varijabla>
  </DomainObject.Predmet.ProtustrankaNazivFormated>
  <DomainObject.Predmet.ProtustrankaNazivFormatedOIB>
    <izvorni_sadrzaj>KRIPTON, d.o.o. za ugostiteljstvo i turizam, OIB 09869611167</izvorni_sadrzaj>
    <derivirana_varijabla naziv="DomainObject.Predmet.ProtustrankaNazivFormatedOIB_1">KRIPTON, d.o.o. za ugostiteljstvo i turizam, OIB 09869611167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223766.82</izvorni_sadrzaj>
    <derivirana_varijabla naziv="DomainObject.Predmet.TrenutnaVrijednost_1">223766.82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KRIPTON, d.o.o. za ugostiteljstvo i turizam</item>
    </izvorni_sadrzaj>
    <derivirana_varijabla naziv="DomainObject.Predmet.ProtuStrankaListFormated_1">
      <item>KRIPTON, d.o.o. za ugostiteljstvo i turizam</item>
    </derivirana_varijabla>
  </DomainObject.Predmet.ProtuStrankaListFormated>
  <DomainObject.Predmet.ProtuStrankaListFormatedOIB>
    <izvorni_sadrzaj>
      <item>KRIPTON, d.o.o. za ugostiteljstvo i turizam, OIB 09869611167</item>
    </izvorni_sadrzaj>
    <derivirana_varijabla naziv="DomainObject.Predmet.ProtuStrankaListFormatedOIB_1">
      <item>KRIPTON, d.o.o. za ugostiteljstvo i turizam, OIB 09869611167</item>
    </derivirana_varijabla>
  </DomainObject.Predmet.ProtuStrankaListFormatedOIB>
  <DomainObject.Predmet.ProtuStrankaListFormatedWithAdress>
    <izvorni_sadrzaj>
      <item>KRIPTON, d.o.o. za ugostiteljstvo i turizam, Vidilica 1, 21000 Split</item>
    </izvorni_sadrzaj>
    <derivirana_varijabla naziv="DomainObject.Predmet.ProtuStrankaListFormatedWithAdress_1">
      <item>KRIPTON, d.o.o. za ugostiteljstvo i turizam, Vidilica 1, 21000 Split</item>
    </derivirana_varijabla>
  </DomainObject.Predmet.ProtuStrankaListFormatedWithAdress>
  <DomainObject.Predmet.ProtuStrankaListFormatedWithAdressOIB>
    <izvorni_sadrzaj>
      <item>KRIPTON, d.o.o. za ugostiteljstvo i turizam, OIB 09869611167, Vidilica 1, 21000 Split</item>
    </izvorni_sadrzaj>
    <derivirana_varijabla naziv="DomainObject.Predmet.ProtuStrankaListFormatedWithAdressOIB_1">
      <item>KRIPTON, d.o.o. za ugostiteljstvo i turizam, OIB 09869611167, Vidilica 1, 21000 Split</item>
    </derivirana_varijabla>
  </DomainObject.Predmet.ProtuStrankaListFormatedWithAdressOIB>
  <DomainObject.Predmet.ProtuStrankaListNazivFormated>
    <izvorni_sadrzaj>
      <item>KRIPTON, d.o.o. za ugostiteljstvo i turizam</item>
    </izvorni_sadrzaj>
    <derivirana_varijabla naziv="DomainObject.Predmet.ProtuStrankaListNazivFormated_1">
      <item>KRIPTON, d.o.o. za ugostiteljstvo i turizam</item>
    </derivirana_varijabla>
  </DomainObject.Predmet.ProtuStrankaListNazivFormated>
  <DomainObject.Predmet.ProtuStrankaListNazivFormatedOIB>
    <izvorni_sadrzaj>
      <item>KRIPTON, d.o.o. za ugostiteljstvo i turizam, OIB 09869611167</item>
    </izvorni_sadrzaj>
    <derivirana_varijabla naziv="DomainObject.Predmet.ProtuStrankaListNazivFormatedOIB_1">
      <item>KRIPTON, d.o.o. za ugostiteljstvo i turizam, OIB 09869611167</item>
    </derivirana_varijabla>
  </DomainObject.Predmet.ProtuStrankaListNazivFormatedOIB>
  <DomainObject.Predmet.OstaliListFormated>
    <izvorni_sadrzaj>
      <item>Tomislav Vrvilo</item>
    </izvorni_sadrzaj>
    <derivirana_varijabla naziv="DomainObject.Predmet.OstaliListFormated_1">
      <item>Tomislav Vrvilo</item>
    </derivirana_varijabla>
  </DomainObject.Predmet.OstaliListFormated>
  <DomainObject.Predmet.OstaliListFormatedOIB>
    <izvorni_sadrzaj>
      <item>Tomislav Vrvilo, OIB 87597092851</item>
    </izvorni_sadrzaj>
    <derivirana_varijabla naziv="DomainObject.Predmet.OstaliListFormatedOIB_1">
      <item>Tomislav Vrvilo, OIB 87597092851</item>
    </derivirana_varijabla>
  </DomainObject.Predmet.OstaliListFormatedOIB>
  <DomainObject.Predmet.OstaliListFormatedWithAdress>
    <izvorni_sadrzaj>
      <item>Tomislav Vrvilo, PUT GRADINE 42, 21202 Brštanovo</item>
    </izvorni_sadrzaj>
    <derivirana_varijabla naziv="DomainObject.Predmet.OstaliListFormatedWithAdress_1">
      <item>Tomislav Vrvilo, PUT GRADINE 42, 21202 Brštanovo</item>
    </derivirana_varijabla>
  </DomainObject.Predmet.OstaliListFormatedWithAdress>
  <DomainObject.Predmet.OstaliListFormatedWithAdressOIB>
    <izvorni_sadrzaj>
      <item>Tomislav Vrvilo, OIB 87597092851, PUT GRADINE 42, 21202 Brštanovo</item>
    </izvorni_sadrzaj>
    <derivirana_varijabla naziv="DomainObject.Predmet.OstaliListFormatedWithAdressOIB_1">
      <item>Tomislav Vrvilo, OIB 87597092851, PUT GRADINE 42, 21202 Brštanovo</item>
    </derivirana_varijabla>
  </DomainObject.Predmet.OstaliListFormatedWithAdressOIB>
  <DomainObject.Predmet.OstaliListNazivFormated>
    <izvorni_sadrzaj>
      <item>Tomislav Vrvilo</item>
    </izvorni_sadrzaj>
    <derivirana_varijabla naziv="DomainObject.Predmet.OstaliListNazivFormated_1">
      <item>Tomislav Vrvilo</item>
    </derivirana_varijabla>
  </DomainObject.Predmet.OstaliListNazivFormated>
  <DomainObject.Predmet.OstaliListNazivFormatedOIB>
    <izvorni_sadrzaj>
      <item>Tomislav Vrvilo, OIB 87597092851</item>
    </izvorni_sadrzaj>
    <derivirana_varijabla naziv="DomainObject.Predmet.OstaliListNazivFormatedOIB_1">
      <item>Tomislav Vrvilo, OIB 87597092851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KRIPTON, d.o.o. za ugostiteljstvo i turizam</izvorni_sadrzaj>
    <derivirana_varijabla naziv="DomainObject.Predmet.ProtustrankaIDrugi_1">KRIPTON,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KRIPTON, d.o.o. za ugostiteljstvo i turizam, OIB 09869611167, Vidilica 1, 21000 Split</izvorni_sadrzaj>
    <derivirana_varijabla naziv="DomainObject.Predmet.ProtustrankaIDrugiAdressOIB_1">KRIPTON, d.o.o. za ugostiteljstvo i turizam, OIB 09869611167, Vidilica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KRIPTON, d.o.o. za ugostiteljstvo i turizam</item>
      <item>FINANCIJSKA AGENCIJA, RC SPLIT</item>
      <item>Tomislav Vrvilo</item>
    </izvorni_sadrzaj>
    <derivirana_varijabla naziv="DomainObject.Predmet.SudioniciListNaziv_1">
      <item>KRIPTON, d.o.o. za ugostiteljstvo i turizam</item>
      <item>FINANCIJSKA AGENCIJA, RC SPLIT</item>
      <item>Tomislav Vrvilo</item>
    </derivirana_varijabla>
  </DomainObject.Predmet.SudioniciListNaziv>
  <DomainObject.Predmet.SudioniciListAdressOIB>
    <izvorni_sadrzaj>
      <item>KRIPTON, d.o.o. za ugostiteljstvo i turizam, OIB 09869611167, Vidilica 1,21000 Split</item>
      <item>FINANCIJSKA AGENCIJA, RC SPLIT, OIB 85821130368, Mažuranićevo šetalište 24 b,21000 Split</item>
      <item>Tomislav Vrvilo, OIB 87597092851, PUT GRADINE 42,21202 Brštanovo</item>
    </izvorni_sadrzaj>
    <derivirana_varijabla naziv="DomainObject.Predmet.SudioniciListAdressOIB_1">
      <item>KRIPTON, d.o.o. za ugostiteljstvo i turizam, OIB 09869611167, Vidilica 1,21000 Split</item>
      <item>FINANCIJSKA AGENCIJA, RC SPLIT, OIB 85821130368, Mažuranićevo šetalište 24 b,21000 Split</item>
      <item>Tomislav Vrvilo, OIB 87597092851, PUT GRADINE 42,21202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09869611167</item>
      <item>, OIB 85821130368</item>
      <item>, OIB 87597092851</item>
    </izvorni_sadrzaj>
    <derivirana_varijabla naziv="DomainObject.Predmet.SudioniciListNazivOIB_1">
      <item>, OIB 09869611167</item>
      <item>, OIB 85821130368</item>
      <item>, OIB 87597092851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789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2016-11-28T07:20:00Z</cp:lastPrinted>
  <dcterms:modified xmlns:xsi="http://www.w3.org/2001/XMLSchema-instance" xsi:type="dcterms:W3CDTF">2017-01-25T07:23:00Z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