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6625" w14:paraId="55c6625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415CBE">
        <w:t xml:space="preserve"> St-1343</w:t>
      </w:r>
      <w:r w:rsidR="00DD308D">
        <w:t>/201</w:t>
      </w:r>
      <w:r w:rsidR="003862AC">
        <w:t>6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3862AC">
        <w:t>24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0357D7" w:rsidRPr="00210DEE">
        <w:t>Športsko ribolovno društvo ''Zelina'', Novo Mjesto, Novo Mjesto 24 a, OIB: 66824107808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357D7">
        <w:t>3.482,75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1A53A9">
        <w:t>2</w:t>
      </w:r>
      <w:r w:rsidR="003862AC">
        <w:t>4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357D7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862AC"/>
    <w:rsid w:val="0039524D"/>
    <w:rsid w:val="003B57C1"/>
    <w:rsid w:val="003C3D44"/>
    <w:rsid w:val="003D35F9"/>
    <w:rsid w:val="003D389C"/>
    <w:rsid w:val="003D5669"/>
    <w:rsid w:val="003D7111"/>
    <w:rsid w:val="003E3A15"/>
    <w:rsid w:val="003E4616"/>
    <w:rsid w:val="003F53E3"/>
    <w:rsid w:val="00404A59"/>
    <w:rsid w:val="00413F4C"/>
    <w:rsid w:val="00415CBE"/>
    <w:rsid w:val="00417E93"/>
    <w:rsid w:val="004306B9"/>
    <w:rsid w:val="00461C6E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57FD1"/>
    <w:rsid w:val="0068604F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24B8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6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0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0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0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0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6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0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0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0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0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St-1343/2016</izvorni_sadrzaj>
    <derivirana_varijabla naziv="DomainObject.Predmet.OznakaBroj_1">St-1343/2016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ribolovno društvo ''Zelina'' zastupanog po punomoćniku DAMIR BANOVEC, predjsednik</izvorni_sadrzaj>
    <derivirana_varijabla naziv="DomainObject.Predmet.ProtustrankaFormated_1">  Športsko ribolovno društvo ''Zelina'' zastupanog po punomoćniku DAMIR BANOVEC, predjsednik</derivirana_varijabla>
  </DomainObject.Predmet.ProtustrankaFormated>
  <DomainObject.Predmet.ProtustrankaFormatedOIB>
    <izvorni_sadrzaj>  Športsko ribolovno društvo ''Zelina'', OIB 66824107808 zastupanog po punomoćniku DAMIR BANOVEC, predjsednik</izvorni_sadrzaj>
    <derivirana_varijabla naziv="DomainObject.Predmet.ProtustrankaFormatedOIB_1">  Športsko ribolovno društvo ''Zelina'', OIB 66824107808 zastupanog po punomoćniku DAMIR BANOVEC, predjsednik</derivirana_varijabla>
  </DomainObject.Predmet.ProtustrankaFormatedOIB>
  <DomainObject.Predmet.ProtustrankaFormatedWithAdress>
    <izvorni_sadrzaj> Športsko ribolovno društvo ''Zelina'', Novo Mjesto 24 a, 10380 Novo Mjesto zastupanog po punomoćniku DAMIR BANOVEC, predjsednik</izvorni_sadrzaj>
    <derivirana_varijabla naziv="DomainObject.Predmet.ProtustrankaFormatedWithAdress_1"> Športsko ribolovno društvo ''Zelina'', Novo Mjesto 24 a, 10380 Novo Mjesto zastupanog po punomoćniku DAMIR BANOVEC, predjsednik</derivirana_varijabla>
  </DomainObject.Predmet.ProtustrankaFormatedWithAdress>
  <DomainObject.Predmet.ProtustrankaFormatedWithAdressOIB>
    <izvorni_sadrzaj> Športsko ribolovno društvo ''Zelina'', OIB 66824107808, Novo Mjesto 24 a, 10380 Novo Mjesto zastupanog po punomoćniku DAMIR BANOVEC, predjsednik</izvorni_sadrzaj>
    <derivirana_varijabla naziv="DomainObject.Predmet.ProtustrankaFormatedWithAdressOIB_1"> Športsko ribolovno društvo ''Zelina'', OIB 66824107808, Novo Mjesto 24 a, 10380 Novo Mjesto zastupanog po punomoćniku DAMIR BANOVEC, predjsednik</derivirana_varijabla>
  </DomainObject.Predmet.ProtustrankaFormatedWithAdressOIB>
  <DomainObject.Predmet.ProtustrankaWithAdress>
    <izvorni_sadrzaj>Športsko ribolovno društvo ''Zelina'' Novo Mjesto 24 a, 10380 Novo Mjesto</izvorni_sadrzaj>
    <derivirana_varijabla naziv="DomainObject.Predmet.ProtustrankaWithAdress_1">Športsko ribolovno društvo ''Zelina'' Novo Mjesto 24 a, 10380 Novo Mjesto</derivirana_varijabla>
  </DomainObject.Predmet.ProtustrankaWithAdress>
  <DomainObject.Predmet.ProtustrankaWithAdressOIB>
    <izvorni_sadrzaj>Športsko ribolovno društvo ''Zelina'', OIB 66824107808, Novo Mjesto 24 a, 10380 Novo Mjesto</izvorni_sadrzaj>
    <derivirana_varijabla naziv="DomainObject.Predmet.ProtustrankaWithAdressOIB_1">Športsko ribolovno društvo ''Zelina'', OIB 66824107808, Novo Mjesto 24 a, 10380 Novo Mjesto</derivirana_varijabla>
  </DomainObject.Predmet.ProtustrankaWithAdressOIB>
  <DomainObject.Predmet.ProtustrankaNazivFormated>
    <izvorni_sadrzaj>Športsko ribolovno društvo ''Zelina''</izvorni_sadrzaj>
    <derivirana_varijabla naziv="DomainObject.Predmet.ProtustrankaNazivFormated_1">Športsko ribolovno društvo ''Zelina''</derivirana_varijabla>
  </DomainObject.Predmet.ProtustrankaNazivFormated>
  <DomainObject.Predmet.ProtustrankaNazivFormatedOIB>
    <izvorni_sadrzaj>Športsko ribolovno društvo ''Zelina'', OIB 66824107808</izvorni_sadrzaj>
    <derivirana_varijabla naziv="DomainObject.Predmet.ProtustrankaNazivFormatedOIB_1">Športsko ribolovno društvo ''Zelina'', OIB 66824107808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ribolovno društvo ''Zelina'' zastupanog po punomoćniku DAMIR BANOVEC, predjsednik</item>
    </izvorni_sadrzaj>
    <derivirana_varijabla naziv="DomainObject.Predmet.ProtuStrankaListFormated_1">
      <item>Športsko ribolovno društvo ''Zelina'' zastupanog po punomoćniku DAMIR BANOVEC, predjsednik</item>
    </derivirana_varijabla>
  </DomainObject.Predmet.ProtuStrankaListFormated>
  <DomainObject.Predmet.ProtuStrankaListFormatedOIB>
    <izvorni_sadrzaj>
      <item>Športsko ribolovno društvo ''Zelina'', OIB 66824107808 zastupanog po punomoćniku DAMIR BANOVEC, predjsednik</item>
    </izvorni_sadrzaj>
    <derivirana_varijabla naziv="DomainObject.Predmet.ProtuStrankaListFormatedOIB_1">
      <item>Športsko ribolovno društvo ''Zelina'', OIB 66824107808 zastupanog po punomoćniku DAMIR BANOVEC, predjsednik</item>
    </derivirana_varijabla>
  </DomainObject.Predmet.ProtuStrankaListFormatedOIB>
  <DomainObject.Predmet.ProtuStrankaListFormatedWithAdress>
    <izvorni_sadrzaj>
      <item>Športsko ribolovno društvo ''Zelina'', Novo Mjesto 24 a, 10380 Novo Mjesto zastupanog po punomoćniku DAMIR BANOVEC, predjsednik</item>
    </izvorni_sadrzaj>
    <derivirana_varijabla naziv="DomainObject.Predmet.ProtuStrankaListFormatedWithAdress_1">
      <item>Športsko ribolovno društvo ''Zelina'', Novo Mjesto 24 a, 10380 Novo Mjesto zastupanog po punomoćniku DAMIR BANOVEC, predjsednik</item>
    </derivirana_varijabla>
  </DomainObject.Predmet.ProtuStrankaListFormatedWithAdress>
  <DomainObject.Predmet.ProtuStrankaListFormatedWithAdressOIB>
    <izvorni_sadrzaj>
      <item>Športsko ribolovno društvo ''Zelina'', OIB 66824107808, Novo Mjesto 24 a, 10380 Novo Mjesto zastupanog po punomoćniku DAMIR BANOVEC, predjsednik</item>
    </izvorni_sadrzaj>
    <derivirana_varijabla naziv="DomainObject.Predmet.ProtuStrankaListFormatedWithAdressOIB_1">
      <item>Športsko ribolovno društvo ''Zelina'', OIB 66824107808, Novo Mjesto 24 a, 10380 Novo Mjesto zastupanog po punomoćniku DAMIR BANOVEC, predjsednik</item>
    </derivirana_varijabla>
  </DomainObject.Predmet.ProtuStrankaListFormatedWithAdressOIB>
  <DomainObject.Predmet.ProtuStrankaListNazivFormated>
    <izvorni_sadrzaj>
      <item>Športsko ribolovno društvo ''Zelina''</item>
    </izvorni_sadrzaj>
    <derivirana_varijabla naziv="DomainObject.Predmet.ProtuStrankaListNazivFormated_1">
      <item>Športsko ribolovno društvo ''Zelina''</item>
    </derivirana_varijabla>
  </DomainObject.Predmet.ProtuStrankaListNazivFormated>
  <DomainObject.Predmet.ProtuStrankaListNazivFormatedOIB>
    <izvorni_sadrzaj>
      <item>Športsko ribolovno društvo ''Zelina'', OIB 66824107808</item>
    </izvorni_sadrzaj>
    <derivirana_varijabla naziv="DomainObject.Predmet.ProtuStrankaListNazivFormatedOIB_1">
      <item>Športsko ribolovno društvo ''Zelina'', OIB 66824107808</item>
    </derivirana_varijabla>
  </DomainObject.Predmet.ProtuStrankaListNazivFormatedOIB>
  <DomainObject.Predmet.OstaliListFormated>
    <izvorni_sadrzaj>
      <item>DAMIR BANOVEC, predjsednik punomoćnik sudionika u postupku Športsko ribolovno društvo ''Zelina''</item>
    </izvorni_sadrzaj>
    <derivirana_varijabla naziv="DomainObject.Predmet.OstaliListFormated_1">
      <item>DAMIR BANOVEC, predjsednik punomoćnik sudionika u postupku Športsko ribolovno društvo ''Zelina''</item>
    </derivirana_varijabla>
  </DomainObject.Predmet.OstaliListFormated>
  <DomainObject.Predmet.OstaliListFormatedOIB>
    <izvorni_sadrzaj>
      <item>DAMIR BANOVEC, predjsednik punomoćnik sudionika u postupku Športsko ribolovno društvo ''Zelina''</item>
    </izvorni_sadrzaj>
    <derivirana_varijabla naziv="DomainObject.Predmet.OstaliListFormatedOIB_1">
      <item>DAMIR BANOVEC, predjsednik punomoćnik sudionika u postupku Športsko ribolovno društvo ''Zelina''</item>
    </derivirana_varijabla>
  </DomainObject.Predmet.OstaliListFormatedOIB>
  <DomainObject.Predmet.OstaliListFormatedWithAdress>
    <izvorni_sadrzaj>
      <item>DAMIR BANOVEC, predjsednik punomoćnik sudionika u postupku Športsko ribolovno društvo ''Zelina''</item>
    </izvorni_sadrzaj>
    <derivirana_varijabla naziv="DomainObject.Predmet.OstaliListFormatedWithAdress_1">
      <item>DAMIR BANOVEC, predjsednik punomoćnik sudionika u postupku Športsko ribolovno društvo ''Zelina''</item>
    </derivirana_varijabla>
  </DomainObject.Predmet.OstaliListFormatedWithAdress>
  <DomainObject.Predmet.OstaliListFormatedWithAdressOIB>
    <izvorni_sadrzaj>
      <item>DAMIR BANOVEC, predjsednik punomoćnik sudionika u postupku Športsko ribolovno društvo ''Zelina''</item>
    </izvorni_sadrzaj>
    <derivirana_varijabla naziv="DomainObject.Predmet.OstaliListFormatedWithAdressOIB_1">
      <item>DAMIR BANOVEC, predjsednik punomoćnik sudionika u postupku Športsko ribolovno društvo ''Zelina''</item>
    </derivirana_varijabla>
  </DomainObject.Predmet.OstaliListFormatedWithAdressOIB>
  <DomainObject.Predmet.OstaliListNazivFormated>
    <izvorni_sadrzaj>
      <item>DAMIR BANOVEC, predjsednik</item>
    </izvorni_sadrzaj>
    <derivirana_varijabla naziv="DomainObject.Predmet.OstaliListNazivFormated_1">
      <item>DAMIR BANOVEC, predjsednik</item>
    </derivirana_varijabla>
  </DomainObject.Predmet.OstaliListNazivFormated>
  <DomainObject.Predmet.OstaliListNazivFormatedOIB>
    <izvorni_sadrzaj>
      <item>DAMIR BANOVEC, predjsednik</item>
    </izvorni_sadrzaj>
    <derivirana_varijabla naziv="DomainObject.Predmet.OstaliListNazivFormatedOIB_1">
      <item>DAMIR BANOVEC, predjsednik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ribolovno društvo ''Zelina''</izvorni_sadrzaj>
    <derivirana_varijabla naziv="DomainObject.Predmet.ProtustrankaIDrugi_1">Športsko ribolovno društvo ''Zelina''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Športsko ribolovno društvo ''Zelina'', OIB 66824107808, Novo Mjesto 24 a, 10380 Novo Mjesto</izvorni_sadrzaj>
    <derivirana_varijabla naziv="DomainObject.Predmet.ProtustrankaIDrugiAdressOIB_1">Športsko ribolovno društvo ''Zelina'', OIB 66824107808, Novo Mjesto 24 a, 10380 Novo Mjesto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ribolovno društvo ''Zelina''</item>
      <item>DAMIR BANOVEC, predjsednik</item>
    </izvorni_sadrzaj>
    <derivirana_varijabla naziv="DomainObject.Predmet.SudioniciListNaziv_1">
      <item>FINA Regionalni centar Zagreb</item>
      <item>Športsko ribolovno društvo ''Zelina''</item>
      <item>DAMIR BANOVEC, predjsednik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Športsko ribolovno društvo ''Zelina'', OIB 66824107808, Novo Mjesto 24 a,10380 Novo Mjesto</item>
      <item>DAMIR BANOVEC, predjsednik</item>
    </izvorni_sadrzaj>
    <derivirana_varijabla naziv="DomainObject.Predmet.SudioniciListAdressOIB_1">
      <item>FINA Regionalni centar Zagreb, OIB 85821130368, Trg svibanjskih žrtava 1995. br. 1,10000 Zagreb</item>
      <item>Športsko ribolovno društvo ''Zelina'', OIB 66824107808, Novo Mjesto 24 a,10380 Novo Mjesto</item>
      <item>DAMIR BANOVEC, predjsednik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66824107808</item>
      <item>, OIB null</item>
    </izvorni_sadrzaj>
    <derivirana_varijabla naziv="DomainObject.Predmet.SudioniciListNazivOIB_1">
      <item>, OIB 85821130368</item>
      <item>, OIB 66824107808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1380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2016-02-24T13:52:00Z</dcterms:created>
  <dc:creator>ilukac</dc:creator>
  <cp:lastModifiedBy>Nevenka Furić</cp:lastModifiedBy>
  <cp:lastPrinted>2016-02-24T13:55:00Z</cp:lastPrinted>
  <dcterms:modified xmlns:xsi="http://www.w3.org/2001/XMLSchema-instance" xsi:type="dcterms:W3CDTF">2016-02-24T13:58:00Z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