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5e25" w14:paraId="60c5e25" w:rsidRDefault="00827594" w:rsidR="00216910">
      <w:pPr>
        <w15:collapsed w:val="false"/>
      </w:pPr>
      <w:bookmarkStart w:name="_GoBack" w:id="0"/>
      <w:bookmarkEnd w:id="0"/>
      <w:r>
        <w:t>JET SET AIRLINES d.o.o. u ste</w:t>
      </w:r>
      <w:r w:rsidR="00E61310">
        <w:t>č</w:t>
      </w:r>
      <w:r>
        <w:t>aju</w:t>
      </w:r>
    </w:p>
    <w:p w:rsidRDefault="00827594" w:rsidR="00827594">
      <w:r>
        <w:t xml:space="preserve">            Zagreb, Kaptol 5                                                                       20.  St-107/13</w:t>
      </w:r>
    </w:p>
    <w:p w:rsidRDefault="00827594" w:rsidR="00827594"/>
    <w:p w:rsidRDefault="00827594" w:rsidR="00827594">
      <w:r>
        <w:t xml:space="preserve">                                                                               TRGOVAČKI SUD U ZAGREBU</w:t>
      </w:r>
    </w:p>
    <w:p w:rsidRDefault="00827594" w:rsidR="00827594">
      <w:r>
        <w:t xml:space="preserve">                                                                                         Zagreb, Amruševa 2/II</w:t>
      </w:r>
    </w:p>
    <w:p w:rsidRDefault="00827594" w:rsidR="00827594">
      <w:r>
        <w:t xml:space="preserve">                                                                                         Sudac, Lucija Butigan</w:t>
      </w:r>
    </w:p>
    <w:p w:rsidRDefault="00827594" w:rsidR="00827594"/>
    <w:p w:rsidRDefault="00827594" w:rsidR="00827594">
      <w:r>
        <w:t xml:space="preserve">                                                               IZVJEŠĆE</w:t>
      </w:r>
    </w:p>
    <w:p w:rsidRDefault="00827594" w:rsidR="00827594">
      <w:r>
        <w:t xml:space="preserve">                                           o ostvarenim prihodima i rashodima</w:t>
      </w:r>
    </w:p>
    <w:p w:rsidRDefault="008946F1" w:rsidR="00F70510">
      <w:r>
        <w:t xml:space="preserve">                               u stečajnom postupku nad Jet set airlines d.o.o. u stečaju</w:t>
      </w:r>
    </w:p>
    <w:p w:rsidRDefault="00CF45FB" w:rsidR="00CF45FB">
      <w:r>
        <w:t xml:space="preserve">                            </w:t>
      </w:r>
      <w:r w:rsidR="00F70510">
        <w:t xml:space="preserve">                               </w:t>
      </w:r>
    </w:p>
    <w:p w:rsidRDefault="008946F1" w:rsidP="008946F1" w:rsidR="008946F1">
      <w:pPr>
        <w:numPr>
          <w:ilvl w:val="0"/>
          <w:numId w:val="1"/>
        </w:numPr>
        <w:rPr>
          <w:b/>
        </w:rPr>
      </w:pPr>
      <w:r w:rsidRPr="008946F1">
        <w:rPr>
          <w:b/>
        </w:rPr>
        <w:t>Ostvareni prihodi</w:t>
      </w:r>
    </w:p>
    <w:p w:rsidRDefault="008946F1" w:rsidP="008946F1" w:rsidR="008946F1">
      <w:r w:rsidRPr="008946F1">
        <w:t>O</w:t>
      </w:r>
      <w:r>
        <w:t>stvareni prihodi sastoje se od;</w:t>
      </w:r>
    </w:p>
    <w:p w:rsidRDefault="008946F1" w:rsidP="008946F1" w:rsidR="008946F1">
      <w:r>
        <w:t>1. Prihod od prodaje materijalne imovine, umjetničkih slika i grafika       120.612</w:t>
      </w:r>
      <w:r w:rsidR="00593198">
        <w:t>,50 kn</w:t>
      </w:r>
    </w:p>
    <w:p w:rsidRDefault="00593198" w:rsidP="008946F1" w:rsidR="00593198">
      <w:r>
        <w:t xml:space="preserve">2. Naplaćena potraživanja od kupaca                                         </w:t>
      </w:r>
      <w:r w:rsidR="00C131F4">
        <w:t xml:space="preserve">                     4.950,00 kn</w:t>
      </w:r>
    </w:p>
    <w:p w:rsidRDefault="00C131F4" w:rsidP="008946F1" w:rsidR="00C131F4">
      <w:r>
        <w:t>3. Uplata HEP</w:t>
      </w:r>
      <w:r w:rsidR="00252493">
        <w:t>-a Zagreb</w:t>
      </w:r>
      <w:r>
        <w:t xml:space="preserve"> za održavanje drugog ispitnog ročišta   </w:t>
      </w:r>
      <w:r w:rsidR="00252493">
        <w:t xml:space="preserve">                 </w:t>
      </w:r>
      <w:r>
        <w:t xml:space="preserve">     900,00 kn</w:t>
      </w:r>
    </w:p>
    <w:p w:rsidRDefault="00593198" w:rsidP="008946F1" w:rsidR="00593198">
      <w:pPr>
        <w:pBdr>
          <w:bottom w:space="1" w:sz="6" w:color="auto" w:val="single"/>
        </w:pBdr>
      </w:pPr>
      <w:r>
        <w:t>3. Prihod od naplaćenih kamata                                                                            11,94 kn</w:t>
      </w:r>
    </w:p>
    <w:p w:rsidRDefault="00593198" w:rsidP="008946F1" w:rsidR="008946F1" w:rsidRPr="00593198">
      <w:pPr>
        <w:rPr>
          <w:b/>
        </w:rPr>
      </w:pPr>
      <w:r>
        <w:t xml:space="preserve">    </w:t>
      </w:r>
      <w:r w:rsidRPr="00593198">
        <w:rPr>
          <w:b/>
        </w:rPr>
        <w:t xml:space="preserve">UKUPNO                                                                                                126.474,44 kn  </w:t>
      </w:r>
    </w:p>
    <w:p w:rsidRDefault="00EE441A" w:rsidP="00593198" w:rsidR="00827594">
      <w:pPr>
        <w:numPr>
          <w:ilvl w:val="0"/>
          <w:numId w:val="1"/>
        </w:numPr>
        <w:rPr>
          <w:b/>
        </w:rPr>
      </w:pPr>
      <w:r>
        <w:rPr>
          <w:b/>
        </w:rPr>
        <w:t>Ostvareni troškovi</w:t>
      </w:r>
    </w:p>
    <w:p w:rsidRDefault="00593198" w:rsidP="00593198" w:rsidR="00593198">
      <w:r>
        <w:rPr>
          <w:b/>
        </w:rPr>
        <w:t xml:space="preserve"> </w:t>
      </w:r>
      <w:r w:rsidRPr="00593198">
        <w:t>O</w:t>
      </w:r>
      <w:r w:rsidR="00EE441A">
        <w:t>stvareni troškovi</w:t>
      </w:r>
      <w:r>
        <w:t xml:space="preserve"> sastoje se od;</w:t>
      </w:r>
    </w:p>
    <w:p w:rsidRDefault="00593198" w:rsidP="00593198" w:rsidR="00593198">
      <w:r>
        <w:t>1. T</w:t>
      </w:r>
      <w:r w:rsidR="00F1110F">
        <w:t>roškovi procijene imovine                                                                          6.900,00 kn</w:t>
      </w:r>
    </w:p>
    <w:p w:rsidRDefault="00F1110F" w:rsidP="00593198" w:rsidR="00F1110F">
      <w:r>
        <w:t xml:space="preserve">2. Plaćen PDV u Državni proračun                                             </w:t>
      </w:r>
      <w:r w:rsidR="00D30A7B">
        <w:t xml:space="preserve">                    24.476,00</w:t>
      </w:r>
      <w:r w:rsidR="00C077A0">
        <w:t xml:space="preserve"> kn</w:t>
      </w:r>
    </w:p>
    <w:p w:rsidRDefault="00F1110F" w:rsidP="00593198" w:rsidR="00F1110F">
      <w:r>
        <w:t>3. Troškovi platnog prometa i naknada za usluge banke                                     363,23 kn</w:t>
      </w:r>
    </w:p>
    <w:p w:rsidRDefault="00F1110F" w:rsidP="00593198" w:rsidR="00F1110F">
      <w:r>
        <w:t xml:space="preserve">4. Knjigovodstveni troškovi                                               </w:t>
      </w:r>
      <w:r w:rsidR="00683B74">
        <w:t xml:space="preserve">                               5</w:t>
      </w:r>
      <w:r w:rsidR="00EE441A">
        <w:t>.6</w:t>
      </w:r>
      <w:r>
        <w:t>57,50 kn</w:t>
      </w:r>
    </w:p>
    <w:p w:rsidRDefault="00F1110F" w:rsidP="00593198" w:rsidR="00F1110F">
      <w:r>
        <w:t>5. Trošak za sudske pristojbe                                                                            1.600,00 kn</w:t>
      </w:r>
    </w:p>
    <w:p w:rsidRDefault="00F1110F" w:rsidP="00593198" w:rsidR="00F1110F">
      <w:r>
        <w:t xml:space="preserve">6. Trošak izrade pečata                                                                 </w:t>
      </w:r>
      <w:r w:rsidR="00677E82">
        <w:t xml:space="preserve">                       228,79 kn</w:t>
      </w:r>
    </w:p>
    <w:p w:rsidRDefault="00C077A0" w:rsidP="00593198" w:rsidR="00C077A0">
      <w:r>
        <w:t xml:space="preserve">7. Poštanski troškovi                                                          </w:t>
      </w:r>
      <w:r w:rsidR="00F7168C">
        <w:t xml:space="preserve">                               </w:t>
      </w:r>
      <w:r>
        <w:t>1</w:t>
      </w:r>
      <w:r w:rsidR="00F7168C">
        <w:t>.</w:t>
      </w:r>
      <w:r>
        <w:t xml:space="preserve">099,83 kn  </w:t>
      </w:r>
    </w:p>
    <w:p w:rsidRDefault="00C077A0" w:rsidP="00593198" w:rsidR="00F1110F">
      <w:r>
        <w:t>8</w:t>
      </w:r>
      <w:r w:rsidR="00F1110F">
        <w:t>. Trošak kancelarijskog materijala                                                                     900,00 kn</w:t>
      </w:r>
    </w:p>
    <w:p w:rsidRDefault="00C077A0" w:rsidP="00593198" w:rsidR="00F1110F">
      <w:r>
        <w:t>9</w:t>
      </w:r>
      <w:r w:rsidR="00F1110F">
        <w:t xml:space="preserve">. Trošak objave statistike                                 </w:t>
      </w:r>
      <w:r w:rsidR="00252493">
        <w:t xml:space="preserve">                               </w:t>
      </w:r>
      <w:r w:rsidR="00F1110F">
        <w:t xml:space="preserve">                  </w:t>
      </w:r>
      <w:r>
        <w:t xml:space="preserve"> 4</w:t>
      </w:r>
      <w:r w:rsidR="00127166">
        <w:t>00,00 kn</w:t>
      </w:r>
    </w:p>
    <w:p w:rsidRDefault="00C077A0" w:rsidP="00593198" w:rsidR="00127166">
      <w:r>
        <w:t>10</w:t>
      </w:r>
      <w:r w:rsidR="00127166">
        <w:t>. Trošak zatvaranja žiro računa Jet set a</w:t>
      </w:r>
      <w:r w:rsidR="00252493">
        <w:t xml:space="preserve">irlines d.o.o. u stečaju   </w:t>
      </w:r>
      <w:r>
        <w:t xml:space="preserve">  </w:t>
      </w:r>
      <w:r w:rsidR="00127166">
        <w:t xml:space="preserve">                  200,00 kn</w:t>
      </w:r>
    </w:p>
    <w:p w:rsidRDefault="00C077A0" w:rsidP="00593198" w:rsidR="00127166">
      <w:r>
        <w:t>11</w:t>
      </w:r>
      <w:r w:rsidR="00127166">
        <w:t>. Troškovi korištenja vlastitog automobil</w:t>
      </w:r>
      <w:r w:rsidR="0037199E">
        <w:t xml:space="preserve">a                               </w:t>
      </w:r>
      <w:r w:rsidR="00252493">
        <w:t xml:space="preserve">           </w:t>
      </w:r>
      <w:r w:rsidR="00127166">
        <w:t xml:space="preserve">            668,00 kn</w:t>
      </w:r>
    </w:p>
    <w:p w:rsidRDefault="00C077A0" w:rsidP="00593198" w:rsidR="00127166">
      <w:r>
        <w:t>12</w:t>
      </w:r>
      <w:r w:rsidR="00127166">
        <w:t xml:space="preserve">. Sudski oglasi                                 </w:t>
      </w:r>
      <w:r w:rsidR="0037199E">
        <w:t xml:space="preserve">                               </w:t>
      </w:r>
      <w:r w:rsidR="00127166">
        <w:t xml:space="preserve">          </w:t>
      </w:r>
      <w:r w:rsidR="0037199E">
        <w:t xml:space="preserve"> </w:t>
      </w:r>
      <w:r w:rsidR="00252493">
        <w:t xml:space="preserve">          </w:t>
      </w:r>
      <w:r>
        <w:t xml:space="preserve">             8</w:t>
      </w:r>
      <w:r w:rsidR="00127166">
        <w:t>00,00 kn</w:t>
      </w:r>
    </w:p>
    <w:p w:rsidRDefault="00C077A0" w:rsidP="00593198" w:rsidR="00127166">
      <w:r>
        <w:t>13</w:t>
      </w:r>
      <w:r w:rsidR="00127166">
        <w:t>. Nagrada za rad stečajnog upravi</w:t>
      </w:r>
      <w:r w:rsidR="0037199E">
        <w:t xml:space="preserve">telja                          </w:t>
      </w:r>
      <w:r w:rsidR="00127166">
        <w:t xml:space="preserve">            </w:t>
      </w:r>
      <w:r w:rsidR="0037199E">
        <w:t xml:space="preserve"> </w:t>
      </w:r>
      <w:r w:rsidR="00252493">
        <w:t xml:space="preserve">        </w:t>
      </w:r>
      <w:r w:rsidR="00127166">
        <w:t xml:space="preserve">         17.882,50 kn</w:t>
      </w:r>
    </w:p>
    <w:p w:rsidRDefault="00C077A0" w:rsidP="00593198" w:rsidR="00677E82">
      <w:pPr>
        <w:pBdr>
          <w:bottom w:space="1" w:sz="6" w:color="auto" w:val="single"/>
        </w:pBdr>
      </w:pPr>
      <w:r>
        <w:t>14</w:t>
      </w:r>
      <w:r w:rsidR="00127166">
        <w:t xml:space="preserve">. Porez i prirez na neto nagradu za rad stečajnog upravitelja  </w:t>
      </w:r>
      <w:r w:rsidR="0037199E">
        <w:t xml:space="preserve"> </w:t>
      </w:r>
      <w:r w:rsidR="00127166">
        <w:t xml:space="preserve"> </w:t>
      </w:r>
      <w:r w:rsidR="0037199E">
        <w:t xml:space="preserve"> </w:t>
      </w:r>
      <w:r w:rsidR="00252493">
        <w:t xml:space="preserve">       </w:t>
      </w:r>
      <w:r w:rsidR="007B6E5C">
        <w:t xml:space="preserve">         </w:t>
      </w:r>
      <w:r w:rsidR="00127166">
        <w:t xml:space="preserve">   7.457,64 kn</w:t>
      </w:r>
    </w:p>
    <w:p w:rsidRDefault="00127166" w:rsidP="00593198" w:rsidR="00F10110">
      <w:pPr>
        <w:rPr>
          <w:b/>
        </w:rPr>
      </w:pPr>
      <w:r>
        <w:t xml:space="preserve">      </w:t>
      </w:r>
      <w:r w:rsidR="00F70510">
        <w:rPr>
          <w:b/>
        </w:rPr>
        <w:t xml:space="preserve">UKUPNI RASHODI    </w:t>
      </w:r>
      <w:r w:rsidRPr="00827931">
        <w:rPr>
          <w:b/>
        </w:rPr>
        <w:t xml:space="preserve">                                                      </w:t>
      </w:r>
      <w:r w:rsidR="00252493">
        <w:rPr>
          <w:b/>
        </w:rPr>
        <w:t xml:space="preserve">           </w:t>
      </w:r>
      <w:r w:rsidR="00677E82">
        <w:rPr>
          <w:b/>
        </w:rPr>
        <w:t xml:space="preserve">          </w:t>
      </w:r>
      <w:r w:rsidR="00683B74">
        <w:rPr>
          <w:b/>
        </w:rPr>
        <w:t>68</w:t>
      </w:r>
      <w:r w:rsidR="00EE441A">
        <w:rPr>
          <w:b/>
        </w:rPr>
        <w:t>.6</w:t>
      </w:r>
      <w:r w:rsidR="00D30A7B">
        <w:rPr>
          <w:b/>
        </w:rPr>
        <w:t>33,4</w:t>
      </w:r>
      <w:r w:rsidR="00F7168C">
        <w:rPr>
          <w:b/>
        </w:rPr>
        <w:t>9</w:t>
      </w:r>
      <w:r w:rsidR="00F70510">
        <w:rPr>
          <w:b/>
        </w:rPr>
        <w:t xml:space="preserve"> kn</w:t>
      </w:r>
    </w:p>
    <w:p w:rsidRDefault="00127166" w:rsidP="00593198" w:rsidR="00593198" w:rsidRPr="00F10110">
      <w:pPr>
        <w:rPr>
          <w:b/>
        </w:rPr>
      </w:pPr>
      <w:r w:rsidRPr="00827931">
        <w:rPr>
          <w:b/>
        </w:rPr>
        <w:t xml:space="preserve">                                                                         </w:t>
      </w:r>
    </w:p>
    <w:p w:rsidRDefault="00827931" w:rsidP="00F70510" w:rsidR="00827931">
      <w:pPr>
        <w:jc w:val="both"/>
      </w:pPr>
      <w:r>
        <w:t xml:space="preserve">          Kao što je i vidljivo iz naprijed navedenih podataka ostvareni ukupni prihodi iznose 126.474,44 k</w:t>
      </w:r>
      <w:r w:rsidR="00342EA3">
        <w:t>n, a ostvareni troškovi stečajnog postupka</w:t>
      </w:r>
      <w:r w:rsidR="007C2C1B">
        <w:t xml:space="preserve"> 68.6</w:t>
      </w:r>
      <w:r w:rsidR="00683B74">
        <w:t>33,49</w:t>
      </w:r>
      <w:r>
        <w:t xml:space="preserve"> kn</w:t>
      </w:r>
      <w:r w:rsidR="00C131F4">
        <w:t>.</w:t>
      </w:r>
    </w:p>
    <w:p w:rsidRDefault="00827931" w:rsidP="00F70510" w:rsidR="00774AD6">
      <w:pPr>
        <w:jc w:val="both"/>
      </w:pPr>
      <w:r>
        <w:t xml:space="preserve">          Iz unovčene imovine</w:t>
      </w:r>
      <w:r w:rsidR="00774AD6">
        <w:t xml:space="preserve"> do sada su djelomično </w:t>
      </w:r>
      <w:r w:rsidR="00342EA3">
        <w:t>namireni ostvareni troškovi</w:t>
      </w:r>
      <w:r>
        <w:t xml:space="preserve"> stečajnog pos</w:t>
      </w:r>
      <w:r w:rsidR="00342EA3">
        <w:t>tupka i to u iznosu od 60.479,37</w:t>
      </w:r>
      <w:r w:rsidR="00AD6956">
        <w:t xml:space="preserve"> </w:t>
      </w:r>
      <w:r>
        <w:t>kn, dok su ostali nenamireni troškovi stečajn</w:t>
      </w:r>
      <w:r w:rsidR="00B236A3">
        <w:t>og postupka u iznosu od 8.154,12</w:t>
      </w:r>
      <w:r w:rsidR="00774AD6">
        <w:t xml:space="preserve"> kn</w:t>
      </w:r>
    </w:p>
    <w:p w:rsidRDefault="00E06979" w:rsidP="00593198" w:rsidR="00827931">
      <w:r>
        <w:t>Ostvareni, a n</w:t>
      </w:r>
      <w:r w:rsidR="0039214B">
        <w:t>enamireni</w:t>
      </w:r>
      <w:r w:rsidR="009A2975">
        <w:t xml:space="preserve"> troškovi stečajnog postupka su:</w:t>
      </w:r>
    </w:p>
    <w:p w:rsidRDefault="003C1352" w:rsidP="003C1352" w:rsidR="0039214B">
      <w:r>
        <w:t xml:space="preserve">          1. Knjigovodstveni troškovi                                      </w:t>
      </w:r>
      <w:r w:rsidR="00B236A3">
        <w:t xml:space="preserve">                            4.657,50</w:t>
      </w:r>
      <w:r>
        <w:t xml:space="preserve"> kn</w:t>
      </w:r>
    </w:p>
    <w:p w:rsidRDefault="003C1352" w:rsidP="003C1352" w:rsidR="003C1352">
      <w:r>
        <w:t xml:space="preserve">          2. </w:t>
      </w:r>
      <w:r w:rsidR="006028D0">
        <w:t>Troškovi izrade peča</w:t>
      </w:r>
      <w:r>
        <w:t xml:space="preserve">ta                                               </w:t>
      </w:r>
      <w:r w:rsidR="00CB3536">
        <w:t xml:space="preserve">                          228,79</w:t>
      </w:r>
      <w:r>
        <w:t xml:space="preserve"> kn</w:t>
      </w:r>
    </w:p>
    <w:p w:rsidRDefault="003C1352" w:rsidP="003C1352" w:rsidR="003C1352">
      <w:r>
        <w:t xml:space="preserve">          3. Troškovi kancelarijskog materijala                                                      900,00 kn</w:t>
      </w:r>
    </w:p>
    <w:p w:rsidRDefault="003C1352" w:rsidP="003C1352" w:rsidR="003C1352">
      <w:r>
        <w:t xml:space="preserve">          4. </w:t>
      </w:r>
      <w:r w:rsidR="006028D0">
        <w:t xml:space="preserve">Trošak objave statistike                                         </w:t>
      </w:r>
      <w:r w:rsidR="00250178">
        <w:t xml:space="preserve">                               4</w:t>
      </w:r>
      <w:r w:rsidR="006028D0">
        <w:t>00,00 kn</w:t>
      </w:r>
    </w:p>
    <w:p w:rsidRDefault="006028D0" w:rsidP="003C1352" w:rsidR="006028D0">
      <w:r>
        <w:t xml:space="preserve">          5. Trošak zatvaranja računa Jet set airlines d.o.o. u stečaju                     200,00 kn</w:t>
      </w:r>
    </w:p>
    <w:p w:rsidRDefault="006028D0" w:rsidP="003C1352" w:rsidR="00CB3536">
      <w:pPr>
        <w:pBdr>
          <w:bottom w:space="1" w:sz="6" w:color="auto" w:val="single"/>
        </w:pBdr>
      </w:pPr>
      <w:r>
        <w:t xml:space="preserve">          6. Troškovi korištenja vlastitog automobila                      </w:t>
      </w:r>
      <w:r w:rsidR="00CB3536">
        <w:t xml:space="preserve">                       668,00 kn</w:t>
      </w:r>
    </w:p>
    <w:p w:rsidRDefault="00CB3536" w:rsidP="003C1352" w:rsidR="00CB3536">
      <w:pPr>
        <w:pBdr>
          <w:bottom w:space="1" w:sz="6" w:color="auto" w:val="single"/>
        </w:pBdr>
      </w:pPr>
      <w:r>
        <w:t xml:space="preserve">          7. Poštanski troškovi</w:t>
      </w:r>
      <w:r w:rsidR="00381DB2">
        <w:t xml:space="preserve"> </w:t>
      </w:r>
      <w:r>
        <w:t xml:space="preserve">                                                                             1.099,83 kn</w:t>
      </w:r>
    </w:p>
    <w:p w:rsidRDefault="00CB3536" w:rsidP="003C1352" w:rsidR="006028D0" w:rsidRPr="00774AD6">
      <w:pPr>
        <w:rPr>
          <w:b/>
        </w:rPr>
      </w:pPr>
      <w:r>
        <w:rPr>
          <w:b/>
        </w:rPr>
        <w:t xml:space="preserve">             </w:t>
      </w:r>
      <w:r w:rsidR="006028D0" w:rsidRPr="00774AD6">
        <w:rPr>
          <w:b/>
        </w:rPr>
        <w:t xml:space="preserve">UKUPNO              </w:t>
      </w:r>
      <w:r w:rsidR="00381DB2">
        <w:rPr>
          <w:b/>
        </w:rPr>
        <w:t xml:space="preserve"> </w:t>
      </w:r>
      <w:r w:rsidR="006028D0" w:rsidRPr="00774AD6">
        <w:rPr>
          <w:b/>
        </w:rPr>
        <w:t xml:space="preserve">                                                    </w:t>
      </w:r>
      <w:r w:rsidR="00774AD6" w:rsidRPr="00774AD6">
        <w:rPr>
          <w:b/>
        </w:rPr>
        <w:t xml:space="preserve">                        </w:t>
      </w:r>
      <w:r w:rsidR="00B236A3">
        <w:rPr>
          <w:b/>
        </w:rPr>
        <w:t>8.154,12</w:t>
      </w:r>
      <w:r>
        <w:rPr>
          <w:b/>
        </w:rPr>
        <w:t xml:space="preserve"> k</w:t>
      </w:r>
      <w:r w:rsidR="00074F36">
        <w:rPr>
          <w:b/>
        </w:rPr>
        <w:t>n</w:t>
      </w:r>
    </w:p>
    <w:p w:rsidRDefault="00BE4D26" w:rsidP="0025111B" w:rsidR="00EA3507">
      <w:pPr>
        <w:jc w:val="both"/>
      </w:pPr>
      <w:r w:rsidRPr="00BE4D26">
        <w:lastRenderedPageBreak/>
        <w:t xml:space="preserve">          Iz unovčene imovine djelomično je </w:t>
      </w:r>
      <w:r w:rsidR="00E06979">
        <w:t xml:space="preserve">namirena i </w:t>
      </w:r>
      <w:r>
        <w:t xml:space="preserve">tražbina razlučnog vjerovnika i to u iznosu od </w:t>
      </w:r>
      <w:r w:rsidRPr="00EA3507">
        <w:rPr>
          <w:b/>
        </w:rPr>
        <w:t>60.478,67 kn</w:t>
      </w:r>
      <w:r>
        <w:t>.</w:t>
      </w:r>
    </w:p>
    <w:p w:rsidRDefault="00BE4D26" w:rsidP="00F70510" w:rsidR="005E1617">
      <w:pPr>
        <w:jc w:val="both"/>
      </w:pPr>
      <w:r>
        <w:t xml:space="preserve">          Nakon izvršene isplate</w:t>
      </w:r>
      <w:r w:rsidR="00E06979">
        <w:t xml:space="preserve"> troškova stečajno</w:t>
      </w:r>
      <w:r w:rsidR="00B236A3">
        <w:t>g postupka u iznosu od 60.479</w:t>
      </w:r>
      <w:r w:rsidR="00B20AD4">
        <w:t>,37</w:t>
      </w:r>
      <w:r w:rsidR="00E06979">
        <w:t xml:space="preserve"> kn i d</w:t>
      </w:r>
      <w:r w:rsidR="00381DB2">
        <w:t>io tražbine razlučnog vjerovnika</w:t>
      </w:r>
      <w:r w:rsidR="00E06979">
        <w:t xml:space="preserve"> u iznosu od 60.478,67 kn</w:t>
      </w:r>
      <w:r w:rsidR="00AD6956">
        <w:t>, što je uk</w:t>
      </w:r>
      <w:r w:rsidR="00F43065">
        <w:t>upno 120.958,04</w:t>
      </w:r>
      <w:r w:rsidR="0025111B">
        <w:t xml:space="preserve"> kn</w:t>
      </w:r>
      <w:r w:rsidR="00C8079A">
        <w:t>,</w:t>
      </w:r>
      <w:r>
        <w:t xml:space="preserve"> na računu su ostala neisplaćena </w:t>
      </w:r>
      <w:r w:rsidR="00527E67">
        <w:t xml:space="preserve">novčana </w:t>
      </w:r>
      <w:r>
        <w:t xml:space="preserve">sredstva u iznosu od </w:t>
      </w:r>
      <w:r w:rsidRPr="00EA3507">
        <w:rPr>
          <w:b/>
        </w:rPr>
        <w:t>7.542,95 kn</w:t>
      </w:r>
      <w:r>
        <w:t>, p</w:t>
      </w:r>
      <w:r w:rsidR="00C8079A">
        <w:t>a predlažem da se istim iznosom</w:t>
      </w:r>
      <w:r>
        <w:t xml:space="preserve"> namire troškovi stečajnog postupka.</w:t>
      </w:r>
    </w:p>
    <w:p w:rsidRDefault="005E1617" w:rsidP="00F70510" w:rsidR="00BD2A3B">
      <w:pPr>
        <w:jc w:val="both"/>
      </w:pPr>
      <w:r>
        <w:t xml:space="preserve">         </w:t>
      </w:r>
      <w:r w:rsidR="00BE4D26">
        <w:t xml:space="preserve"> Nakon izvršene isplate</w:t>
      </w:r>
      <w:r w:rsidR="006422B4">
        <w:t>,</w:t>
      </w:r>
      <w:r w:rsidR="00F87B32">
        <w:t xml:space="preserve"> t</w:t>
      </w:r>
      <w:r w:rsidR="008827A5">
        <w:t>roškovi stečajnog postuka biti</w:t>
      </w:r>
      <w:r w:rsidR="0000678F">
        <w:t xml:space="preserve"> će namireni u iznosu od </w:t>
      </w:r>
      <w:r w:rsidR="0000678F" w:rsidRPr="008827A5">
        <w:rPr>
          <w:b/>
        </w:rPr>
        <w:t>68.022,32 kn,</w:t>
      </w:r>
      <w:r w:rsidR="0000678F">
        <w:t xml:space="preserve"> dok će zbog nedostatnosti stečajne mase ostati nenamiren</w:t>
      </w:r>
      <w:r w:rsidR="00BE4D26">
        <w:t xml:space="preserve"> dio troškova stečajnog postupka u iznosu od </w:t>
      </w:r>
      <w:r w:rsidR="00B20AD4">
        <w:rPr>
          <w:b/>
        </w:rPr>
        <w:t>611,17</w:t>
      </w:r>
      <w:r w:rsidR="00CF45FB" w:rsidRPr="00CF45FB">
        <w:rPr>
          <w:b/>
        </w:rPr>
        <w:t xml:space="preserve"> </w:t>
      </w:r>
      <w:r w:rsidR="00CF45FB" w:rsidRPr="00530EAC">
        <w:t>kn</w:t>
      </w:r>
      <w:r w:rsidR="00764BA4">
        <w:t>, što je  0,9% od ostvarenih troškova stečajnog postupka.</w:t>
      </w:r>
    </w:p>
    <w:p w:rsidRDefault="00BD2A3B" w:rsidP="00F70510" w:rsidR="006422B4">
      <w:pPr>
        <w:jc w:val="both"/>
      </w:pPr>
      <w:r>
        <w:t xml:space="preserve">         </w:t>
      </w:r>
      <w:r w:rsidR="0000678F">
        <w:rPr>
          <w:b/>
        </w:rPr>
        <w:t xml:space="preserve"> </w:t>
      </w:r>
      <w:r w:rsidR="005E1617">
        <w:t>Z</w:t>
      </w:r>
      <w:r w:rsidR="00530EAC">
        <w:t>bog nedostatnosti stečajne mase ostati će nenamiren</w:t>
      </w:r>
      <w:r w:rsidR="00CF45FB">
        <w:t xml:space="preserve"> i dio tražbine razlučnog vjerovnika</w:t>
      </w:r>
      <w:r w:rsidR="008A21F4">
        <w:t xml:space="preserve"> i to</w:t>
      </w:r>
      <w:r w:rsidR="00CF45FB">
        <w:t xml:space="preserve"> u iznosu od </w:t>
      </w:r>
      <w:r w:rsidR="00CF45FB" w:rsidRPr="00CF45FB">
        <w:rPr>
          <w:b/>
        </w:rPr>
        <w:t>612.867,87 kn</w:t>
      </w:r>
      <w:r w:rsidR="00530EAC" w:rsidRPr="00530EAC">
        <w:t>,</w:t>
      </w:r>
      <w:r w:rsidR="0095139D">
        <w:t xml:space="preserve"> što je 91% od utvrđenog iznosa. Isto tako zbog nedostatnosti stečajne mase,</w:t>
      </w:r>
      <w:r w:rsidR="00EE40A4">
        <w:t xml:space="preserve"> tražbine stečajnih vjerovnika prvog</w:t>
      </w:r>
      <w:r w:rsidR="003259AD">
        <w:t xml:space="preserve"> i drugog</w:t>
      </w:r>
      <w:r w:rsidR="00EE40A4">
        <w:t xml:space="preserve"> višeg isplatnog reda</w:t>
      </w:r>
      <w:r w:rsidR="0095139D">
        <w:t xml:space="preserve"> o</w:t>
      </w:r>
      <w:r w:rsidR="003259AD">
        <w:t>staju ne namirene u 100%</w:t>
      </w:r>
      <w:r w:rsidR="00EE40A4">
        <w:t xml:space="preserve"> i</w:t>
      </w:r>
      <w:r w:rsidR="003259AD">
        <w:t>znosu i to tražbine</w:t>
      </w:r>
      <w:r w:rsidR="00CE3899">
        <w:t xml:space="preserve"> stečajnih vjerovnika</w:t>
      </w:r>
      <w:r w:rsidR="003259AD">
        <w:t xml:space="preserve"> prvog višeg isplatnog reda u iznosu od 284.452,25 kn, a tražbine stečajnih vjerovnika</w:t>
      </w:r>
      <w:r w:rsidR="00EE40A4">
        <w:t xml:space="preserve"> drugog višeg isplatnog reda u iznosu od 5.055.655,74 kn</w:t>
      </w:r>
      <w:r w:rsidR="003259AD">
        <w:t>.</w:t>
      </w:r>
    </w:p>
    <w:p w:rsidRDefault="00CE3899" w:rsidP="00F70510" w:rsidR="00CE3899">
      <w:pPr>
        <w:jc w:val="both"/>
      </w:pPr>
    </w:p>
    <w:p w:rsidRDefault="000D0547" w:rsidP="00F70510" w:rsidR="00AE0C70" w:rsidRPr="00AE0C70">
      <w:pPr>
        <w:jc w:val="both"/>
        <w:rPr>
          <w:b/>
        </w:rPr>
      </w:pPr>
      <w:r w:rsidRPr="00AE0C70">
        <w:rPr>
          <w:b/>
        </w:rPr>
        <w:t xml:space="preserve">                                               </w:t>
      </w:r>
      <w:r w:rsidR="00CE3899">
        <w:rPr>
          <w:b/>
        </w:rPr>
        <w:t xml:space="preserve">  </w:t>
      </w:r>
      <w:r w:rsidRPr="00AE0C70">
        <w:rPr>
          <w:b/>
        </w:rPr>
        <w:t xml:space="preserve">                     </w:t>
      </w:r>
      <w:r w:rsidR="00AE0C70" w:rsidRPr="00AE0C70">
        <w:rPr>
          <w:b/>
        </w:rPr>
        <w:t>PRIJEDLOG</w:t>
      </w:r>
    </w:p>
    <w:p w:rsidRDefault="00AE0C70" w:rsidP="00F70510" w:rsidR="005E1617" w:rsidRPr="00AE0C70">
      <w:pPr>
        <w:jc w:val="both"/>
        <w:rPr>
          <w:b/>
        </w:rPr>
      </w:pPr>
      <w:r w:rsidRPr="00AE0C70">
        <w:rPr>
          <w:b/>
        </w:rPr>
        <w:t xml:space="preserve">                         </w:t>
      </w:r>
      <w:r w:rsidR="00CE3899">
        <w:rPr>
          <w:b/>
        </w:rPr>
        <w:t xml:space="preserve">                      </w:t>
      </w:r>
      <w:r w:rsidRPr="00AE0C70">
        <w:rPr>
          <w:b/>
        </w:rPr>
        <w:t>za obustavu i zaključenje</w:t>
      </w:r>
      <w:r w:rsidR="00CE3899">
        <w:rPr>
          <w:b/>
        </w:rPr>
        <w:t xml:space="preserve"> stečajnog postupka</w:t>
      </w:r>
    </w:p>
    <w:p w:rsidRDefault="000D0547" w:rsidP="00F70510" w:rsidR="000D0547" w:rsidRPr="00AE0C70">
      <w:pPr>
        <w:jc w:val="both"/>
        <w:rPr>
          <w:b/>
        </w:rPr>
      </w:pPr>
    </w:p>
    <w:p w:rsidRDefault="000D0547" w:rsidP="00F70510" w:rsidR="00BE4D26" w:rsidRPr="00AE0C70">
      <w:pPr>
        <w:jc w:val="both"/>
        <w:rPr>
          <w:b/>
        </w:rPr>
      </w:pPr>
      <w:r w:rsidRPr="00AE0C70">
        <w:rPr>
          <w:b/>
        </w:rPr>
        <w:t xml:space="preserve">          Budući je sva imovina JET SET AIRLINES  d.o.o u stečaju unovčena, predlažem da se</w:t>
      </w:r>
      <w:r w:rsidR="00AE0C70">
        <w:rPr>
          <w:b/>
        </w:rPr>
        <w:t xml:space="preserve"> n</w:t>
      </w:r>
      <w:r w:rsidR="006422B4" w:rsidRPr="00AE0C70">
        <w:rPr>
          <w:b/>
        </w:rPr>
        <w:t>akon isplać</w:t>
      </w:r>
      <w:r w:rsidR="004C5870" w:rsidRPr="00AE0C70">
        <w:rPr>
          <w:b/>
        </w:rPr>
        <w:t>enih troškova stečajnog postupka u iznosu</w:t>
      </w:r>
      <w:r w:rsidRPr="00AE0C70">
        <w:rPr>
          <w:b/>
        </w:rPr>
        <w:t xml:space="preserve"> od 7.532,85 kn,</w:t>
      </w:r>
      <w:r w:rsidR="004C5870" w:rsidRPr="00AE0C70">
        <w:rPr>
          <w:b/>
        </w:rPr>
        <w:t xml:space="preserve"> zaklj</w:t>
      </w:r>
      <w:r w:rsidR="00BD2A3B" w:rsidRPr="00AE0C70">
        <w:rPr>
          <w:b/>
        </w:rPr>
        <w:t>uči ovaj stečajni postupak</w:t>
      </w:r>
      <w:r w:rsidR="00764BA4" w:rsidRPr="00AE0C70">
        <w:rPr>
          <w:b/>
        </w:rPr>
        <w:t xml:space="preserve"> sukladno članku 203 Stečajnog zakona.</w:t>
      </w:r>
      <w:r w:rsidR="00530EAC" w:rsidRPr="00AE0C70">
        <w:rPr>
          <w:b/>
        </w:rPr>
        <w:t xml:space="preserve"> </w:t>
      </w:r>
    </w:p>
    <w:p w:rsidRDefault="003C1352" w:rsidP="003C1352" w:rsidR="003C1352"/>
    <w:p w:rsidRDefault="006055C4" w:rsidP="003C1352" w:rsidR="003C1352" w:rsidRPr="00CE3899">
      <w:pPr>
        <w:rPr>
          <w:b/>
        </w:rPr>
      </w:pPr>
      <w:r w:rsidRPr="006055C4">
        <w:rPr>
          <w:b/>
        </w:rPr>
        <w:t xml:space="preserve">                                  </w:t>
      </w:r>
      <w:r w:rsidR="00AE0C70">
        <w:rPr>
          <w:b/>
        </w:rPr>
        <w:t xml:space="preserve">                               </w:t>
      </w:r>
    </w:p>
    <w:p w:rsidRDefault="000D6B9B" w:rsidP="003C1352" w:rsidR="003C1352">
      <w:r>
        <w:t xml:space="preserve">          U Zagrebu, 20.0</w:t>
      </w:r>
      <w:r w:rsidR="00EA3507">
        <w:t>1</w:t>
      </w:r>
      <w:r>
        <w:t>.2017.</w:t>
      </w:r>
    </w:p>
    <w:p w:rsidRDefault="00CF45FB" w:rsidP="003C1352" w:rsidR="00CF45FB">
      <w:r>
        <w:t xml:space="preserve">                                                                                                STEČAJNI UPRAVITELJ</w:t>
      </w:r>
    </w:p>
    <w:p w:rsidRDefault="00CF45FB" w:rsidP="003C1352" w:rsidR="00CF45FB">
      <w:r>
        <w:t xml:space="preserve">                                                                                                        Marijan Gudelj</w:t>
      </w:r>
    </w:p>
    <w:p w:rsidRDefault="003C1352" w:rsidP="003C1352" w:rsidR="003C1352"/>
    <w:p w:rsidRDefault="003C1352" w:rsidP="003C1352" w:rsidR="003C1352"/>
    <w:p w:rsidRDefault="003C1352" w:rsidP="003C1352" w:rsidR="003C1352" w:rsidRPr="00593198"/>
    <w:sectPr w:rsidR="003C1352" w:rsidRPr="005931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926C33"/>
    <w:multiLevelType w:val="hybridMultilevel"/>
    <w:tmpl w:val="788C29CE"/>
    <w:lvl w:tplc="041A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F4D5D40"/>
    <w:multiLevelType w:val="hybridMultilevel"/>
    <w:tmpl w:val="9CA4D87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7594"/>
    <w:rsid w:val="0000678F"/>
    <w:rsid w:val="00011C10"/>
    <w:rsid w:val="00017CE5"/>
    <w:rsid w:val="00074F36"/>
    <w:rsid w:val="000B093F"/>
    <w:rsid w:val="000D0547"/>
    <w:rsid w:val="000D6B9B"/>
    <w:rsid w:val="00127166"/>
    <w:rsid w:val="00211B76"/>
    <w:rsid w:val="00216910"/>
    <w:rsid w:val="00250178"/>
    <w:rsid w:val="0025111B"/>
    <w:rsid w:val="00252493"/>
    <w:rsid w:val="002A4A0A"/>
    <w:rsid w:val="003259AD"/>
    <w:rsid w:val="00326AF9"/>
    <w:rsid w:val="00342EA3"/>
    <w:rsid w:val="003430E4"/>
    <w:rsid w:val="0037199E"/>
    <w:rsid w:val="00381DB2"/>
    <w:rsid w:val="00383020"/>
    <w:rsid w:val="0039214B"/>
    <w:rsid w:val="003C1352"/>
    <w:rsid w:val="003F10BA"/>
    <w:rsid w:val="0041213B"/>
    <w:rsid w:val="004C5870"/>
    <w:rsid w:val="00527E67"/>
    <w:rsid w:val="00530EAC"/>
    <w:rsid w:val="00593198"/>
    <w:rsid w:val="005E1617"/>
    <w:rsid w:val="006028D0"/>
    <w:rsid w:val="006055C4"/>
    <w:rsid w:val="006422B4"/>
    <w:rsid w:val="00677E82"/>
    <w:rsid w:val="00683B74"/>
    <w:rsid w:val="006B5D32"/>
    <w:rsid w:val="006C36F3"/>
    <w:rsid w:val="00764BA4"/>
    <w:rsid w:val="00774AD6"/>
    <w:rsid w:val="007B6E5C"/>
    <w:rsid w:val="007C2C1B"/>
    <w:rsid w:val="00822B5C"/>
    <w:rsid w:val="00827594"/>
    <w:rsid w:val="00827931"/>
    <w:rsid w:val="008827A5"/>
    <w:rsid w:val="008946F1"/>
    <w:rsid w:val="008961BA"/>
    <w:rsid w:val="008A21F4"/>
    <w:rsid w:val="0095139D"/>
    <w:rsid w:val="009A2975"/>
    <w:rsid w:val="00A43A48"/>
    <w:rsid w:val="00A54C7F"/>
    <w:rsid w:val="00A81C7E"/>
    <w:rsid w:val="00A82C15"/>
    <w:rsid w:val="00AD6956"/>
    <w:rsid w:val="00AE0C70"/>
    <w:rsid w:val="00B20AD4"/>
    <w:rsid w:val="00B236A3"/>
    <w:rsid w:val="00B5648D"/>
    <w:rsid w:val="00BD2A3B"/>
    <w:rsid w:val="00BE4D26"/>
    <w:rsid w:val="00C077A0"/>
    <w:rsid w:val="00C12437"/>
    <w:rsid w:val="00C131F4"/>
    <w:rsid w:val="00C43130"/>
    <w:rsid w:val="00C8079A"/>
    <w:rsid w:val="00CB3536"/>
    <w:rsid w:val="00CE3899"/>
    <w:rsid w:val="00CF45FB"/>
    <w:rsid w:val="00D30A7B"/>
    <w:rsid w:val="00E06979"/>
    <w:rsid w:val="00E61310"/>
    <w:rsid w:val="00EA3507"/>
    <w:rsid w:val="00EE40A4"/>
    <w:rsid w:val="00EE441A"/>
    <w:rsid w:val="00F10110"/>
    <w:rsid w:val="00F1110F"/>
    <w:rsid w:val="00F32BEF"/>
    <w:rsid w:val="00F43065"/>
    <w:rsid w:val="00F70510"/>
    <w:rsid w:val="00F7168C"/>
    <w:rsid w:val="00F87B32"/>
    <w:rsid w:val="00FC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0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70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St-107/2013-113</izvorni_sadrzaj>
    <derivirana_varijabla naziv="DomainObject.Oznaka_1">St-107/2013-113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2013.</izvorni_sadrzaj>
    <derivirana_varijabla naziv="DomainObject.Predmet.DatumOsnivanja_1">31.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St-107/2013</izvorni_sadrzaj>
    <derivirana_varijabla naziv="DomainObject.Predmet.OznakaBroj_1">St-107/2013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SET AIRLINES d.o.o. za prijevoz, trgovina i usluge</izvorni_sadrzaj>
    <derivirana_varijabla naziv="DomainObject.Predmet.ProtustrankaFormated_1">  JET SET AIRLINES d.o.o. za prijevoz, trgovina i usluge</derivirana_varijabla>
  </DomainObject.Predmet.ProtustrankaFormated>
  <DomainObject.Predmet.ProtustrankaFormatedOIB>
    <izvorni_sadrzaj>  JET SET AIRLINES d.o.o. za prijevoz, trgovina i usluge, OIB 79133384421</izvorni_sadrzaj>
    <derivirana_varijabla naziv="DomainObject.Predmet.ProtustrankaFormatedOIB_1">  JET SET AIRLINES d.o.o. za prijevoz, trgovina i usluge, OIB 79133384421</derivirana_varijabla>
  </DomainObject.Predmet.ProtustrankaFormatedOIB>
  <DomainObject.Predmet.ProtustrankaFormatedWithAdress>
    <izvorni_sadrzaj> JET SET AIRLINES d.o.o. za prijevoz, trgovina i usluge, Kaptol 5, 10000 Zagreb</izvorni_sadrzaj>
    <derivirana_varijabla naziv="DomainObject.Predmet.ProtustrankaFormatedWithAdress_1"> JET SET AIRLINES d.o.o. za prijevoz, trgovina i usluge, Kaptol 5, 10000 Zagreb</derivirana_varijabla>
  </DomainObject.Predmet.ProtustrankaFormatedWithAdress>
  <DomainObject.Predmet.ProtustrankaFormatedWithAdressOIB>
    <izvorni_sadrzaj> JET SET AIRLINES d.o.o. za prijevoz, trgovina i usluge, OIB 79133384421, Kaptol 5, 10000 Zagreb</izvorni_sadrzaj>
    <derivirana_varijabla naziv="DomainObject.Predmet.ProtustrankaFormatedWithAdressOIB_1"> JET SET AIRLINES d.o.o. za prijevoz, trgovina i usluge, OIB 79133384421, Kaptol 5, 10000 Zagreb</derivirana_varijabla>
  </DomainObject.Predmet.ProtustrankaFormatedWithAdressOIB>
  <DomainObject.Predmet.ProtustrankaWithAdress>
    <izvorni_sadrzaj>JET SET AIRLINES d.o.o. za prijevoz, trgovina i usluge Kaptol 5, 10000 Zagreb</izvorni_sadrzaj>
    <derivirana_varijabla naziv="DomainObject.Predmet.ProtustrankaWithAdress_1">JET SET AIRLINES d.o.o. za prijevoz, trgovina i usluge Kaptol 5, 10000 Zagreb</derivirana_varijabla>
  </DomainObject.Predmet.ProtustrankaWithAdress>
  <DomainObject.Predmet.ProtustrankaWithAdressOIB>
    <izvorni_sadrzaj>JET SET AIRLINES d.o.o. za prijevoz, trgovina i usluge, OIB 79133384421, Kaptol 5, 10000 Zagreb</izvorni_sadrzaj>
    <derivirana_varijabla naziv="DomainObject.Predmet.ProtustrankaWithAdressOIB_1">JET SET AIRLINES d.o.o. za prijevoz, trgovina i usluge, OIB 79133384421, Kaptol 5, 10000 Zagreb</derivirana_varijabla>
  </DomainObject.Predmet.ProtustrankaWithAdressOIB>
  <DomainObject.Predmet.ProtustrankaNazivFormated>
    <izvorni_sadrzaj>JET SET AIRLINES d.o.o. za prijevoz, trgovina i usluge</izvorni_sadrzaj>
    <derivirana_varijabla naziv="DomainObject.Predmet.ProtustrankaNazivFormated_1">JET SET AIRLINES d.o.o. za prijevoz, trgovina i usluge</derivirana_varijabla>
  </DomainObject.Predmet.ProtustrankaNazivFormated>
  <DomainObject.Predmet.ProtustrankaNazivFormatedOIB>
    <izvorni_sadrzaj>JET SET AIRLINES d.o.o. za prijevoz, trgovina i usluge, OIB 79133384421</izvorni_sadrzaj>
    <derivirana_varijabla naziv="DomainObject.Predmet.ProtustrankaNazivFormatedOIB_1">JET SET AIRLINES d.o.o. za prijevoz, trgovina i usluge, OIB 79133384421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Kuna zastupanog po punomoćniku ZVONIMIR VLAHOV; Anka Vidović zastupanog po punomoćniku ZVONIMIR VLAHOV; VJEROVNICI; JID MALETA D.O.O.; Stjepan Kaniški</izvorni_sadrzaj>
    <derivirana_varijabla naziv="DomainObject.Predmet.StrankaFormated_1">  Dunja Kuna zastupanog po punomoćniku ZVONIMIR VLAHOV; Anka Vidović zastupanog po punomoćniku ZVONIMIR VLAHOV; VJEROVNICI; JID MALETA D.O.O.; Stjepan Kaniški</derivirana_varijabla>
  </DomainObject.Predmet.StrankaFormated>
  <DomainObject.Predmet.StrankaFormatedOIB>
    <izvorni_sadrzaj>  Dunja Kuna, OIB 53121101047 zastupanog po punomoćniku ZVONIMIR VLAHOV; Anka Vidović, OIB 73340549746 zastupanog po punomoćniku ZVONIMIR VLAHOV; VJEROVNICI; JID MALETA D.O.O., OIB 71519025786; Stjepan Kaniški, OIB 30160663938</izvorni_sadrzaj>
    <derivirana_varijabla naziv="DomainObject.Predmet.StrankaFormatedOIB_1">  Dunja Kuna, OIB 53121101047 zastupanog po punomoćniku ZVONIMIR VLAHOV; Anka Vidović, OIB 73340549746 zastupanog po punomoćniku ZVONIMIR VLAHOV; VJEROVNICI; JID MALETA D.O.O., OIB 71519025786; Stjepan Kaniški, OIB 30160663938</derivirana_varijabla>
  </DomainObject.Predmet.StrankaFormatedOIB>
  <DomainObject.Predmet.StrankaFormatedWithAdress>
    <izvorni_sadrzaj> Dunja Kuna, Ulica Ilije Gregorića 39 D, 10291 Brdovec zastupanog po punomoćniku ZVONIMIR VLAHOV; Anka Vidović, Granice 60, 10000 Zagreb zastupanog po punomoćniku ZVONIMIR VLAHOV; VJEROVNICI; JID MALETA D.O.O.; Stjepan Kaniški, Ulica Brune Bušića 28, 10000 Zagreb</izvorni_sadrzaj>
    <derivirana_varijabla naziv="DomainObject.Predmet.StrankaFormatedWithAdress_1"> Dunja Kuna, Ulica Ilije Gregorića 39 D, 10291 Brdovec zastupanog po punomoćniku ZVONIMIR VLAHOV; Anka Vidović, Granice 60, 10000 Zagreb zastupanog po punomoćniku ZVONIMIR VLAHOV; VJEROVNICI; JID MALETA D.O.O.; Stjepan Kaniški, Ulica Brune Bušića 28, 10000 Zagreb</derivirana_varijabla>
  </DomainObject.Predmet.StrankaFormatedWithAdress>
  <DomainObject.Predmet.StrankaFormatedWithAdressOIB>
    <izvorni_sadrzaj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izvorni_sadrzaj>
    <derivirana_varijabla naziv="DomainObject.Predmet.StrankaFormatedWithAdressOIB_1"> Dunja Kuna, OIB 53121101047, Ulica Ilije Gregorića 39 D, 10291 Brdovec zastupanog po punomoćniku ZVONIMIR VLAHOV; Anka Vidović, OIB 73340549746, Granice 60, 10000 Zagreb zastupanog po punomoćniku ZVONIMIR VLAHOV; VJEROVNICI; JID MALETA D.O.O., OIB 71519025786; Stjepan Kaniški, OIB 30160663938, Ulica Brune Bušića 28, 10000 Zagreb</derivirana_varijabla>
  </DomainObject.Predmet.StrankaFormatedWithAdressOIB>
  <DomainObject.Predmet.StrankaWithAdress>
    <izvorni_sadrzaj>Dunja Kuna Ulica Ilije Gregorića 39 D,10291 Brdovec,Anka Vidović Granice 60,10000 Zagreb,VJEROVNICI ,JID MALETA D.O.O. ,Stjepan Kaniški Ulica Brune Bušića 28,10000 Zagreb</izvorni_sadrzaj>
    <derivirana_varijabla naziv="DomainObject.Predmet.StrankaWithAdress_1">Dunja Kuna Ulica Ilije Gregorića 39 D,10291 Brdovec,Anka Vidović Granice 60,10000 Zagreb,VJEROVNICI ,JID MALETA D.O.O. ,Stjepan Kaniški Ulica Brune Bušića 28,10000 Zagreb</derivirana_varijabla>
  </DomainObject.Predmet.StrankaWithAdress>
  <DomainObject.Predmet.StrankaWithAdressOIB>
    <izvorni_sadrzaj>Dunja Kuna, OIB 53121101047, Ulica Ilije Gregorića 39 D,10291 Brdovec,Anka Vidović, OIB 73340549746, Granice 60,10000 Zagreb,VJEROVNICI,JID MALETA D.O.O., OIB 71519025786,Stjepan Kaniški, OIB 30160663938, Ulica Brune Bušića 28,10000 Zagreb</izvorni_sadrzaj>
    <derivirana_varijabla naziv="DomainObject.Predmet.StrankaWithAdressOIB_1">Dunja Kuna, OIB 53121101047, Ulica Ilije Gregorića 39 D,10291 Brdovec,Anka Vidović, OIB 73340549746, Granice 60,10000 Zagreb,VJEROVNICI,JID MALETA D.O.O., OIB 71519025786,Stjepan Kaniški, OIB 30160663938, Ulica Brune Bušića 28,10000 Zagreb</derivirana_varijabla>
  </DomainObject.Predmet.StrankaWithAdressOIB>
  <DomainObject.Predmet.StrankaNazivFormated>
    <izvorni_sadrzaj>Dunja Kuna,Anka Vidović,VJEROVNICI,JID MALETA D.O.O.,Stjepan Kaniški</izvorni_sadrzaj>
    <derivirana_varijabla naziv="DomainObject.Predmet.StrankaNazivFormated_1">Dunja Kuna,Anka Vidović,VJEROVNICI,JID MALETA D.O.O.,Stjepan Kaniški</derivirana_varijabla>
  </DomainObject.Predmet.StrankaNazivFormated>
  <DomainObject.Predmet.StrankaNazivFormatedOIB>
    <izvorni_sadrzaj>Dunja Kuna, OIB 53121101047,Anka Vidović, OIB 73340549746,VJEROVNICI,JID MALETA D.O.O., OIB 71519025786,Stjepan Kaniški, OIB 30160663938</izvorni_sadrzaj>
    <derivirana_varijabla naziv="DomainObject.Predmet.StrankaNazivFormatedOIB_1">Dunja Kuna, OIB 53121101047,Anka Vidović, OIB 73340549746,VJEROVNICI,JID MALETA D.O.O., OIB 71519025786,Stjepan Kaniški, OIB 30160663938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Dunja Kuna zastupanog po punomoćniku ZVONIMIR VLAHOV</item>
      <item>Anka Vidović zastupanog po punomoćniku ZVONIMIR VLAHOV</item>
      <item>VJEROVNICI</item>
      <item>JID MALETA D.O.O.</item>
      <item>Stjepan Kaniški</item>
    </izvorni_sadrzaj>
    <derivirana_varijabla naziv="DomainObject.Predmet.StrankaListFormated_1">
      <item>Dunja Kuna zastupanog po punomoćniku ZVONIMIR VLAHOV</item>
      <item>Anka Vidović zastupanog po punomoćniku ZVONIMIR VLAHOV</item>
      <item>VJEROVNICI</item>
      <item>JID MALETA D.O.O.</item>
      <item>Stjepan Kaniški</item>
    </derivirana_varijabla>
  </DomainObject.Predmet.StrankaListFormated>
  <DomainObject.Predmet.StrankaListFormatedOIB>
    <izvorni_sadrzaj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izvorni_sadrzaj>
    <derivirana_varijabla naziv="DomainObject.Predmet.StrankaListFormatedOIB_1">
      <item>Dunja Kuna, OIB 53121101047 zastupanog po punomoćniku ZVONIMIR VLAHOV</item>
      <item>Anka Vidović, OIB 73340549746 zastupanog po punomoćniku ZVONIMIR VLAHOV</item>
      <item>VJEROVNICI</item>
      <item>JID MALETA D.O.O., OIB 71519025786</item>
      <item>Stjepan Kaniški, OIB 30160663938</item>
    </derivirana_varijabla>
  </DomainObject.Predmet.StrankaListFormatedOIB>
  <DomainObject.Predmet.StrankaListFormatedWithAdress>
    <izvorni_sadrzaj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izvorni_sadrzaj>
    <derivirana_varijabla naziv="DomainObject.Predmet.StrankaListFormatedWithAdress_1">
      <item>Dunja Kuna, Ulica Ilije Gregorića 39 D, 10291 Brdovec zastupanog po punomoćniku ZVONIMIR VLAHOV</item>
      <item>Anka Vidović, Granice 60, 10000 Zagreb zastupanog po punomoćniku ZVONIMIR VLAHOV</item>
      <item>VJEROVNICI</item>
      <item>JID MALETA D.O.O.</item>
      <item>Stjepan Kaniški, Ulica Brune Bušića 28, 10000 Zagreb</item>
    </derivirana_varijabla>
  </DomainObject.Predmet.StrankaListFormatedWithAdress>
  <DomainObject.Predmet.StrankaListFormatedWithAdressOIB>
    <izvorni_sadrzaj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izvorni_sadrzaj>
    <derivirana_varijabla naziv="DomainObject.Predmet.StrankaListFormatedWithAdressOIB_1">
      <item>Dunja Kuna, OIB 53121101047, Ulica Ilije Gregorića 39 D, 10291 Brdovec zastupanog po punomoćniku ZVONIMIR VLAHOV</item>
      <item>Anka Vidović, OIB 73340549746, Granice 60, 10000 Zagreb zastupanog po punomoćniku ZVONIMIR VLAHOV</item>
      <item>VJEROVNICI</item>
      <item>JID MALETA D.O.O., OIB 71519025786</item>
      <item>Stjepan Kaniški, OIB 30160663938, Ulica Brune Bušića 28, 10000 Zagreb</item>
    </derivirana_varijabla>
  </DomainObject.Predmet.StrankaListFormatedWithAdressOIB>
  <DomainObject.Predmet.StrankaListNazivFormated>
    <izvorni_sadrzaj>
      <item>Dunja Kuna</item>
      <item>Anka Vidović</item>
      <item>VJEROVNICI</item>
      <item>JID MALETA D.O.O.</item>
      <item>Stjepan Kaniški</item>
    </izvorni_sadrzaj>
    <derivirana_varijabla naziv="DomainObject.Predmet.StrankaListNazivFormated_1">
      <item>Dunja Kuna</item>
      <item>Anka Vidović</item>
      <item>VJEROVNICI</item>
      <item>JID MALETA D.O.O.</item>
      <item>Stjepan Kaniški</item>
    </derivirana_varijabla>
  </DomainObject.Predmet.StrankaListNazivFormated>
  <DomainObject.Predmet.StrankaListNazivFormatedOIB>
    <izvorni_sadrzaj>
      <item>Dunja Kuna, OIB 53121101047</item>
      <item>Anka Vidović, OIB 73340549746</item>
      <item>VJEROVNICI</item>
      <item>JID MALETA D.O.O., OIB 71519025786</item>
      <item>Stjepan Kaniški, OIB 30160663938</item>
    </izvorni_sadrzaj>
    <derivirana_varijabla naziv="DomainObject.Predmet.StrankaListNazivFormatedOIB_1">
      <item>Dunja Kuna, OIB 53121101047</item>
      <item>Anka Vidović, OIB 73340549746</item>
      <item>VJEROVNICI</item>
      <item>JID MALETA D.O.O., OIB 71519025786</item>
      <item>Stjepan Kaniški, OIB 30160663938</item>
    </derivirana_varijabla>
  </DomainObject.Predmet.StrankaListNazivFormatedOIB>
  <DomainObject.Predmet.ProtuStrankaListFormated>
    <izvorni_sadrzaj>
      <item>JET SET AIRLINES d.o.o. za prijevoz, trgovina i usluge</item>
    </izvorni_sadrzaj>
    <derivirana_varijabla naziv="DomainObject.Predmet.ProtuStrankaListFormated_1">
      <item>JET SET AIRLINES d.o.o. za prijevoz, trgovina i usluge</item>
    </derivirana_varijabla>
  </DomainObject.Predmet.ProtuStrankaListFormated>
  <DomainObject.Predmet.ProtuStrankaListFormatedOIB>
    <izvorni_sadrzaj>
      <item>JET SET AIRLINES d.o.o. za prijevoz, trgovina i usluge, OIB 79133384421</item>
    </izvorni_sadrzaj>
    <derivirana_varijabla naziv="DomainObject.Predmet.ProtuStrankaListFormatedOIB_1">
      <item>JET SET AIRLINES d.o.o. za prijevoz, trgovina i usluge, OIB 79133384421</item>
    </derivirana_varijabla>
  </DomainObject.Predmet.ProtuStrankaListFormatedOIB>
  <DomainObject.Predmet.ProtuStrankaListFormatedWithAdress>
    <izvorni_sadrzaj>
      <item>JET SET AIRLINES d.o.o. za prijevoz, trgovina i usluge, Kaptol 5, 10000 Zagreb</item>
    </izvorni_sadrzaj>
    <derivirana_varijabla naziv="DomainObject.Predmet.ProtuStrankaListFormatedWithAdress_1">
      <item>JET SET AIRLINES d.o.o. za prijevoz, trgovina i usluge, Kaptol 5, 10000 Zagreb</item>
    </derivirana_varijabla>
  </DomainObject.Predmet.ProtuStrankaListFormatedWithAdress>
  <DomainObject.Predmet.ProtuStrankaListFormatedWithAdressOIB>
    <izvorni_sadrzaj>
      <item>JET SET AIRLINES d.o.o. za prijevoz, trgovina i usluge, OIB 79133384421, Kaptol 5, 10000 Zagreb</item>
    </izvorni_sadrzaj>
    <derivirana_varijabla naziv="DomainObject.Predmet.ProtuStrankaListFormatedWithAdressOIB_1">
      <item>JET SET AIRLINES d.o.o. za prijevoz, trgovina i usluge, OIB 79133384421, Kaptol 5, 10000 Zagreb</item>
    </derivirana_varijabla>
  </DomainObject.Predmet.ProtuStrankaListFormatedWithAdressOIB>
  <DomainObject.Predmet.ProtuStrankaListNazivFormated>
    <izvorni_sadrzaj>
      <item>JET SET AIRLINES d.o.o. za prijevoz, trgovina i usluge</item>
    </izvorni_sadrzaj>
    <derivirana_varijabla naziv="DomainObject.Predmet.ProtuStrankaListNazivFormated_1">
      <item>JET SET AIRLINES d.o.o. za prijevoz, trgovina i usluge</item>
    </derivirana_varijabla>
  </DomainObject.Predmet.ProtuStrankaListNazivFormated>
  <DomainObject.Predmet.ProtuStrankaListNazivFormatedOIB>
    <izvorni_sadrzaj>
      <item>JET SET AIRLINES d.o.o. za prijevoz, trgovina i usluge, OIB 79133384421</item>
    </izvorni_sadrzaj>
    <derivirana_varijabla naziv="DomainObject.Predmet.ProtuStrankaListNazivFormatedOIB_1">
      <item>JET SET AIRLINES d.o.o. za prijevoz, trgovina i usluge, OIB 79133384421</item>
    </derivirana_varijabla>
  </DomainObject.Predmet.ProtuStrankaListNazivFormatedOIB>
  <DomainObject.Predmet.OstaliListFormated>
    <izvorni_sadrzaj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Formated_1">
      <item>ZVONIMIR VLAHOV punomoćnik sudionika u postupku Dunja Kuna; Anka Vidović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Formated>
  <DomainObject.Predmet.OstaliListFormatedOIB>
    <izvorni_sadrzaj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FormatedOIB_1">
      <item>ZVONIMIR VLAHOV punomoćnik sudionika u postupku Dunja Kuna; Anka Vidović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FormatedOIB>
  <DomainObject.Predmet.OstaliListFormatedWithAdress>
    <izvorni_sadrzaj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izvorni_sadrzaj>
    <derivirana_varijabla naziv="DomainObject.Predmet.OstaliListFormatedWithAdress_1">
      <item>ZVONIMIR VLAHOV, LEPUŠIĆEVA 14, 10000 Zagreb punomoćnik sudionika u postupku Dunja Kuna; Anka Vidović</item>
      <item>HYPO ALPE-ADRIA-BANK d.d., Slavonska av. 6, 10000 Zagreb</item>
      <item>SNJEŽANA MIKULIĆ, Zelinska 3, 10000 Zagreb</item>
      <item>FINA ZAGREB</item>
      <item>Marijan Gudelj, Rebrovac 24, 10000 Zagreb</item>
      <item>Ministarstvo financija RH, Porezna uprava, Av. Dubrovnik 32, 10000 Zagreb</item>
      <item>IVAN IVKOVIĆ, odvjetnik, Kralja Tomislava 14, 40000 Čakovec</item>
    </derivirana_varijabla>
  </DomainObject.Predmet.OstaliListFormatedWithAdress>
  <DomainObject.Predmet.OstaliListFormatedWithAdressOIB>
    <izvorni_sadrzaj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izvorni_sadrzaj>
    <derivirana_varijabla naziv="DomainObject.Predmet.OstaliListFormatedWithAdressOIB_1">
      <item>ZVONIMIR VLAHOV, LEPUŠIĆEVA 14, 10000 Zagreb punomoćnik sudionika u postupku Dunja Kuna; Anka Vidović</item>
      <item>HYPO ALPE-ADRIA-BANK d.d., OIB 14036333877, Slavonska av. 6, 10000 Zagreb</item>
      <item>SNJEŽANA MIKULIĆ, Zelinska 3, 10000 Zagreb</item>
      <item>FINA ZAGREB, OIB 85821130368</item>
      <item>Marijan Gudelj, OIB 46116584808, Rebrovac 24, 10000 Zagreb</item>
      <item>Ministarstvo financija RH, Porezna uprava, OIB 18683136487, Av. Dubrovnik 32, 10000 Zagreb</item>
      <item>IVAN IVKOVIĆ, odvjetnik, Kralja Tomislava 14, 40000 Čakovec</item>
    </derivirana_varijabla>
  </DomainObject.Predmet.OstaliListFormatedWithAdressOIB>
  <DomainObject.Predmet.OstaliListNazivFormated>
    <izvorni_sadrzaj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izvorni_sadrzaj>
    <derivirana_varijabla naziv="DomainObject.Predmet.OstaliListNazivFormated_1">
      <item>ZVONIMIR VLAHOV</item>
      <item>HYPO ALPE-ADRIA-BANK d.d.</item>
      <item>SNJEŽANA MIKULIĆ</item>
      <item>FINA ZAGREB</item>
      <item>Marijan Gudelj</item>
      <item>Ministarstvo financija RH, Porezna uprava</item>
      <item>IVAN IVKOVIĆ, odvjetnik</item>
    </derivirana_varijabla>
  </DomainObject.Predmet.OstaliListNazivFormated>
  <DomainObject.Predmet.OstaliListNazivFormatedOIB>
    <izvorni_sadrzaj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izvorni_sadrzaj>
    <derivirana_varijabla naziv="DomainObject.Predmet.OstaliListNazivFormatedOIB_1">
      <item>ZVONIMIR VLAHOV</item>
      <item>HYPO ALPE-ADRIA-BANK d.d., OIB 14036333877</item>
      <item>SNJEŽANA MIKULIĆ</item>
      <item>FINA ZAGREB, OIB 85821130368</item>
      <item>Marijan Gudelj, OIB 46116584808</item>
      <item>Ministarstvo financija RH, Porezna uprava, OIB 18683136487</item>
      <item>IVAN IVKOVIĆ,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Kuna i dr.</izvorni_sadrzaj>
    <derivirana_varijabla naziv="DomainObject.Predmet.StrankaIDrugi_1">Dunja Kuna i dr.</derivirana_varijabla>
  </DomainObject.Predmet.StrankaIDrugi>
  <DomainObject.Predmet.ProtustrankaIDrugi>
    <izvorni_sadrzaj>JET SET AIRLINES d.o.o. za prijevoz, trgovina i usluge</izvorni_sadrzaj>
    <derivirana_varijabla naziv="DomainObject.Predmet.ProtustrankaIDrugi_1">JET SET AIRLINES d.o.o. za prijevoz, trgovina i usluge</derivirana_varijabla>
  </DomainObject.Predmet.ProtustrankaIDrugi>
  <DomainObject.Predmet.StrankaIDrugiAdressOIB>
    <izvorni_sadrzaj>Dunja Kuna, OIB 53121101047, Ulica Ilije Gregorića 39 D, 10291 Brdovec i dr.</izvorni_sadrzaj>
    <derivirana_varijabla naziv="DomainObject.Predmet.StrankaIDrugiAdressOIB_1">Dunja Kuna, OIB 53121101047, Ulica Ilije Gregorića 39 D, 10291 Brdovec i dr.</derivirana_varijabla>
  </DomainObject.Predmet.StrankaIDrugiAdressOIB>
  <DomainObject.Predmet.ProtustrankaIDrugiAdressOIB>
    <izvorni_sadrzaj>JET SET AIRLINES d.o.o. za prijevoz, trgovina i usluge, OIB 79133384421, Kaptol 5, 10000 Zagreb</izvorni_sadrzaj>
    <derivirana_varijabla naziv="DomainObject.Predmet.ProtustrankaIDrugiAdressOIB_1">JET SET AIRLINES d.o.o. za prijevoz, trgovina i usluge, OIB 79133384421, Kaptol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izvorni_sadrzaj>
    <derivirana_varijabla naziv="DomainObject.Predmet.SudioniciListNaziv_1">
      <item>JET SET AIRLINES d.o.o. za prijevoz, trgovina i usluge</item>
      <item>Dunja Kuna</item>
      <item>Anka Vidović</item>
      <item>ZVONIMIR VLAHOV</item>
      <item>HYPO ALPE-ADRIA-BANK d.d.</item>
      <item>SNJEŽANA MIKULIĆ</item>
      <item>FINA ZAGREB</item>
      <item>Marijan Gudelj</item>
      <item>Ministarstvo financija RH, Porezna uprava</item>
      <item>VJEROVNICI</item>
      <item>JID MALETA D.O.O.</item>
      <item>IVAN IVKOVIĆ, odvjetnik</item>
      <item>Stjepan Kaniški</item>
    </derivirana_varijabla>
  </DomainObject.Predmet.SudioniciListNaziv>
  <DomainObject.Predmet.SudioniciListAdressOIB>
    <izvorni_sadrzaj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izvorni_sadrzaj>
    <derivirana_varijabla naziv="DomainObject.Predmet.SudioniciListAdressOIB_1">
      <item>JET SET AIRLINES d.o.o. za prijevoz, trgovina i usluge, OIB 79133384421, Kaptol 5,10000 Zagreb</item>
      <item>Dunja Kuna, OIB 53121101047, Ulica Ilije Gregorića 39 D,10291 Brdovec</item>
      <item>Anka Vidović, OIB 73340549746, Granice 60,10000 Zagreb</item>
      <item>ZVONIMIR VLAHOV, LEPUŠIĆEVA 14,10000 Zagreb</item>
      <item>HYPO ALPE-ADRIA-BANK d.d., OIB 14036333877, Slavonska av. 6,10000 Zagreb</item>
      <item>SNJEŽANA MIKULIĆ, Zelinska 3,10000 Zagreb</item>
      <item>FINA ZAGREB, OIB 85821130368</item>
      <item>Marijan Gudelj, OIB 46116584808, Rebrovac 24,10000 Zagreb</item>
      <item>Ministarstvo financija RH, Porezna uprava, OIB 18683136487, Av. Dubrovnik 32,10000 Zagreb</item>
      <item>VJEROVNICI</item>
      <item>JID MALETA D.O.O., OIB 71519025786</item>
      <item>IVAN IVKOVIĆ, odvjetnik, Kralja Tomislava 14,40000 Čakovec</item>
      <item>Stjepan Kaniški, OIB 30160663938, Ulica Brune Bušića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izvorni_sadrzaj>
    <derivirana_varijabla naziv="DomainObject.Predmet.SudioniciListNazivOIB_1">
      <item>, OIB 79133384421</item>
      <item>, OIB 53121101047</item>
      <item>, OIB 73340549746</item>
      <item>, OIB null</item>
      <item>, OIB 14036333877</item>
      <item>, OIB null</item>
      <item>, OIB 85821130368</item>
      <item>, OIB 46116584808</item>
      <item>, OIB 18683136487</item>
      <item>, OIB null</item>
      <item>, OIB 71519025786</item>
      <item>, OIB null</item>
      <item>, OIB 30160663938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3011</properties:Characters>
  <properties:Lines>80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JET SET AIRLINES d</vt:lpstr>
      <vt:lpstr>JET SET AIRLINES d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2017-03-28T09:00:00Z</dcterms:created>
  <dc:creator>Jurica</dc:creator>
  <cp:lastModifiedBy>Valentina Kranjčić</cp:lastModifiedBy>
  <cp:lastPrinted>2016-11-13T15:46:00Z</cp:lastPrinted>
  <dcterms:modified xmlns:xsi="http://www.w3.org/2001/XMLSchema-instance" xsi:type="dcterms:W3CDTF">2017-03-28T09:01:00Z</dcterms:modified>
  <cp:revision>3</cp:revision>
  <dc:title>JET SET AIRLINES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St-107/2013-113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