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3668338" w14:paraId="3668338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1A33C1" w:rsidRPr="001A33C1">
        <w:rPr>
          <w:rFonts w:hAnsi="Times New Roman" w:ascii="Times New Roman"/>
          <w:szCs w:val="24"/>
        </w:rPr>
        <w:t>ART – KOV d.o.o., Lužan, B. Moravče, Zagrebačka 3, OIB: 59220293555</w:t>
      </w:r>
      <w:r w:rsidRPr="002222CC">
        <w:rPr>
          <w:rFonts w:hAnsi="Times New Roman" w:ascii="Times New Roman"/>
          <w:color w:val="000000"/>
          <w:szCs w:val="24"/>
        </w:rPr>
        <w:t>,</w:t>
      </w:r>
      <w:r w:rsidRPr="000E6514">
        <w:rPr>
          <w:rFonts w:hAnsi="Times New Roman" w:ascii="Times New Roman"/>
          <w:color w:val="000000"/>
          <w:szCs w:val="24"/>
        </w:rPr>
        <w:t xml:space="preserve">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1A33C1" w:rsidRPr="001A33C1">
        <w:rPr>
          <w:rFonts w:hAnsi="Times New Roman" w:ascii="Times New Roman"/>
          <w:szCs w:val="24"/>
        </w:rPr>
        <w:t>ART – KOV d.o.o., Lužan, B. Moravče, Zagrebačka 3, OIB: 59220293555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1A33C1" w:rsidRPr="001A33C1">
        <w:rPr>
          <w:rFonts w:hAnsi="Times New Roman" w:ascii="Times New Roman"/>
          <w:szCs w:val="24"/>
        </w:rPr>
        <w:t>ART – KOV d.o.o., Lužan, B. Moravče, Zagrebačka 3, OIB: 59220293555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1A33C1">
        <w:rPr>
          <w:rFonts w:hAnsi="Times New Roman" w:ascii="Times New Roman"/>
          <w:color w:val="000000"/>
          <w:szCs w:val="24"/>
        </w:rPr>
        <w:t>1153</w:t>
      </w:r>
      <w:r w:rsidR="000A3257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1A33C1">
        <w:rPr>
          <w:rFonts w:hAnsi="Times New Roman" w:ascii="Times New Roman"/>
          <w:color w:val="000000"/>
          <w:szCs w:val="24"/>
        </w:rPr>
        <w:t>73.004,59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1A33C1">
        <w:rPr>
          <w:rFonts w:hAnsi="Times New Roman" w:ascii="Times New Roman"/>
          <w:color w:val="000000"/>
          <w:szCs w:val="24"/>
        </w:rPr>
        <w:t>15</w:t>
      </w:r>
      <w:r w:rsidR="00204F76">
        <w:rPr>
          <w:rFonts w:hAnsi="Times New Roman" w:ascii="Times New Roman"/>
          <w:color w:val="000000"/>
          <w:szCs w:val="24"/>
        </w:rPr>
        <w:t>. lipnja</w:t>
      </w:r>
      <w:r w:rsidR="00754C51">
        <w:rPr>
          <w:rFonts w:hAnsi="Times New Roman" w:ascii="Times New Roman"/>
          <w:color w:val="000000"/>
          <w:szCs w:val="24"/>
        </w:rPr>
        <w:t xml:space="preserve"> 2012</w:t>
      </w:r>
      <w:r w:rsidRPr="00633ACF">
        <w:rPr>
          <w:rFonts w:hAnsi="Times New Roman" w:ascii="Times New Roman"/>
          <w:color w:val="000000"/>
          <w:szCs w:val="24"/>
        </w:rPr>
        <w:t xml:space="preserve">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32" w:rsidP="007C4026" w:rsidR="001C0732">
      <w:r>
        <w:separator/>
      </w:r>
    </w:p>
  </w:endnote>
  <w:endnote w:id="0" w:type="continuationSeparator">
    <w:p w:rsidRDefault="001C0732" w:rsidP="007C4026" w:rsidR="001C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32" w:rsidP="007C4026" w:rsidR="001C0732">
      <w:r>
        <w:separator/>
      </w:r>
    </w:p>
  </w:footnote>
  <w:footnote w:id="0" w:type="continuationSeparator">
    <w:p w:rsidRDefault="001C0732" w:rsidP="007C4026" w:rsidR="001C0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C2546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1A33C1">
          <w:rPr>
            <w:rFonts w:hAnsi="Times New Roman" w:ascii="Times New Roman"/>
          </w:rPr>
          <w:t>5045</w:t>
        </w:r>
        <w:r w:rsidRPr="00027149">
          <w:rPr>
            <w:rFonts w:hAnsi="Times New Roman" w:ascii="Times New Roman"/>
          </w:rPr>
          <w:t>/15</w:t>
        </w:r>
      </w:p>
    </w:sdtContent>
  </w:sdt>
  <w:p w:rsidRDefault="00EC2546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3C1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St-5045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1A33C1"/>
    <w:rsid w:val="001C0732"/>
    <w:rsid w:val="00200E8E"/>
    <w:rsid w:val="00204F76"/>
    <w:rsid w:val="002222CC"/>
    <w:rsid w:val="002A2442"/>
    <w:rsid w:val="002D499F"/>
    <w:rsid w:val="00365BC0"/>
    <w:rsid w:val="003E0FBB"/>
    <w:rsid w:val="00473C56"/>
    <w:rsid w:val="00490D97"/>
    <w:rsid w:val="004B7E47"/>
    <w:rsid w:val="004D4F0E"/>
    <w:rsid w:val="005646AF"/>
    <w:rsid w:val="005F3D65"/>
    <w:rsid w:val="00754C51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97419"/>
    <w:rsid w:val="00BF443C"/>
    <w:rsid w:val="00C171CB"/>
    <w:rsid w:val="00C37843"/>
    <w:rsid w:val="00D65E1E"/>
    <w:rsid w:val="00E658E6"/>
    <w:rsid w:val="00EC254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5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5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5045</izvorni_sadrzaj>
    <derivirana_varijabla naziv="DomainObject.Predmet.Broj_1">5045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St-5045/2015</izvorni_sadrzaj>
    <derivirana_varijabla naziv="DomainObject.Predmet.OznakaBroj_1">St-5045/2015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- KOV d.o.o.</izvorni_sadrzaj>
    <derivirana_varijabla naziv="DomainObject.Predmet.ProtustrankaFormated_1">  ART - KOV d.o.o.</derivirana_varijabla>
  </DomainObject.Predmet.ProtustrankaFormated>
  <DomainObject.Predmet.ProtustrankaFormatedOIB>
    <izvorni_sadrzaj>  ART - KOV d.o.o., OIB 59220293555</izvorni_sadrzaj>
    <derivirana_varijabla naziv="DomainObject.Predmet.ProtustrankaFormatedOIB_1">  ART - KOV d.o.o., OIB 59220293555</derivirana_varijabla>
  </DomainObject.Predmet.ProtustrankaFormatedOIB>
  <DomainObject.Predmet.ProtustrankaFormatedWithAdress>
    <izvorni_sadrzaj> ART - KOV d.o.o., Zagrebačka 3, B.Moravče, 10363 Lužan</izvorni_sadrzaj>
    <derivirana_varijabla naziv="DomainObject.Predmet.ProtustrankaFormatedWithAdress_1"> ART - KOV d.o.o., Zagrebačka 3, B.Moravče, 10363 Lužan</derivirana_varijabla>
  </DomainObject.Predmet.ProtustrankaFormatedWithAdress>
  <DomainObject.Predmet.ProtustrankaFormatedWithAdressOIB>
    <izvorni_sadrzaj> ART - KOV d.o.o., OIB 59220293555, Zagrebačka 3, B.Moravče, 10363 Lužan</izvorni_sadrzaj>
    <derivirana_varijabla naziv="DomainObject.Predmet.ProtustrankaFormatedWithAdressOIB_1"> ART - KOV d.o.o., OIB 59220293555, Zagrebačka 3, B.Moravče, 10363 Lužan</derivirana_varijabla>
  </DomainObject.Predmet.ProtustrankaFormatedWithAdressOIB>
  <DomainObject.Predmet.ProtustrankaWithAdress>
    <izvorni_sadrzaj>ART - KOV d.o.o. Zagrebačka 3, B.Moravče, 10363 Lužan</izvorni_sadrzaj>
    <derivirana_varijabla naziv="DomainObject.Predmet.ProtustrankaWithAdress_1">ART - KOV d.o.o. Zagrebačka 3, B.Moravče, 10363 Lužan</derivirana_varijabla>
  </DomainObject.Predmet.ProtustrankaWithAdress>
  <DomainObject.Predmet.ProtustrankaWithAdressOIB>
    <izvorni_sadrzaj>ART - KOV d.o.o., OIB 59220293555, Zagrebačka 3, B.Moravče, 10363 Lužan</izvorni_sadrzaj>
    <derivirana_varijabla naziv="DomainObject.Predmet.ProtustrankaWithAdressOIB_1">ART - KOV d.o.o., OIB 59220293555, Zagrebačka 3, B.Moravče, 10363 Lužan</derivirana_varijabla>
  </DomainObject.Predmet.ProtustrankaWithAdressOIB>
  <DomainObject.Predmet.ProtustrankaNazivFormated>
    <izvorni_sadrzaj>ART - KOV d.o.o.</izvorni_sadrzaj>
    <derivirana_varijabla naziv="DomainObject.Predmet.ProtustrankaNazivFormated_1">ART - KOV d.o.o.</derivirana_varijabla>
  </DomainObject.Predmet.ProtustrankaNazivFormated>
  <DomainObject.Predmet.ProtustrankaNazivFormatedOIB>
    <izvorni_sadrzaj>ART - KOV d.o.o., OIB 59220293555</izvorni_sadrzaj>
    <derivirana_varijabla naziv="DomainObject.Predmet.ProtustrankaNazivFormatedOIB_1">ART - KOV d.o.o., OIB 59220293555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- KOV d.o.o.</item>
    </izvorni_sadrzaj>
    <derivirana_varijabla naziv="DomainObject.Predmet.ProtuStrankaListFormated_1">
      <item>ART - KOV d.o.o.</item>
    </derivirana_varijabla>
  </DomainObject.Predmet.ProtuStrankaListFormated>
  <DomainObject.Predmet.ProtuStrankaListFormatedOIB>
    <izvorni_sadrzaj>
      <item>ART - KOV d.o.o., OIB 59220293555</item>
    </izvorni_sadrzaj>
    <derivirana_varijabla naziv="DomainObject.Predmet.ProtuStrankaListFormatedOIB_1">
      <item>ART - KOV d.o.o., OIB 59220293555</item>
    </derivirana_varijabla>
  </DomainObject.Predmet.ProtuStrankaListFormatedOIB>
  <DomainObject.Predmet.ProtuStrankaListFormatedWithAdress>
    <izvorni_sadrzaj>
      <item>ART - KOV d.o.o., Zagrebačka 3, B.Moravče, 10363 Lužan</item>
    </izvorni_sadrzaj>
    <derivirana_varijabla naziv="DomainObject.Predmet.ProtuStrankaListFormatedWithAdress_1">
      <item>ART - KOV d.o.o., Zagrebačka 3, B.Moravče, 10363 Lužan</item>
    </derivirana_varijabla>
  </DomainObject.Predmet.ProtuStrankaListFormatedWithAdress>
  <DomainObject.Predmet.ProtuStrankaListFormatedWithAdressOIB>
    <izvorni_sadrzaj>
      <item>ART - KOV d.o.o., OIB 59220293555, Zagrebačka 3, B.Moravče, 10363 Lužan</item>
    </izvorni_sadrzaj>
    <derivirana_varijabla naziv="DomainObject.Predmet.ProtuStrankaListFormatedWithAdressOIB_1">
      <item>ART - KOV d.o.o., OIB 59220293555, Zagrebačka 3, B.Moravče, 10363 Lužan</item>
    </derivirana_varijabla>
  </DomainObject.Predmet.ProtuStrankaListFormatedWithAdressOIB>
  <DomainObject.Predmet.ProtuStrankaListNazivFormated>
    <izvorni_sadrzaj>
      <item>ART - KOV d.o.o.</item>
    </izvorni_sadrzaj>
    <derivirana_varijabla naziv="DomainObject.Predmet.ProtuStrankaListNazivFormated_1">
      <item>ART - KOV d.o.o.</item>
    </derivirana_varijabla>
  </DomainObject.Predmet.ProtuStrankaListNazivFormated>
  <DomainObject.Predmet.ProtuStrankaListNazivFormatedOIB>
    <izvorni_sadrzaj>
      <item>ART - KOV d.o.o., OIB 59220293555</item>
    </izvorni_sadrzaj>
    <derivirana_varijabla naziv="DomainObject.Predmet.ProtuStrankaListNazivFormatedOIB_1">
      <item>ART - KOV d.o.o., OIB 59220293555</item>
    </derivirana_varijabla>
  </DomainObject.Predmet.ProtuStrankaListNazivFormatedOIB>
  <DomainObject.Predmet.OstaliListFormated>
    <izvorni_sadrzaj>
      <item>Mirko Jenjić</item>
      <item>Darko Poljak</item>
    </izvorni_sadrzaj>
    <derivirana_varijabla naziv="DomainObject.Predmet.OstaliListFormated_1">
      <item>Mirko Jenjić</item>
      <item>Darko Poljak</item>
    </derivirana_varijabla>
  </DomainObject.Predmet.OstaliListFormated>
  <DomainObject.Predmet.OstaliListFormatedOIB>
    <izvorni_sadrzaj>
      <item>Mirko Jenjić, OIB 43615517940</item>
      <item>Darko Poljak, OIB 02404911563</item>
    </izvorni_sadrzaj>
    <derivirana_varijabla naziv="DomainObject.Predmet.OstaliListFormatedOIB_1">
      <item>Mirko Jenjić, OIB 43615517940</item>
      <item>Darko Poljak, OIB 02404911563</item>
    </derivirana_varijabla>
  </DomainObject.Predmet.OstaliListFormatedOIB>
  <DomainObject.Predmet.OstaliListFormatedWithAdress>
    <izvorni_sadrzaj>
      <item>Mirko Jenjić, Glavice 199b, 21230 Glavice</item>
      <item>Darko Poljak, Sv. Mateja 67, 10000 Zagreb</item>
    </izvorni_sadrzaj>
    <derivirana_varijabla naziv="DomainObject.Predmet.OstaliListFormatedWithAdress_1">
      <item>Mirko Jenjić, Glavice 199b, 21230 Glavice</item>
      <item>Darko Poljak, Sv. Mateja 67, 10000 Zagreb</item>
    </derivirana_varijabla>
  </DomainObject.Predmet.OstaliListFormatedWithAdress>
  <DomainObject.Predmet.OstaliListFormatedWithAdressOIB>
    <izvorni_sadrzaj>
      <item>Mirko Jenjić, OIB 43615517940, Glavice 199b, 21230 Glavice</item>
      <item>Darko Poljak, OIB 02404911563, Sv. Mateja 67, 10000 Zagreb</item>
    </izvorni_sadrzaj>
    <derivirana_varijabla naziv="DomainObject.Predmet.OstaliListFormatedWithAdressOIB_1">
      <item>Mirko Jenjić, OIB 43615517940, Glavice 199b, 21230 Glavice</item>
      <item>Darko Poljak, OIB 02404911563, Sv. Mateja 67, 10000 Zagreb</item>
    </derivirana_varijabla>
  </DomainObject.Predmet.OstaliListFormatedWithAdressOIB>
  <DomainObject.Predmet.OstaliListNazivFormated>
    <izvorni_sadrzaj>
      <item>Mirko Jenjić</item>
      <item>Darko Poljak</item>
    </izvorni_sadrzaj>
    <derivirana_varijabla naziv="DomainObject.Predmet.OstaliListNazivFormated_1">
      <item>Mirko Jenjić</item>
      <item>Darko Poljak</item>
    </derivirana_varijabla>
  </DomainObject.Predmet.OstaliListNazivFormated>
  <DomainObject.Predmet.OstaliListNazivFormatedOIB>
    <izvorni_sadrzaj>
      <item>Mirko Jenjić, OIB 43615517940</item>
      <item>Darko Poljak, OIB 02404911563</item>
    </izvorni_sadrzaj>
    <derivirana_varijabla naziv="DomainObject.Predmet.OstaliListNazivFormatedOIB_1">
      <item>Mirko Jenjić, OIB 43615517940</item>
      <item>Darko Poljak, OIB 02404911563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- KOV d.o.o.</izvorni_sadrzaj>
    <derivirana_varijabla naziv="DomainObject.Predmet.ProtustrankaIDrugi_1">ART - KOV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ART - KOV d.o.o., OIB 59220293555, Zagrebačka 3, B.Moravče, 10363 Lužan</izvorni_sadrzaj>
    <derivirana_varijabla naziv="DomainObject.Predmet.ProtustrankaIDrugiAdressOIB_1">ART - KOV d.o.o., OIB 59220293555, Zagrebačka 3, B.Moravče,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- KOV d.o.o.</item>
      <item>Mirko Jenjić</item>
      <item>Darko Poljak</item>
    </izvorni_sadrzaj>
    <derivirana_varijabla naziv="DomainObject.Predmet.SudioniciListNaziv_1">
      <item>FINA Regionalni centar Zagreb</item>
      <item>ART - KOV d.o.o.</item>
      <item>Mirko Jenjić</item>
      <item>Darko Poljak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ART - KOV d.o.o., OIB 59220293555, Zagrebačka 3, B.Moravče,10363 Lužan</item>
      <item>Mirko Jenjić, OIB 43615517940, Glavice 199b,21230 Glavice</item>
      <item>Darko Poljak, OIB 02404911563, Sv. Mateja 67,10000 Zagreb</item>
    </izvorni_sadrzaj>
    <derivirana_varijabla naziv="DomainObject.Predmet.SudioniciListAdressOIB_1">
      <item>FINA Regionalni centar Zagreb, OIB 85821130368, Trg svibanjskih žrtava 1995. br.1,10000 Zagreb</item>
      <item>ART - KOV d.o.o., OIB 59220293555, Zagrebačka 3, B.Moravče,10363 Lužan</item>
      <item>Mirko Jenjić, OIB 43615517940, Glavice 199b,21230 Glavice</item>
      <item>Darko Poljak, OIB 02404911563, Sv.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59220293555</item>
      <item>, OIB 43615517940</item>
      <item>, OIB 02404911563</item>
    </izvorni_sadrzaj>
    <derivirana_varijabla naziv="DomainObject.Predmet.SudioniciListNazivOIB_1">
      <item>, OIB 85821130368</item>
      <item>, OIB 59220293555</item>
      <item>, OIB 43615517940</item>
      <item>, OIB 02404911563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1975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2016-06-17T09:09:00Z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2016-06-17T09:09:00Z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