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be94b" w14:paraId="43be94b" w:rsidRDefault="00EF1976" w:rsidP="0073588E" w:rsidR="00EF1976" w:rsidRPr="00EF1D21">
      <w:pPr>
        <w15:collapsed w:val="false"/>
      </w:pPr>
      <w:bookmarkStart w:name="_GoBack" w:id="0"/>
      <w:bookmarkEnd w:id="0"/>
    </w:p>
    <w:p w:rsidRDefault="00044C01" w:rsidP="00044C01" w:rsidR="00044C01">
      <w:pPr>
        <w:pStyle w:val="Zaglavlje"/>
        <w:jc w:val="right"/>
      </w:pPr>
      <w:r>
        <w:t>8 St-23/14-42</w:t>
      </w:r>
    </w:p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98719A" w:rsidP="0073588E" w:rsidR="0098719A">
      <w:pPr>
        <w:jc w:val="center"/>
      </w:pPr>
    </w:p>
    <w:p w:rsidRDefault="00044C01" w:rsidP="0073588E" w:rsidR="00044C01" w:rsidRPr="00EF1D21">
      <w:pPr>
        <w:jc w:val="center"/>
      </w:pP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044C01" w:rsidP="008965DC" w:rsidR="00044C01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 w:rsidRPr="00EF1D21">
      <w:pPr>
        <w:jc w:val="both"/>
      </w:pPr>
    </w:p>
    <w:p w:rsidRDefault="00557BB0" w:rsidP="00557BB0" w:rsidR="00557BB0" w:rsidRPr="00557BB0">
      <w:pPr>
        <w:jc w:val="both"/>
      </w:pPr>
      <w:r w:rsidRPr="00557BB0">
        <w:t xml:space="preserve">                Trgovački sud u Rijeci po stečajnoj sutkinji Emi Brdovčak, </w:t>
      </w:r>
      <w:r w:rsidR="00040192">
        <w:t>u stečajnom postupku nad stečajnim dužnikom</w:t>
      </w:r>
      <w:r w:rsidR="008E4E56">
        <w:t xml:space="preserve"> NERO d.o.o. Umag u stečaju, Zemljoradnička 17, OIB: 63370821600, kojeg zastupa stečajni upravitelj Damir Majstorović iz Pule, koparska 37, OIB: 49931983367</w:t>
      </w:r>
      <w:r w:rsidR="00040192">
        <w:t xml:space="preserve">, </w:t>
      </w:r>
      <w:r w:rsidR="008E4E56">
        <w:t>1. listopada</w:t>
      </w:r>
      <w:r w:rsidRPr="00557BB0">
        <w:t xml:space="preserve"> 2015.,</w:t>
      </w:r>
    </w:p>
    <w:p w:rsidRDefault="0073588E" w:rsidP="0073588E" w:rsidR="0073588E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8E4E56" w:rsidP="00EF3160" w:rsidR="00040192">
      <w:pPr>
        <w:jc w:val="both"/>
      </w:pPr>
      <w:r>
        <w:t>Stečajnom upravitelju Damiru Majstoroviću iz Pule, K</w:t>
      </w:r>
      <w:r w:rsidRPr="008E4E56">
        <w:t>oparska 37, OIB: 49931983367</w:t>
      </w:r>
      <w:r>
        <w:t xml:space="preserve">, </w:t>
      </w:r>
      <w:r w:rsidR="00040192">
        <w:t xml:space="preserve">odobrava se naknada stvarnih troškova za rad </w:t>
      </w:r>
      <w:r>
        <w:t>za razdoblje od 19. veljače 2015. do 23. rujna</w:t>
      </w:r>
      <w:r w:rsidR="00EF3160">
        <w:t xml:space="preserve"> 2015. </w:t>
      </w:r>
      <w:r>
        <w:t>u iznosu od 3.022,00</w:t>
      </w:r>
      <w:r w:rsidR="00040192">
        <w:t xml:space="preserve"> 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EF3160">
        <w:rPr>
          <w:bCs/>
        </w:rPr>
        <w:t xml:space="preserve">ovog suda od </w:t>
      </w:r>
      <w:r w:rsidR="008E4E56">
        <w:rPr>
          <w:bCs/>
        </w:rPr>
        <w:t>1</w:t>
      </w:r>
      <w:r w:rsidR="00EF3160">
        <w:rPr>
          <w:bCs/>
        </w:rPr>
        <w:t>9</w:t>
      </w:r>
      <w:r w:rsidR="00040192">
        <w:rPr>
          <w:bCs/>
        </w:rPr>
        <w:t xml:space="preserve">. </w:t>
      </w:r>
      <w:r w:rsidR="008E4E56">
        <w:rPr>
          <w:bCs/>
        </w:rPr>
        <w:t>veljače 2015</w:t>
      </w:r>
      <w:r w:rsidR="00040192">
        <w:rPr>
          <w:bCs/>
        </w:rPr>
        <w:t xml:space="preserve">. </w:t>
      </w:r>
      <w:r w:rsidR="00EF3160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8E4E56">
        <w:rPr>
          <w:bCs/>
        </w:rPr>
        <w:t xml:space="preserve"> za stečajnog upravitelja</w:t>
      </w:r>
      <w:r w:rsidR="00040192">
        <w:rPr>
          <w:bCs/>
        </w:rPr>
        <w:t xml:space="preserve"> imenovan</w:t>
      </w:r>
      <w:r w:rsidR="008E4E56">
        <w:rPr>
          <w:bCs/>
        </w:rPr>
        <w:t xml:space="preserve"> Damir Majstorović</w:t>
      </w:r>
      <w:r w:rsidR="008E4E56" w:rsidRPr="008E4E56">
        <w:rPr>
          <w:bCs/>
        </w:rPr>
        <w:t xml:space="preserve"> iz Pule, Koparska 37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</w:p>
    <w:p w:rsidRDefault="00EF3160" w:rsidP="004D6A56" w:rsidR="00EF3160">
      <w:pPr>
        <w:jc w:val="both"/>
        <w:rPr>
          <w:bCs/>
        </w:rPr>
      </w:pPr>
    </w:p>
    <w:p w:rsidRDefault="008E4E56" w:rsidP="00EF3160" w:rsidR="00EF3160">
      <w:pPr>
        <w:ind w:firstLine="720"/>
        <w:jc w:val="both"/>
        <w:rPr>
          <w:bCs/>
        </w:rPr>
      </w:pPr>
      <w:r>
        <w:rPr>
          <w:bCs/>
        </w:rPr>
        <w:t>Podneskom od 25. rujna 2015. stečajni upravitelj je zatražio</w:t>
      </w:r>
      <w:r w:rsidR="00EF3160">
        <w:rPr>
          <w:bCs/>
        </w:rPr>
        <w:t xml:space="preserve"> naknadu stvarnih troškova za razdoblje od </w:t>
      </w:r>
      <w:r w:rsidRPr="008E4E56">
        <w:rPr>
          <w:bCs/>
        </w:rPr>
        <w:t>19. veljače 2015. do 23. rujna 2015.</w:t>
      </w:r>
      <w:r w:rsidR="00AA6DFA">
        <w:rPr>
          <w:bCs/>
        </w:rPr>
        <w:t xml:space="preserve"> i to u iznosu od 200,00 kn na ime telefonskih troškova, 2.714,00 kn na ime troškova putovanja i 108,00 kn na ime troškova parkiranja. </w:t>
      </w:r>
      <w:r>
        <w:rPr>
          <w:bCs/>
        </w:rPr>
        <w:t xml:space="preserve"> </w:t>
      </w:r>
    </w:p>
    <w:p w:rsidRDefault="00557BB0" w:rsidP="00EF3160" w:rsidR="005853F3">
      <w:pPr>
        <w:jc w:val="both"/>
        <w:rPr>
          <w:bCs/>
        </w:rPr>
      </w:pPr>
      <w:r>
        <w:rPr>
          <w:bCs/>
        </w:rPr>
        <w:tab/>
      </w:r>
    </w:p>
    <w:p w:rsidRDefault="0073588E" w:rsidP="00EF3160" w:rsidR="008E4E56">
      <w:pPr>
        <w:jc w:val="both"/>
      </w:pPr>
      <w:r w:rsidRPr="00EF1D21">
        <w:rPr>
          <w:bCs/>
        </w:rPr>
        <w:t xml:space="preserve"> </w:t>
      </w:r>
      <w:r w:rsidR="00D201E2" w:rsidRPr="00EF1D21">
        <w:tab/>
      </w:r>
      <w:r w:rsidR="00040192">
        <w:t>U privitku navedenog podnes</w:t>
      </w:r>
      <w:r w:rsidR="008E4E56">
        <w:t>ka stečajni</w:t>
      </w:r>
      <w:r w:rsidR="00AD1726">
        <w:t xml:space="preserve"> </w:t>
      </w:r>
      <w:r w:rsidR="00040192">
        <w:t>upravitelj</w:t>
      </w:r>
      <w:r w:rsidR="00AD1726">
        <w:t xml:space="preserve"> je </w:t>
      </w:r>
      <w:r w:rsidR="008E4E56">
        <w:t>dostavio</w:t>
      </w:r>
      <w:r w:rsidR="00040192">
        <w:t xml:space="preserve"> obračun </w:t>
      </w:r>
      <w:r w:rsidR="00EF3160">
        <w:t xml:space="preserve">naknade za korištenje osobnog vozila u službene svrhe </w:t>
      </w:r>
      <w:r w:rsidR="00040192">
        <w:t xml:space="preserve">s </w:t>
      </w:r>
      <w:r w:rsidR="008E4E56">
        <w:t xml:space="preserve">dnevnikom putovanja u kojem je navedena svrha korištenja osobnog vozila, putne naloge, obračun troškova telefona i obračun cestarine. </w:t>
      </w:r>
    </w:p>
    <w:p w:rsidRDefault="00AA6DFA" w:rsidP="00EF3160" w:rsidR="00AA6DFA">
      <w:pPr>
        <w:jc w:val="both"/>
      </w:pPr>
    </w:p>
    <w:p w:rsidRDefault="00AA6DFA" w:rsidP="00AA6DFA" w:rsidR="00AA6DFA">
      <w:pPr>
        <w:ind w:firstLine="720"/>
        <w:jc w:val="both"/>
      </w:pPr>
      <w:r>
        <w:t xml:space="preserve">Iz priložene dokumentacije proizlazi da je stečajni upravitelj u tri navrata putovao iz Pule u Rijeku (radi predavanja tablica stečajnog upravitelja i pristupa na dva ročišta), u dva navrata je odlazio u Umag zbog obilaska sjedišta dužnika i odlazaka u banku te je koristio osobno vozilo radi obavljanja drugih poslova iz stečajno upraviteljske službe (pošta, knjigovodstvo i dr.). </w:t>
      </w:r>
    </w:p>
    <w:p w:rsidRDefault="00AA6DFA" w:rsidP="00EF3160" w:rsidR="00AA6DFA">
      <w:pPr>
        <w:jc w:val="both"/>
      </w:pPr>
    </w:p>
    <w:p w:rsidRDefault="00AA6DFA" w:rsidP="00AA6DFA" w:rsidR="00AA6DFA">
      <w:pPr>
        <w:ind w:firstLine="720"/>
        <w:jc w:val="both"/>
      </w:pPr>
      <w:r w:rsidRPr="00AA6DFA">
        <w:t>S obzirom na obrazloženo i dokumentirano izvješće stečajnog upravitelja o nastalim stvarnim troškovima</w:t>
      </w:r>
      <w:r>
        <w:t xml:space="preserve"> korištenja osobnog vozila</w:t>
      </w:r>
      <w:r w:rsidRPr="00AA6DFA">
        <w:t xml:space="preserve">, ovaj sud je utvrdio da je zahtjev za odobrenje </w:t>
      </w:r>
      <w:r w:rsidRPr="00AA6DFA">
        <w:lastRenderedPageBreak/>
        <w:t>tih troškova osnovan</w:t>
      </w:r>
      <w:r>
        <w:t xml:space="preserve"> (2.714,00 kn). Isto tako, stečajnom upravitelju priznat je i trošak cestarine (108</w:t>
      </w:r>
      <w:r w:rsidRPr="00AA6DFA">
        <w:t>,</w:t>
      </w:r>
      <w:r>
        <w:t>00 kn) čiji je nastanak stečajni upravitelj dokazao odgovarajućo</w:t>
      </w:r>
      <w:r w:rsidRPr="00AA6DFA">
        <w:t xml:space="preserve">m dokumentacijom (računi), kao i </w:t>
      </w:r>
      <w:r>
        <w:t>t</w:t>
      </w:r>
      <w:r w:rsidRPr="00AA6DFA">
        <w:t xml:space="preserve">roškovi telefona </w:t>
      </w:r>
      <w:r>
        <w:t>u iznosu od 20</w:t>
      </w:r>
      <w:r w:rsidRPr="00AA6DFA">
        <w:t xml:space="preserve">0,00 kn koje ovaj sud smatra realnim i opravdanim. </w:t>
      </w:r>
    </w:p>
    <w:p w:rsidRDefault="00AA6DFA" w:rsidP="00AA6DFA" w:rsidR="00AA6DFA">
      <w:pPr>
        <w:ind w:firstLine="720"/>
        <w:jc w:val="both"/>
      </w:pPr>
    </w:p>
    <w:p w:rsidRDefault="00AA6DFA" w:rsidP="00AA6DFA" w:rsidR="00AA6DFA">
      <w:pPr>
        <w:ind w:firstLine="720"/>
        <w:jc w:val="both"/>
      </w:pPr>
      <w:r>
        <w:t xml:space="preserve">Slijedom navedenog, </w:t>
      </w:r>
      <w:r w:rsidRPr="00AA6DFA">
        <w:t>primjenom odredbe čl. 29. st. 3. Stečajnog zakona ("Narodne novine" broj 44/96, 29/99, 129/00, 123/03, 82/06, 116/10, 25/12 i 133/12; dalje: SZ)  u vezi s čl. 13. st. 5. Pravilnika o porezu na dohodak („Narodne novine“ broj 95/05, 96/06, 68/07, 146/08, 2/09, 9/09, 146/09, 123/10, 137/11, 61/12, 79/13, 160/13 i 157/14)</w:t>
      </w:r>
      <w:r>
        <w:t xml:space="preserve"> riješeno jekao u izreci.</w:t>
      </w:r>
    </w:p>
    <w:p w:rsidRDefault="00AA6DFA" w:rsidP="00EF3160" w:rsidR="00AA6DFA">
      <w:pPr>
        <w:jc w:val="both"/>
      </w:pPr>
    </w:p>
    <w:p w:rsidRDefault="00EF3160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AA6DFA">
        <w:t>1</w:t>
      </w:r>
      <w:r w:rsidR="00EF1D21" w:rsidRPr="00EF1D21">
        <w:t xml:space="preserve">. </w:t>
      </w:r>
      <w:r w:rsidR="00AA6DFA">
        <w:t>listopada</w:t>
      </w:r>
      <w:r w:rsidR="008965DC" w:rsidRPr="00EF1D21">
        <w:t xml:space="preserve"> 201</w:t>
      </w:r>
      <w:r w:rsidR="00557BB0">
        <w:t>5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 Stečajn</w:t>
      </w:r>
      <w:r w:rsidR="00557BB0">
        <w:t>a</w:t>
      </w:r>
      <w:r w:rsidRPr="00EF1D21">
        <w:t xml:space="preserve"> su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Ema Brdovčak</w:t>
      </w:r>
      <w:r w:rsidRPr="00EF1D21">
        <w:t xml:space="preserve"> </w:t>
      </w:r>
    </w:p>
    <w:p w:rsidRDefault="00EF1D21" w:rsidP="0073588E" w:rsidR="00EF1D21"/>
    <w:p w:rsidRDefault="00EF1D21" w:rsidP="0073588E" w:rsidR="00EF1D21"/>
    <w:p w:rsidRDefault="00044C01" w:rsidP="0073588E" w:rsidR="00044C01" w:rsidRPr="00EF1D21"/>
    <w:p w:rsidRDefault="00AD1726" w:rsidP="00AD1726" w:rsidR="00AD1726">
      <w:r>
        <w:t>UPUTA O PRAVNOM LIJEKU:</w:t>
      </w:r>
    </w:p>
    <w:p w:rsidRDefault="00AD1726" w:rsidP="00AD1726" w:rsidR="00AD1726"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044C01" w:rsidP="00AD1726" w:rsidR="00044C01"/>
    <w:p w:rsidRDefault="00044C01" w:rsidP="00AD1726" w:rsidR="00044C01"/>
    <w:p w:rsidRDefault="00044C01" w:rsidP="00AD1726" w:rsidR="00044C01"/>
    <w:p w:rsidRDefault="00044C01" w:rsidP="00AD1726" w:rsidR="00044C01"/>
    <w:p w:rsidRDefault="00AD1726" w:rsidP="00AD1726" w:rsidR="00AD1726">
      <w:r>
        <w:t>DNA</w:t>
      </w:r>
    </w:p>
    <w:p w:rsidRDefault="00AD1726" w:rsidP="005853F3" w:rsidR="00AD1726">
      <w:r>
        <w:t>-</w:t>
      </w:r>
      <w:r>
        <w:tab/>
        <w:t>st</w:t>
      </w:r>
      <w:r w:rsidR="004D6A56">
        <w:t>ečajnom</w:t>
      </w:r>
      <w:r>
        <w:t xml:space="preserve"> upravitelju </w:t>
      </w:r>
    </w:p>
    <w:p w:rsidRDefault="00AD1726" w:rsidP="00AD1726" w:rsidR="005853F3">
      <w:r>
        <w:t>-</w:t>
      </w:r>
      <w:r>
        <w:tab/>
      </w:r>
      <w:r w:rsidR="002257C9">
        <w:t>rješenje o odobravanju</w:t>
      </w:r>
      <w:r>
        <w:t xml:space="preserve"> naknade</w:t>
      </w:r>
      <w:r w:rsidR="005853F3">
        <w:t xml:space="preserve"> </w:t>
      </w:r>
      <w:r>
        <w:t xml:space="preserve">objaviti na </w:t>
      </w:r>
      <w:r w:rsidR="00EF3160">
        <w:t>e-</w:t>
      </w:r>
      <w:r>
        <w:t xml:space="preserve">oglasnoj ploči 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044C01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F67" w:rsidR="00F95F67">
      <w:r>
        <w:separator/>
      </w:r>
    </w:p>
  </w:endnote>
  <w:endnote w:id="0" w:type="continuationSeparator">
    <w:p w:rsidRDefault="00F95F67" w:rsidR="00F95F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57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F67" w:rsidR="00F95F67">
      <w:r>
        <w:separator/>
      </w:r>
    </w:p>
  </w:footnote>
  <w:footnote w:id="0" w:type="continuationSeparator">
    <w:p w:rsidRDefault="00F95F67" w:rsidR="00F95F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4C01" w:rsidR="00044C01">
    <w:pPr>
      <w:pStyle w:val="Zaglavlje"/>
    </w:pPr>
  </w:p>
  <w:p w:rsidRDefault="00044C01" w:rsidR="00044C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4C01" w:rsidP="00A45EAD" w:rsidR="00044C01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44C01" w:rsidP="00210E4E" w:rsidR="00044C01" w:rsidRPr="00044C01">
    <w:pPr>
      <w:rPr>
        <w:sz w:val="20"/>
        <w:szCs w:val="20"/>
      </w:rPr>
    </w:pPr>
    <w:r w:rsidRPr="00044C01">
      <w:rPr>
        <w:rFonts w:eastAsia="MS Mincho"/>
        <w:sz w:val="20"/>
        <w:szCs w:val="20"/>
      </w:rPr>
      <w:t>REPUBLIKA HRVATSKA</w:t>
    </w:r>
  </w:p>
  <w:p w:rsidRDefault="00044C01" w:rsidP="00210E4E" w:rsidR="00044C01" w:rsidRPr="00044C01">
    <w:pPr>
      <w:rPr>
        <w:sz w:val="20"/>
        <w:szCs w:val="20"/>
      </w:rPr>
    </w:pPr>
    <w:r w:rsidRPr="00044C01">
      <w:rPr>
        <w:rFonts w:eastAsia="MS Mincho"/>
        <w:sz w:val="20"/>
        <w:szCs w:val="20"/>
      </w:rPr>
      <w:t>TRGOVAČKI SUD U RIJECI</w:t>
    </w:r>
  </w:p>
  <w:p w:rsidRDefault="00044C01" w:rsidP="00044C01" w:rsidR="00044C01" w:rsidRPr="00044C01">
    <w:pPr>
      <w:rPr>
        <w:rFonts w:eastAsia="MS Mincho"/>
        <w:sz w:val="20"/>
        <w:szCs w:val="20"/>
      </w:rPr>
    </w:pPr>
    <w:r w:rsidRPr="00044C01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44C01"/>
    <w:rsid w:val="000759AD"/>
    <w:rsid w:val="00095F3E"/>
    <w:rsid w:val="000D0E95"/>
    <w:rsid w:val="001019A8"/>
    <w:rsid w:val="001622F6"/>
    <w:rsid w:val="00191C72"/>
    <w:rsid w:val="001C05C1"/>
    <w:rsid w:val="001D5070"/>
    <w:rsid w:val="00205A06"/>
    <w:rsid w:val="002257C9"/>
    <w:rsid w:val="00241D24"/>
    <w:rsid w:val="00274354"/>
    <w:rsid w:val="002D3728"/>
    <w:rsid w:val="002F7CA3"/>
    <w:rsid w:val="00327862"/>
    <w:rsid w:val="003A38C8"/>
    <w:rsid w:val="003B2888"/>
    <w:rsid w:val="003C151A"/>
    <w:rsid w:val="004165CD"/>
    <w:rsid w:val="00424E14"/>
    <w:rsid w:val="004D6A56"/>
    <w:rsid w:val="004D7F97"/>
    <w:rsid w:val="00506782"/>
    <w:rsid w:val="0053078F"/>
    <w:rsid w:val="00543BE2"/>
    <w:rsid w:val="00544474"/>
    <w:rsid w:val="00557BB0"/>
    <w:rsid w:val="005808F8"/>
    <w:rsid w:val="005853F3"/>
    <w:rsid w:val="005D65C4"/>
    <w:rsid w:val="00605FD5"/>
    <w:rsid w:val="006155DB"/>
    <w:rsid w:val="00681D35"/>
    <w:rsid w:val="00684993"/>
    <w:rsid w:val="0070493E"/>
    <w:rsid w:val="0073588E"/>
    <w:rsid w:val="00796152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8E4E56"/>
    <w:rsid w:val="009034BE"/>
    <w:rsid w:val="00927D8D"/>
    <w:rsid w:val="00934FAE"/>
    <w:rsid w:val="00953A18"/>
    <w:rsid w:val="009658EC"/>
    <w:rsid w:val="0098719A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649AB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EF3160"/>
    <w:rsid w:val="00F16759"/>
    <w:rsid w:val="00F8251E"/>
    <w:rsid w:val="00F90F1A"/>
    <w:rsid w:val="00F95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07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7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7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7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7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07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7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7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7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7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St-23/2014-42</izvorni_sadrzaj>
    <derivirana_varijabla naziv="DomainObject.Oznaka_1">St-23/2014-42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St-23/2014</izvorni_sadrzaj>
    <derivirana_varijabla naziv="DomainObject.Predmet.OznakaBroj_1">St-23/2014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NERO d.o.o.  Umag</izvorni_sadrzaj>
    <derivirana_varijabla naziv="DomainObject.Predmet.ProtustrankaFormated_1">  NERO d.o.o.  Umag</derivirana_varijabla>
  </DomainObject.Predmet.ProtustrankaFormated>
  <DomainObject.Predmet.ProtustrankaFormatedOIB>
    <izvorni_sadrzaj>  NERO d.o.o.  Umag, OIB 63370821600</izvorni_sadrzaj>
    <derivirana_varijabla naziv="DomainObject.Predmet.ProtustrankaFormatedOIB_1">  NERO d.o.o.  Umag, OIB 63370821600</derivirana_varijabla>
  </DomainObject.Predmet.ProtustrankaFormatedOIB>
  <DomainObject.Predmet.ProtustrankaFormatedWithAdress>
    <izvorni_sadrzaj> NERO d.o.o.  Umag, Zemljoradnička 17, 52 470 Umag</izvorni_sadrzaj>
    <derivirana_varijabla naziv="DomainObject.Predmet.ProtustrankaFormatedWithAdress_1"> NERO d.o.o.  Umag, Zemljoradnička 17, 52 470 Umag</derivirana_varijabla>
  </DomainObject.Predmet.ProtustrankaFormatedWithAdress>
  <DomainObject.Predmet.ProtustrankaFormatedWithAdressOIB>
    <izvorni_sadrzaj> NERO d.o.o.  Umag, OIB 63370821600, Zemljoradnička 17, 52 470 Umag</izvorni_sadrzaj>
    <derivirana_varijabla naziv="DomainObject.Predmet.ProtustrankaFormatedWithAdressOIB_1"> NERO d.o.o.  Umag, OIB 63370821600, Zemljoradnička 17, 52 470 Umag</derivirana_varijabla>
  </DomainObject.Predmet.ProtustrankaFormatedWithAdressOIB>
  <DomainObject.Predmet.ProtustrankaWithAdress>
    <izvorni_sadrzaj>NERO d.o.o.  Umag Zemljoradnička 17, 52 470 Umag</izvorni_sadrzaj>
    <derivirana_varijabla naziv="DomainObject.Predmet.ProtustrankaWithAdress_1">NERO d.o.o.  Umag Zemljoradnička 17, 52 470 Umag</derivirana_varijabla>
  </DomainObject.Predmet.ProtustrankaWithAdress>
  <DomainObject.Predmet.ProtustrankaWithAdressOIB>
    <izvorni_sadrzaj>NERO d.o.o.  Umag, OIB 63370821600, Zemljoradnička 17, 52 470 Umag</izvorni_sadrzaj>
    <derivirana_varijabla naziv="DomainObject.Predmet.ProtustrankaWithAdressOIB_1">NERO d.o.o.  Umag, OIB 63370821600, Zemljoradnička 17, 52 470 Umag</derivirana_varijabla>
  </DomainObject.Predmet.ProtustrankaWithAdressOIB>
  <DomainObject.Predmet.ProtustrankaNazivFormated>
    <izvorni_sadrzaj>NERO d.o.o.  Umag</izvorni_sadrzaj>
    <derivirana_varijabla naziv="DomainObject.Predmet.ProtustrankaNazivFormated_1">NERO d.o.o.  Umag</derivirana_varijabla>
  </DomainObject.Predmet.ProtustrankaNazivFormated>
  <DomainObject.Predmet.ProtustrankaNazivFormatedOIB>
    <izvorni_sadrzaj>NERO d.o.o.  Umag, OIB 63370821600</izvorni_sadrzaj>
    <derivirana_varijabla naziv="DomainObject.Predmet.ProtustrankaNazivFormatedOIB_1">NERO d.o.o.  Umag, OIB 63370821600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VUJINOVIĆ  Umag zastupanog po punomoćniku Odvjetnički ured Jasna Stupavsky Stella; DARIO ŽELIMORSKI  Umag zastupanog po punomoćniku Odvjetnički ured Jasna Stupavsky Stella</izvorni_sadrzaj>
    <derivirana_varijabla naziv="DomainObject.Predmet.StrankaFormated_1">  LJUBICA VUJINOVIĆ  Umag zastupanog po punomoćniku Odvjetnički ured Jasna Stupavsky Stella; DARIO ŽELIMORSKI  Umag zastupanog po punomoćniku Odvjetnički ured Jasna Stupavsky Stella</derivirana_varijabla>
  </DomainObject.Predmet.StrankaFormated>
  <DomainObject.Predmet.StrankaFormatedOIB>
    <izvorni_sadrzaj>  LJUBICA VUJINOVIĆ  Umag, OIB 87777490728 zastupanog po punomoćniku Odvjetnički ured Jasna Stupavsky Stella; DARIO ŽELIMORSKI  Umag, OIB 99921916762 zastupanog po punomoćniku Odvjetnički ured Jasna Stupavsky Stella</izvorni_sadrzaj>
    <derivirana_varijabla naziv="DomainObject.Predmet.StrankaFormatedOIB_1">  LJUBICA VUJINOVIĆ  Umag, OIB 87777490728 zastupanog po punomoćniku Odvjetnički ured Jasna Stupavsky Stella; DARIO ŽELIMORSKI  Umag, OIB 99921916762 zastupanog po punomoćniku Odvjetnički ured Jasna Stupavsky Stella</derivirana_varijabla>
  </DomainObject.Predmet.StrankaFormatedOIB>
  <DomainObject.Predmet.StrankaFormatedWithAdress>
    <izvorni_sadrzaj> LJUBICA VUJINOVIĆ  Umag, Joakin Rakovac 14, 52 470 Umag zastupanog po punomoćniku Odvjetnički ured Jasna Stupavsky Stella; DARIO ŽELIMORSKI  Umag, Kolodvorska 28, 52 470 Umag zastupanog po punomoćniku Odvjetnički ured Jasna Stupavsky Stella</izvorni_sadrzaj>
    <derivirana_varijabla naziv="DomainObject.Predmet.StrankaFormatedWithAdress_1"> LJUBICA VUJINOVIĆ  Umag, Joakin Rakovac 14, 52 470 Umag zastupanog po punomoćniku Odvjetnički ured Jasna Stupavsky Stella; DARIO ŽELIMORSKI  Umag, Kolodvorska 28, 52 470 Umag zastupanog po punomoćniku Odvjetnički ured Jasna Stupavsky Stella</derivirana_varijabla>
  </DomainObject.Predmet.StrankaFormatedWithAdress>
  <DomainObject.Predmet.StrankaFormatedWithAdressOIB>
    <izvorni_sadrzaj> LJUBICA VUJINOVIĆ  Umag, OIB 87777490728, Joakin Rakovac 14, 52 470 Umag zastupanog po punomoćniku Odvjetnički ured Jasna Stupavsky Stella; DARIO ŽELIMORSKI  Umag, OIB 99921916762, Kolodvorska 28, 52 470 Umag zastupanog po punomoćniku Odvjetnički ured Jasna Stupavsky Stella</izvorni_sadrzaj>
    <derivirana_varijabla naziv="DomainObject.Predmet.StrankaFormatedWithAdressOIB_1"> LJUBICA VUJINOVIĆ  Umag, OIB 87777490728, Joakin Rakovac 14, 52 470 Umag zastupanog po punomoćniku Odvjetnički ured Jasna Stupavsky Stella; DARIO ŽELIMORSKI  Umag, OIB 99921916762, Kolodvorska 28, 52 470 Umag zastupanog po punomoćniku Odvjetnički ured Jasna Stupavsky Stella</derivirana_varijabla>
  </DomainObject.Predmet.StrankaFormatedWithAdressOIB>
  <DomainObject.Predmet.StrankaWithAdress>
    <izvorni_sadrzaj>LJUBICA VUJINOVIĆ  Umag Joakin Rakovac 14,52 470 Umag,DARIO ŽELIMORSKI  Umag Kolodvorska 28,52 470 Umag</izvorni_sadrzaj>
    <derivirana_varijabla naziv="DomainObject.Predmet.StrankaWithAdress_1">LJUBICA VUJINOVIĆ  Umag Joakin Rakovac 14,52 470 Umag,DARIO ŽELIMORSKI  Umag Kolodvorska 28,52 470 Umag</derivirana_varijabla>
  </DomainObject.Predmet.StrankaWithAdress>
  <DomainObject.Predmet.StrankaWithAdressOIB>
    <izvorni_sadrzaj>LJUBICA VUJINOVIĆ  Umag, OIB 87777490728, Joakin Rakovac 14,52 470 Umag,DARIO ŽELIMORSKI  Umag, OIB 99921916762, Kolodvorska 28,52 470 Umag</izvorni_sadrzaj>
    <derivirana_varijabla naziv="DomainObject.Predmet.StrankaWithAdressOIB_1">LJUBICA VUJINOVIĆ  Umag, OIB 87777490728, Joakin Rakovac 14,52 470 Umag,DARIO ŽELIMORSKI  Umag, OIB 99921916762, Kolodvorska 28,52 470 Umag</derivirana_varijabla>
  </DomainObject.Predmet.StrankaWithAdressOIB>
  <DomainObject.Predmet.StrankaNazivFormated>
    <izvorni_sadrzaj>LJUBICA VUJINOVIĆ  Umag,DARIO ŽELIMORSKI  Umag</izvorni_sadrzaj>
    <derivirana_varijabla naziv="DomainObject.Predmet.StrankaNazivFormated_1">LJUBICA VUJINOVIĆ  Umag,DARIO ŽELIMORSKI  Umag</derivirana_varijabla>
  </DomainObject.Predmet.StrankaNazivFormated>
  <DomainObject.Predmet.StrankaNazivFormatedOIB>
    <izvorni_sadrzaj>LJUBICA VUJINOVIĆ  Umag, OIB 87777490728,DARIO ŽELIMORSKI  Umag, OIB 99921916762</izvorni_sadrzaj>
    <derivirana_varijabla naziv="DomainObject.Predmet.StrankaNazivFormatedOIB_1">LJUBICA VUJINOVIĆ  Umag, OIB 87777490728,DARIO ŽELIMORSKI  Umag, OIB 99921916762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LJUBICA VUJINOVIĆ  Umag zastupanog po punomoćniku Odvjetnički ured Jasna Stupavsky Stella</item>
      <item>DARIO ŽELIMORSKI  Umag zastupanog po punomoćniku Odvjetnički ured Jasna Stupavsky Stella</item>
    </izvorni_sadrzaj>
    <derivirana_varijabla naziv="DomainObject.Predmet.StrankaListFormated_1">
      <item>LJUBICA VUJINOVIĆ  Umag zastupanog po punomoćniku Odvjetnički ured Jasna Stupavsky Stella</item>
      <item>DARIO ŽELIMORSKI  Umag zastupanog po punomoćniku Odvjetnički ured Jasna Stupavsky Stella</item>
    </derivirana_varijabla>
  </DomainObject.Predmet.StrankaListFormated>
  <DomainObject.Predmet.StrankaListFormatedOIB>
    <izvorni_sadrzaj>
      <item>LJUBICA VUJINOVIĆ  Umag, OIB 87777490728 zastupanog po punomoćniku Odvjetnički ured Jasna Stupavsky Stella</item>
      <item>DARIO ŽELIMORSKI  Umag, OIB 99921916762 zastupanog po punomoćniku Odvjetnički ured Jasna Stupavsky Stella</item>
    </izvorni_sadrzaj>
    <derivirana_varijabla naziv="DomainObject.Predmet.StrankaListFormatedOIB_1">
      <item>LJUBICA VUJINOVIĆ  Umag, OIB 87777490728 zastupanog po punomoćniku Odvjetnički ured Jasna Stupavsky Stella</item>
      <item>DARIO ŽELIMORSKI  Umag, OIB 99921916762 zastupanog po punomoćniku Odvjetnički ured Jasna Stupavsky Stella</item>
    </derivirana_varijabla>
  </DomainObject.Predmet.StrankaListFormatedOIB>
  <DomainObject.Predmet.StrankaListFormatedWithAdress>
    <izvorni_sadrzaj>
      <item>LJUBICA VUJINOVIĆ  Umag, Joakin Rakovac 14, 52 470 Umag zastupanog po punomoćniku Odvjetnički ured Jasna Stupavsky Stella</item>
      <item>DARIO ŽELIMORSKI  Umag, Kolodvorska 28, 52 470 Umag zastupanog po punomoćniku Odvjetnički ured Jasna Stupavsky Stella</item>
    </izvorni_sadrzaj>
    <derivirana_varijabla naziv="DomainObject.Predmet.StrankaListFormatedWithAdress_1">
      <item>LJUBICA VUJINOVIĆ  Umag, Joakin Rakovac 14, 52 470 Umag zastupanog po punomoćniku Odvjetnički ured Jasna Stupavsky Stella</item>
      <item>DARIO ŽELIMORSKI  Umag, Kolodvorska 28, 52 470 Umag zastupanog po punomoćniku Odvjetnički ured Jasna Stupavsky Stella</item>
    </derivirana_varijabla>
  </DomainObject.Predmet.StrankaListFormatedWithAdress>
  <DomainObject.Predmet.StrankaListFormatedWithAdressOIB>
    <izvorni_sadrzaj>
      <item>LJUBICA VUJINOVIĆ  Umag, OIB 87777490728, Joakin Rakovac 14, 52 470 Umag zastupanog po punomoćniku Odvjetnički ured Jasna Stupavsky Stella</item>
      <item>DARIO ŽELIMORSKI  Umag, OIB 99921916762, Kolodvorska 28, 52 470 Umag zastupanog po punomoćniku Odvjetnički ured Jasna Stupavsky Stella</item>
    </izvorni_sadrzaj>
    <derivirana_varijabla naziv="DomainObject.Predmet.StrankaListFormatedWithAdressOIB_1">
      <item>LJUBICA VUJINOVIĆ  Umag, OIB 87777490728, Joakin Rakovac 14, 52 470 Umag zastupanog po punomoćniku Odvjetnički ured Jasna Stupavsky Stella</item>
      <item>DARIO ŽELIMORSKI  Umag, OIB 99921916762, Kolodvorska 28, 52 470 Umag zastupanog po punomoćniku Odvjetnički ured Jasna Stupavsky Stella</item>
    </derivirana_varijabla>
  </DomainObject.Predmet.StrankaListFormatedWithAdressOIB>
  <DomainObject.Predmet.StrankaListNazivFormated>
    <izvorni_sadrzaj>
      <item>LJUBICA VUJINOVIĆ  Umag</item>
      <item>DARIO ŽELIMORSKI  Umag</item>
    </izvorni_sadrzaj>
    <derivirana_varijabla naziv="DomainObject.Predmet.StrankaListNazivFormated_1">
      <item>LJUBICA VUJINOVIĆ  Umag</item>
      <item>DARIO ŽELIMORSKI  Umag</item>
    </derivirana_varijabla>
  </DomainObject.Predmet.StrankaListNazivFormated>
  <DomainObject.Predmet.StrankaListNazivFormatedOIB>
    <izvorni_sadrzaj>
      <item>LJUBICA VUJINOVIĆ  Umag, OIB 87777490728</item>
      <item>DARIO ŽELIMORSKI  Umag, OIB 99921916762</item>
    </izvorni_sadrzaj>
    <derivirana_varijabla naziv="DomainObject.Predmet.StrankaListNazivFormatedOIB_1">
      <item>LJUBICA VUJINOVIĆ  Umag, OIB 87777490728</item>
      <item>DARIO ŽELIMORSKI  Umag, OIB 99921916762</item>
    </derivirana_varijabla>
  </DomainObject.Predmet.StrankaListNazivFormatedOIB>
  <DomainObject.Predmet.ProtuStrankaListFormated>
    <izvorni_sadrzaj>
      <item>NERO d.o.o.  Umag</item>
    </izvorni_sadrzaj>
    <derivirana_varijabla naziv="DomainObject.Predmet.ProtuStrankaListFormated_1">
      <item>NERO d.o.o.  Umag</item>
    </derivirana_varijabla>
  </DomainObject.Predmet.ProtuStrankaListFormated>
  <DomainObject.Predmet.ProtuStrankaListFormatedOIB>
    <izvorni_sadrzaj>
      <item>NERO d.o.o.  Umag, OIB 63370821600</item>
    </izvorni_sadrzaj>
    <derivirana_varijabla naziv="DomainObject.Predmet.ProtuStrankaListFormatedOIB_1">
      <item>NERO d.o.o.  Umag, OIB 63370821600</item>
    </derivirana_varijabla>
  </DomainObject.Predmet.ProtuStrankaListFormatedOIB>
  <DomainObject.Predmet.ProtuStrankaListFormatedWithAdress>
    <izvorni_sadrzaj>
      <item>NERO d.o.o.  Umag, Zemljoradnička 17, 52 470 Umag</item>
    </izvorni_sadrzaj>
    <derivirana_varijabla naziv="DomainObject.Predmet.ProtuStrankaListFormatedWithAdress_1">
      <item>NERO d.o.o.  Umag, Zemljoradnička 17, 52 470 Umag</item>
    </derivirana_varijabla>
  </DomainObject.Predmet.ProtuStrankaListFormatedWithAdress>
  <DomainObject.Predmet.ProtuStrankaListFormatedWithAdressOIB>
    <izvorni_sadrzaj>
      <item>NERO d.o.o.  Umag, OIB 63370821600, Zemljoradnička 17, 52 470 Umag</item>
    </izvorni_sadrzaj>
    <derivirana_varijabla naziv="DomainObject.Predmet.ProtuStrankaListFormatedWithAdressOIB_1">
      <item>NERO d.o.o.  Umag, OIB 63370821600, Zemljoradnička 17, 52 470 Umag</item>
    </derivirana_varijabla>
  </DomainObject.Predmet.ProtuStrankaListFormatedWithAdressOIB>
  <DomainObject.Predmet.ProtuStrankaListNazivFormated>
    <izvorni_sadrzaj>
      <item>NERO d.o.o.  Umag</item>
    </izvorni_sadrzaj>
    <derivirana_varijabla naziv="DomainObject.Predmet.ProtuStrankaListNazivFormated_1">
      <item>NERO d.o.o.  Umag</item>
    </derivirana_varijabla>
  </DomainObject.Predmet.ProtuStrankaListNazivFormated>
  <DomainObject.Predmet.ProtuStrankaListNazivFormatedOIB>
    <izvorni_sadrzaj>
      <item>NERO d.o.o.  Umag, OIB 63370821600</item>
    </izvorni_sadrzaj>
    <derivirana_varijabla naziv="DomainObject.Predmet.ProtuStrankaListNazivFormatedOIB_1">
      <item>NERO d.o.o.  Umag, OIB 63370821600</item>
    </derivirana_varijabla>
  </DomainObject.Predmet.ProtuStrankaListNazivFormatedOIB>
  <DomainObject.Predmet.OstaliListFormated>
    <izvorni_sadrzaj>
      <item>Odvjetnički ured Jasna Stupavsky Stella punomoćnik sudionika u postupku LJUBICA VUJINOVIĆ  Umag; DARIO ŽELIMORSKI  Umag</item>
      <item>Marin Nekić</item>
      <item>Damir Majstorović</item>
      <item>Odvjetničko društvo Župić &amp; partneri d.o.o</item>
    </izvorni_sadrzaj>
    <derivirana_varijabla naziv="DomainObject.Predmet.OstaliListFormated_1">
      <item>Odvjetnički ured Jasna Stupavsky Stella punomoćnik sudionika u postupku LJUBICA VUJINOVIĆ  Umag; DARIO ŽELIMORSKI  Umag</item>
      <item>Marin Nekić</item>
      <item>Damir Majstorović</item>
      <item>Odvjetničko društvo Župić &amp; partneri d.o.o</item>
    </derivirana_varijabla>
  </DomainObject.Predmet.OstaliListFormated>
  <DomainObject.Predmet.OstaliListFormatedOIB>
    <izvorni_sadrzaj>
      <item>Odvjetnički ured Jasna Stupavsky Stella, OIB 65368352795 punomoćnik sudionika u postupku LJUBICA VUJINOVIĆ  Umag; DARIO ŽELIMORSKI  Umag</item>
      <item>Marin Nekić</item>
      <item>Damir Majstorović, OIB 49931983367</item>
      <item>Odvjetničko društvo Župić &amp; partneri d.o.o, OIB 42524586447</item>
    </izvorni_sadrzaj>
    <derivirana_varijabla naziv="DomainObject.Predmet.OstaliListFormatedOIB_1">
      <item>Odvjetnički ured Jasna Stupavsky Stella, OIB 65368352795 punomoćnik sudionika u postupku LJUBICA VUJINOVIĆ  Umag; DARIO ŽELIMORSKI  Umag</item>
      <item>Marin Nekić</item>
      <item>Damir Majstorović, OIB 49931983367</item>
      <item>Odvjetničko društvo Župić &amp; partneri d.o.o, OIB 42524586447</item>
    </derivirana_varijabla>
  </DomainObject.Predmet.OstaliListFormatedOIB>
  <DomainObject.Predmet.OstaliListFormatedWithAdress>
    <izvorni_sadrzaj>
      <item>Odvjetnički ured Jasna Stupavsky Stella, Šetalište Vladimira Gortana 38, 52 470 Umag punomoćnik sudionika u postupku LJUBICA VUJINOVIĆ  Umag; DARIO ŽELIMORSKI  Umag</item>
      <item>Marin Nekić, Radini 11, 52470 Umag</item>
      <item>Damir Majstorović, Koparska 37, 52100 Pula</item>
      <item>Odvjetničko društvo Župić &amp; partneri d.o.o, Ulica grada Vukovara 269 f, Zagreb</item>
    </izvorni_sadrzaj>
    <derivirana_varijabla naziv="DomainObject.Predmet.OstaliListFormatedWithAdress_1">
      <item>Odvjetnički ured Jasna Stupavsky Stella, Šetalište Vladimira Gortana 38, 52 470 Umag punomoćnik sudionika u postupku LJUBICA VUJINOVIĆ  Umag; DARIO ŽELIMORSKI  Umag</item>
      <item>Marin Nekić, Radini 11, 52470 Umag</item>
      <item>Damir Majstorović, Koparska 37, 52100 Pula</item>
      <item>Odvjetničko društvo Župić &amp; partneri d.o.o, Ulica grada Vukovara 269 f, Zagreb</item>
    </derivirana_varijabla>
  </DomainObject.Predmet.OstaliListFormatedWithAdress>
  <DomainObject.Predmet.OstaliListFormatedWithAdressOIB>
    <izvorni_sadrzaj>
      <item>Odvjetnički ured Jasna Stupavsky Stella, OIB 65368352795, Šetalište Vladimira Gortana 38, 52 470 Umag punomoćnik sudionika u postupku LJUBICA VUJINOVIĆ  Umag; DARIO ŽELIMORSKI  Umag</item>
      <item>Marin Nekić, Radini 11, 52470 Umag</item>
      <item>Damir Majstorović, OIB 49931983367, Koparska 37, 52100 Pula</item>
      <item>Odvjetničko društvo Župić &amp; partneri d.o.o, OIB 42524586447, Ulica grada Vukovara 269 f, Zagreb</item>
    </izvorni_sadrzaj>
    <derivirana_varijabla naziv="DomainObject.Predmet.OstaliListFormatedWithAdressOIB_1">
      <item>Odvjetnički ured Jasna Stupavsky Stella, OIB 65368352795, Šetalište Vladimira Gortana 38, 52 470 Umag punomoćnik sudionika u postupku LJUBICA VUJINOVIĆ  Umag; DARIO ŽELIMORSKI  Umag</item>
      <item>Marin Nekić, Radini 11, 52470 Umag</item>
      <item>Damir Majstorović, OIB 49931983367, Koparska 37, 52100 Pula</item>
      <item>Odvjetničko društvo Župić &amp; partneri d.o.o, OIB 42524586447, Ulica grada Vukovara 269 f, Zagreb</item>
    </derivirana_varijabla>
  </DomainObject.Predmet.OstaliListFormatedWithAdressOIB>
  <DomainObject.Predmet.OstaliListNazivFormated>
    <izvorni_sadrzaj>
      <item>Odvjetnički ured Jasna Stupavsky Stella</item>
      <item>Marin Nekić</item>
      <item>Damir Majstorović</item>
      <item>Odvjetničko društvo Župić &amp; partneri d.o.o</item>
    </izvorni_sadrzaj>
    <derivirana_varijabla naziv="DomainObject.Predmet.OstaliListNazivFormated_1">
      <item>Odvjetnički ured Jasna Stupavsky Stella</item>
      <item>Marin Nekić</item>
      <item>Damir Majstorović</item>
      <item>Odvjetničko društvo Župić &amp; partneri d.o.o</item>
    </derivirana_varijabla>
  </DomainObject.Predmet.OstaliListNazivFormated>
  <DomainObject.Predmet.OstaliListNazivFormatedOIB>
    <izvorni_sadrzaj>
      <item>Odvjetnički ured Jasna Stupavsky Stella, OIB 65368352795</item>
      <item>Marin Nekić</item>
      <item>Damir Majstorović, OIB 49931983367</item>
      <item>Odvjetničko društvo Župić &amp; partneri d.o.o, OIB 42524586447</item>
    </izvorni_sadrzaj>
    <derivirana_varijabla naziv="DomainObject.Predmet.OstaliListNazivFormatedOIB_1">
      <item>Odvjetnički ured Jasna Stupavsky Stella, OIB 65368352795</item>
      <item>Marin Nekić</item>
      <item>Damir Majstorović, OIB 49931983367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>St-23/2014-42</izvorni_sadrzaj>
    <derivirana_varijabla naziv="DomainObject.PoslovniBrojDokumenta_1">St-23/2014-42</derivirana_varijabla>
  </DomainObject.PoslovniBrojDokumenta>
  <DomainObject.Predmet.StrankaIDrugi>
    <izvorni_sadrzaj>LJUBICA VUJINOVIĆ  Umag i dr.</izvorni_sadrzaj>
    <derivirana_varijabla naziv="DomainObject.Predmet.StrankaIDrugi_1">LJUBICA VUJINOVIĆ  Umag i dr.</derivirana_varijabla>
  </DomainObject.Predmet.StrankaIDrugi>
  <DomainObject.Predmet.ProtustrankaIDrugi>
    <izvorni_sadrzaj>NERO d.o.o.  Umag</izvorni_sadrzaj>
    <derivirana_varijabla naziv="DomainObject.Predmet.ProtustrankaIDrugi_1">NERO d.o.o.  Umag</derivirana_varijabla>
  </DomainObject.Predmet.ProtustrankaIDrugi>
  <DomainObject.Predmet.StrankaIDrugiAdressOIB>
    <izvorni_sadrzaj>LJUBICA VUJINOVIĆ  Umag, OIB 87777490728, Joakin Rakovac 14, 52 470 Umag i dr.</izvorni_sadrzaj>
    <derivirana_varijabla naziv="DomainObject.Predmet.StrankaIDrugiAdressOIB_1">LJUBICA VUJINOVIĆ  Umag, OIB 87777490728, Joakin Rakovac 14, 52 470 Umag i dr.</derivirana_varijabla>
  </DomainObject.Predmet.StrankaIDrugiAdressOIB>
  <DomainObject.Predmet.ProtustrankaIDrugiAdressOIB>
    <izvorni_sadrzaj>NERO d.o.o.  Umag, OIB 63370821600, Zemljoradnička 17, 52 470 Umag</izvorni_sadrzaj>
    <derivirana_varijabla naziv="DomainObject.Predmet.ProtustrankaIDrugiAdressOIB_1">NERO d.o.o.  Umag, OIB 63370821600, Zemljoradnička 17,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VUJINOVIĆ  Umag</item>
      <item>DARIO ŽELIMORSKI  Umag</item>
      <item>NERO d.o.o.  Umag</item>
      <item>Odvjetnički ured Jasna Stupavsky Stella</item>
      <item>Marin Nekić</item>
      <item>Damir Majstorović</item>
      <item>Odvjetničko društvo Župić &amp; partneri d.o.o</item>
    </izvorni_sadrzaj>
    <derivirana_varijabla naziv="DomainObject.Predmet.SudioniciListNaziv_1">
      <item>LJUBICA VUJINOVIĆ  Umag</item>
      <item>DARIO ŽELIMORSKI  Umag</item>
      <item>NERO d.o.o.  Umag</item>
      <item>Odvjetnički ured Jasna Stupavsky Stella</item>
      <item>Marin Nekić</item>
      <item>Damir Majstorović</item>
      <item>Odvjetničko društvo Župić &amp; partneri d.o.o</item>
    </derivirana_varijabla>
  </DomainObject.Predmet.SudioniciListNaziv>
  <DomainObject.Predmet.SudioniciListAdressOIB>
    <izvorni_sadrzaj>
      <item>LJUBICA VUJINOVIĆ  Umag, OIB 87777490728, Joakin Rakovac 14,52 470 Umag</item>
      <item>DARIO ŽELIMORSKI  Umag, OIB 99921916762, Kolodvorska 28,52 470 Umag</item>
      <item>NERO d.o.o.  Umag, OIB 63370821600, Zemljoradnička 17,52 470 Umag</item>
      <item>Odvjetnički ured Jasna Stupavsky Stella, OIB 65368352795, Šetalište Vladimira Gortana 38,52 470 Umag</item>
      <item>Marin Nekić, Radini 11,52470 Umag</item>
      <item>Damir Majstorović, OIB 49931983367, Koparska 37,52100 Pula</item>
      <item>Odvjetničko društvo Župić &amp; partneri d.o.o, OIB 42524586447, Ulica grada Vukovara 269 f,Zagreb</item>
    </izvorni_sadrzaj>
    <derivirana_varijabla naziv="DomainObject.Predmet.SudioniciListAdressOIB_1">
      <item>LJUBICA VUJINOVIĆ  Umag, OIB 87777490728, Joakin Rakovac 14,52 470 Umag</item>
      <item>DARIO ŽELIMORSKI  Umag, OIB 99921916762, Kolodvorska 28,52 470 Umag</item>
      <item>NERO d.o.o.  Umag, OIB 63370821600, Zemljoradnička 17,52 470 Umag</item>
      <item>Odvjetnički ured Jasna Stupavsky Stella, OIB 65368352795, Šetalište Vladimira Gortana 38,52 470 Umag</item>
      <item>Marin Nekić, Radini 11,52470 Umag</item>
      <item>Damir Majstorović, OIB 49931983367, Koparska 37,52100 Pula</item>
      <item>Odvjetničko društvo Župić &amp; partneri d.o.o, OIB 42524586447, Ulica grada Vukovara 269 f,Zagreb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87777490728</item>
      <item>, OIB 99921916762</item>
      <item>, OIB 63370821600</item>
      <item>, OIB 65368352795</item>
      <item>, OIB null</item>
      <item>, OIB 49931983367</item>
      <item>, OIB 42524586447</item>
    </izvorni_sadrzaj>
    <derivirana_varijabla naziv="DomainObject.Predmet.SudioniciListNazivOIB_1">
      <item>, OIB 87777490728</item>
      <item>, OIB 99921916762</item>
      <item>, OIB 63370821600</item>
      <item>, OIB 65368352795</item>
      <item>, OIB null</item>
      <item>, OIB 49931983367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467</properties:Words>
  <properties:Characters>2471</properties:Characters>
  <properties:Lines>75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2015-10-01T12:15:00Z</dcterms:created>
  <dc:creator>M San Grupa</dc:creator>
  <cp:lastModifiedBy>Dajana Jurković</cp:lastModifiedBy>
  <cp:lastPrinted>2015-02-20T07:31:00Z</cp:lastPrinted>
  <dcterms:modified xmlns:xsi="http://www.w3.org/2001/XMLSchema-instance" xsi:type="dcterms:W3CDTF">2015-10-02T09:05:00Z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St-23/2014-42 / Odluka - Rješenje o naknadi troškova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