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30e7" w14:paraId="b0430e7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537581">
        <w:t>2556/18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537581" w:rsidP="00537581" w:rsidR="0092635C" w:rsidRPr="0059527F">
      <w:pPr>
        <w:ind w:firstLine="720"/>
        <w:jc w:val="both"/>
        <w:rPr>
          <w:rFonts w:hAnsi="Times New Roman" w:ascii="Times New Roman"/>
        </w:rPr>
      </w:pPr>
      <w:r w:rsidRPr="009A18F7">
        <w:rPr>
          <w:rFonts w:hAnsi="Times New Roman" w:ascii="Times New Roman"/>
        </w:rPr>
        <w:t>Trgovački sud u Zagrebu po sucu pojedincu Vesni Sremac Šoštar kao stečajnom sucu po prijedlogu predlagatelja Financijska agencija, za otvaranje stečajnog postupka nad dužnikom ŽIR – vir j.d.o.o., za usluge, Kuče, Miroslava Krleže 7, OIB: 47475825481</w:t>
      </w:r>
      <w:r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92635C">
        <w:rPr>
          <w:rFonts w:hAnsi="Times New Roman" w:ascii="Times New Roman"/>
        </w:rPr>
        <w:t>08.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537581" w:rsidRPr="009A18F7">
        <w:t>ŽIR – vir j.d.o.o., za usluge, Kuče, Miroslava Krleže 7, OIB: 47475825481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537581">
        <w:t>556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E53D3D" w:rsidR="009D1A3E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9D1A3E">
        <w:t>,v.r.</w:t>
      </w:r>
    </w:p>
    <w:p w:rsidRDefault="009D1A3E" w:rsidP="00D338FD" w:rsidR="009D1A3E">
      <w:pPr>
        <w:pStyle w:val="Uvuenotijeloteksta"/>
        <w:ind w:firstLine="141" w:left="1983"/>
        <w:jc w:val="right"/>
      </w:pPr>
      <w:r>
        <w:t>Za točnost otpravka</w:t>
      </w:r>
    </w:p>
    <w:p w:rsidRDefault="009D1A3E" w:rsidP="0091680F" w:rsidR="005F46DC" w:rsidRPr="00265ACA">
      <w:pPr>
        <w:pStyle w:val="Uvuenotijeloteksta"/>
        <w:ind w:firstLine="141" w:left="1983"/>
        <w:jc w:val="right"/>
      </w:pPr>
      <w:r>
        <w:t xml:space="preserve">Matea Bizjak 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353F" w:rsidP="009D1A3E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9D1A3E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537581">
      <w:rPr>
        <w:rFonts w:hAnsi="Times New Roman" w:ascii="Times New Roman"/>
      </w:rPr>
      <w:t>2556/</w:t>
    </w:r>
    <w:r w:rsidR="00DE675E">
      <w:rPr>
        <w:rFonts w:hAnsi="Times New Roman" w:ascii="Times New Roman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67EB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581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D1A3E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3247"/>
    <w:rsid w:val="00CC674D"/>
    <w:rsid w:val="00CD43E1"/>
    <w:rsid w:val="00CF12C1"/>
    <w:rsid w:val="00CF7112"/>
    <w:rsid w:val="00CF7AB9"/>
    <w:rsid w:val="00D00C07"/>
    <w:rsid w:val="00D066BD"/>
    <w:rsid w:val="00D14B6C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St-2556/2018</izvorni_sadrzaj>
    <derivirana_varijabla naziv="DomainObject.Predmet.OznakaBroj_1">St-2556/2018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ŽIR - vir j.d.o.o. za usluge zastupanog po punomoćniku Tonka Hrnjak</izvorni_sadrzaj>
    <derivirana_varijabla naziv="DomainObject.Predmet.ProtustrankaFormated_1">  ŽIR - vir j.d.o.o. za usluge zastupanog po punomoćniku Tonka Hrnjak</derivirana_varijabla>
  </DomainObject.Predmet.ProtustrankaFormated>
  <DomainObject.Predmet.ProtustrankaFormatedOIB>
    <izvorni_sadrzaj>  ŽIR - vir j.d.o.o. za usluge, OIB 47475825481 zastupanog po punomoćniku Tonka Hrnjak</izvorni_sadrzaj>
    <derivirana_varijabla naziv="DomainObject.Predmet.ProtustrankaFormatedOIB_1">  ŽIR - vir j.d.o.o. za usluge, OIB 47475825481 zastupanog po punomoćniku Tonka Hrnjak</derivirana_varijabla>
  </DomainObject.Predmet.ProtustrankaFormatedOIB>
  <DomainObject.Predmet.ProtustrankaFormatedWithAdress>
    <izvorni_sadrzaj> ŽIR - vir j.d.o.o. za usluge, Miroslava Krleže 7, 10410 Kuče zastupanog po punomoćniku Tonka Hrnjak</izvorni_sadrzaj>
    <derivirana_varijabla naziv="DomainObject.Predmet.ProtustrankaFormatedWithAdress_1"> ŽIR - vir j.d.o.o. za usluge, Miroslava Krleže 7, 10410 Kuče zastupanog po punomoćniku Tonka Hrnjak</derivirana_varijabla>
  </DomainObject.Predmet.ProtustrankaFormatedWithAdress>
  <DomainObject.Predmet.ProtustrankaFormatedWithAdressOIB>
    <izvorni_sadrzaj> ŽIR - vir j.d.o.o. za usluge, OIB 47475825481, Miroslava Krleže 7, 10410 Kuče zastupanog po punomoćniku Tonka Hrnjak</izvorni_sadrzaj>
    <derivirana_varijabla naziv="DomainObject.Predmet.ProtustrankaFormatedWithAdressOIB_1"> ŽIR - vir j.d.o.o. za usluge, OIB 47475825481, Miroslava Krleže 7, 10410 Kuče zastupanog po punomoćniku Tonka Hrnjak</derivirana_varijabla>
  </DomainObject.Predmet.ProtustrankaFormatedWithAdressOIB>
  <DomainObject.Predmet.ProtustrankaWithAdress>
    <izvorni_sadrzaj>ŽIR - vir j.d.o.o. za usluge Miroslava Krleže 7, 10410 Kuče</izvorni_sadrzaj>
    <derivirana_varijabla naziv="DomainObject.Predmet.ProtustrankaWithAdress_1">ŽIR - vir j.d.o.o. za usluge Miroslava Krleže 7, 10410 Kuče</derivirana_varijabla>
  </DomainObject.Predmet.ProtustrankaWithAdress>
  <DomainObject.Predmet.ProtustrankaWithAdressOIB>
    <izvorni_sadrzaj>ŽIR - vir j.d.o.o. za usluge, OIB 47475825481, Miroslava Krleže 7, 10410 Kuče</izvorni_sadrzaj>
    <derivirana_varijabla naziv="DomainObject.Predmet.ProtustrankaWithAdressOIB_1">ŽIR - vir j.d.o.o. za usluge, OIB 47475825481, Miroslava Krleže 7, 10410 Kuče</derivirana_varijabla>
  </DomainObject.Predmet.ProtustrankaWithAdressOIB>
  <DomainObject.Predmet.ProtustrankaNazivFormated>
    <izvorni_sadrzaj>ŽIR - vir j.d.o.o. za usluge</izvorni_sadrzaj>
    <derivirana_varijabla naziv="DomainObject.Predmet.ProtustrankaNazivFormated_1">ŽIR - vir j.d.o.o. za usluge</derivirana_varijabla>
  </DomainObject.Predmet.ProtustrankaNazivFormated>
  <DomainObject.Predmet.ProtustrankaNazivFormatedOIB>
    <izvorni_sadrzaj>ŽIR - vir j.d.o.o. za usluge, OIB 47475825481</izvorni_sadrzaj>
    <derivirana_varijabla naziv="DomainObject.Predmet.ProtustrankaNazivFormatedOIB_1">ŽIR - vir j.d.o.o. za usluge, OIB 47475825481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ŽIR - vir j.d.o.o. za usluge zastupanog po punomoćniku Tonka Hrnjak</item>
    </izvorni_sadrzaj>
    <derivirana_varijabla naziv="DomainObject.Predmet.ProtuStrankaListFormated_1">
      <item>ŽIR - vir j.d.o.o. za usluge zastupanog po punomoćniku Tonka Hrnjak</item>
    </derivirana_varijabla>
  </DomainObject.Predmet.ProtuStrankaListFormated>
  <DomainObject.Predmet.ProtuStrankaListFormatedOIB>
    <izvorni_sadrzaj>
      <item>ŽIR - vir j.d.o.o. za usluge, OIB 47475825481 zastupanog po punomoćniku Tonka Hrnjak</item>
    </izvorni_sadrzaj>
    <derivirana_varijabla naziv="DomainObject.Predmet.ProtuStrankaListFormatedOIB_1">
      <item>ŽIR - vir j.d.o.o. za usluge, OIB 47475825481 zastupanog po punomoćniku Tonka Hrnjak</item>
    </derivirana_varijabla>
  </DomainObject.Predmet.ProtuStrankaListFormatedOIB>
  <DomainObject.Predmet.ProtuStrankaListFormatedWithAdress>
    <izvorni_sadrzaj>
      <item>ŽIR - vir j.d.o.o. za usluge, Miroslava Krleže 7, 10410 Kuče zastupanog po punomoćniku Tonka Hrnjak</item>
    </izvorni_sadrzaj>
    <derivirana_varijabla naziv="DomainObject.Predmet.ProtuStrankaListFormatedWithAdress_1">
      <item>ŽIR - vir j.d.o.o. za usluge, Miroslava Krleže 7, 10410 Kuče zastupanog po punomoćniku Tonka Hrnjak</item>
    </derivirana_varijabla>
  </DomainObject.Predmet.ProtuStrankaListFormatedWithAdress>
  <DomainObject.Predmet.ProtuStrankaListFormatedWithAdressOIB>
    <izvorni_sadrzaj>
      <item>ŽIR - vir j.d.o.o. za usluge, OIB 47475825481, Miroslava Krleže 7, 10410 Kuče zastupanog po punomoćniku Tonka Hrnjak</item>
    </izvorni_sadrzaj>
    <derivirana_varijabla naziv="DomainObject.Predmet.ProtuStrankaListFormatedWithAdressOIB_1">
      <item>ŽIR - vir j.d.o.o. za usluge, OIB 47475825481, Miroslava Krleže 7, 10410 Kuče zastupanog po punomoćniku Tonka Hrnjak</item>
    </derivirana_varijabla>
  </DomainObject.Predmet.ProtuStrankaListFormatedWithAdressOIB>
  <DomainObject.Predmet.ProtuStrankaListNazivFormated>
    <izvorni_sadrzaj>
      <item>ŽIR - vir j.d.o.o. za usluge</item>
    </izvorni_sadrzaj>
    <derivirana_varijabla naziv="DomainObject.Predmet.ProtuStrankaListNazivFormated_1">
      <item>ŽIR - vir j.d.o.o. za usluge</item>
    </derivirana_varijabla>
  </DomainObject.Predmet.ProtuStrankaListNazivFormated>
  <DomainObject.Predmet.ProtuStrankaListNazivFormatedOIB>
    <izvorni_sadrzaj>
      <item>ŽIR - vir j.d.o.o. za usluge, OIB 47475825481</item>
    </izvorni_sadrzaj>
    <derivirana_varijabla naziv="DomainObject.Predmet.ProtuStrankaListNazivFormatedOIB_1">
      <item>ŽIR - vir j.d.o.o. za usluge, OIB 47475825481</item>
    </derivirana_varijabla>
  </DomainObject.Predmet.ProtuStrankaListNazivFormatedOIB>
  <DomainObject.Predmet.OstaliListFormated>
    <izvorni_sadrzaj>
      <item>Tonka Hrnjak punomoćnica sudionika u postupku ŽIR - vir j.d.o.o. za usluge</item>
    </izvorni_sadrzaj>
    <derivirana_varijabla naziv="DomainObject.Predmet.OstaliListFormated_1">
      <item>Tonka Hrnjak punomoćnica sudionika u postupku ŽIR - vir j.d.o.o. za usluge</item>
    </derivirana_varijabla>
  </DomainObject.Predmet.OstaliListFormated>
  <DomainObject.Predmet.OstaliListFormatedOIB>
    <izvorni_sadrzaj>
      <item>Tonka Hrnjak, OIB 30624931102 punomoćnica sudionika u postupku ŽIR - vir j.d.o.o. za usluge</item>
    </izvorni_sadrzaj>
    <derivirana_varijabla naziv="DomainObject.Predmet.OstaliListFormatedOIB_1">
      <item>Tonka Hrnjak, OIB 30624931102 punomoćnica sudionika u postupku ŽIR - vir j.d.o.o. za usluge</item>
    </derivirana_varijabla>
  </DomainObject.Predmet.OstaliListFormatedOIB>
  <DomainObject.Predmet.OstaliListFormatedWithAdress>
    <izvorni_sadrzaj>
      <item>Tonka Hrnjak, Miroslava Krleže 7, 10410 Kuče punomoćnica sudionika u postupku ŽIR - vir j.d.o.o. za usluge</item>
    </izvorni_sadrzaj>
    <derivirana_varijabla naziv="DomainObject.Predmet.OstaliListFormatedWithAdress_1">
      <item>Tonka Hrnjak, Miroslava Krleže 7, 10410 Kuče punomoćnica sudionika u postupku ŽIR - vir j.d.o.o. za usluge</item>
    </derivirana_varijabla>
  </DomainObject.Predmet.OstaliListFormatedWithAdress>
  <DomainObject.Predmet.OstaliListFormatedWithAdressOIB>
    <izvorni_sadrzaj>
      <item>Tonka Hrnjak, OIB 30624931102, Miroslava Krleže 7, 10410 Kuče punomoćnica sudionika u postupku ŽIR - vir j.d.o.o. za usluge</item>
    </izvorni_sadrzaj>
    <derivirana_varijabla naziv="DomainObject.Predmet.OstaliListFormatedWithAdressOIB_1">
      <item>Tonka Hrnjak, OIB 30624931102, Miroslava Krleže 7, 10410 Kuče punomoćnica sudionika u postupku ŽIR - vir j.d.o.o. za usluge</item>
    </derivirana_varijabla>
  </DomainObject.Predmet.OstaliListFormatedWithAdressOIB>
  <DomainObject.Predmet.OstaliListNazivFormated>
    <izvorni_sadrzaj>
      <item>Tonka Hrnjak</item>
    </izvorni_sadrzaj>
    <derivirana_varijabla naziv="DomainObject.Predmet.OstaliListNazivFormated_1">
      <item>Tonka Hrnjak</item>
    </derivirana_varijabla>
  </DomainObject.Predmet.OstaliListNazivFormated>
  <DomainObject.Predmet.OstaliListNazivFormatedOIB>
    <izvorni_sadrzaj>
      <item>Tonka Hrnjak, OIB 30624931102</item>
    </izvorni_sadrzaj>
    <derivirana_varijabla naziv="DomainObject.Predmet.OstaliListNazivFormatedOIB_1">
      <item>Tonka Hrnjak, OIB 30624931102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ŽIR - vir j.d.o.o. za usluge</izvorni_sadrzaj>
    <derivirana_varijabla naziv="DomainObject.Predmet.ProtustrankaIDrugi_1">ŽIR - vir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ŽIR - vir j.d.o.o. za usluge, OIB 47475825481, Miroslava Krleže 7, 10410 Kuče</izvorni_sadrzaj>
    <derivirana_varijabla naziv="DomainObject.Predmet.ProtustrankaIDrugiAdressOIB_1">ŽIR - vir j.d.o.o. za usluge, OIB 47475825481, Miroslava Krleže 7,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ŽIR - vir j.d.o.o. za usluge</item>
      <item>Tonka Hrnjak</item>
    </izvorni_sadrzaj>
    <derivirana_varijabla naziv="DomainObject.Predmet.SudioniciListNaziv_1">
      <item>FINA Regionalni centar Zagreb</item>
      <item>ŽIR - vir j.d.o.o. za usluge</item>
      <item>Tonka Hrnjak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ŽIR - vir j.d.o.o. za usluge, OIB 47475825481, Miroslava Krleže 7,10410 Kuče</item>
      <item>Tonka Hrnjak, OIB 30624931102, Miroslava Krleže 7,10410 Kuče</item>
    </izvorni_sadrzaj>
    <derivirana_varijabla naziv="DomainObject.Predmet.SudioniciListAdressOIB_1">
      <item>FINA Regionalni centar Zagreb, OIB 85821130368, Trg svibanjskih žrtava 1995. 1,10000 Zagreb</item>
      <item>ŽIR - vir j.d.o.o. za usluge, OIB 47475825481, Miroslava Krleže 7,10410 Kuče</item>
      <item>Tonka Hrnjak, OIB 30624931102, Miroslava Krleže 7,10410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47475825481</item>
      <item>, OIB 30624931102</item>
    </izvorni_sadrzaj>
    <derivirana_varijabla naziv="DomainObject.Predmet.SudioniciListNazivOIB_1">
      <item>, OIB 85821130368</item>
      <item>, OIB 47475825481</item>
      <item>, OIB 30624931102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00F73-56A2-424A-955A-C1FA653DE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1795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2019-01-08T12:15:00Z</dcterms:created>
  <dc:creator>Vesna Fundurulić Perišin</dc:creator>
  <cp:lastModifiedBy>Matea Bizjak</cp:lastModifiedBy>
  <cp:lastPrinted>2019-01-08T12:16:00Z</cp:lastPrinted>
  <dcterms:modified xmlns:xsi="http://www.w3.org/2001/XMLSchema-instance" xsi:type="dcterms:W3CDTF">2019-01-08T12:16:00Z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(St-2556-18-poziv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