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ad26" w14:paraId="c43ad26" w:rsidRDefault="00AA18D1" w:rsidP="00AA18D1" w:rsidR="00AA18D1" w:rsidRPr="00E0406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18D1" w:rsidP="00AA18D1" w:rsidR="00AA18D1" w:rsidRPr="00E0406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E04067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AA18D1" w:rsidP="00AA18D1" w:rsidR="00AA18D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E04067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AA18D1" w:rsidP="00AA18D1" w:rsidR="00AA18D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A18D1" w:rsidP="00AA18D1" w:rsidR="00AA18D1" w:rsidRPr="00E04067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AA18D1" w:rsidP="00AA18D1" w:rsidR="00AA18D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A18D1" w:rsidP="00AA18D1" w:rsidR="00AA18D1" w:rsidRPr="005D578C">
      <w:pPr>
        <w:jc w:val="center"/>
        <w:rPr>
          <w:rFonts w:cs="Times New Roman" w:eastAsia="Times New Roman"/>
          <w:szCs w:val="24"/>
        </w:rPr>
      </w:pPr>
    </w:p>
    <w:p w:rsidRDefault="00AA18D1" w:rsidP="00AA18D1" w:rsidR="00AA18D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A18D1" w:rsidP="00AA18D1" w:rsidR="00AA18D1" w:rsidRPr="005D578C">
      <w:pPr>
        <w:rPr>
          <w:rFonts w:cs="Times New Roman" w:eastAsia="Times New Roman"/>
          <w:szCs w:val="24"/>
        </w:rPr>
      </w:pPr>
    </w:p>
    <w:p w:rsidRDefault="00AA18D1" w:rsidP="00AA18D1" w:rsidR="00AA18D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ARION d. o. o. Pula, Pješčana uvala III ogranak 3, OIB 27035380460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130007709,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17. ožujka 2016.</w:t>
      </w:r>
    </w:p>
    <w:p w:rsidRDefault="00AA18D1" w:rsidP="00AA18D1" w:rsidR="00AA18D1" w:rsidRPr="005D578C">
      <w:pPr>
        <w:rPr>
          <w:rFonts w:cs="Times New Roman" w:eastAsia="Times New Roman"/>
          <w:szCs w:val="24"/>
        </w:rPr>
      </w:pPr>
    </w:p>
    <w:p w:rsidRDefault="00AA18D1" w:rsidP="00AA18D1" w:rsidR="00AA18D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A18D1" w:rsidP="00AA18D1" w:rsidR="00AA18D1" w:rsidRPr="005D578C">
      <w:pPr>
        <w:rPr>
          <w:rFonts w:cs="Times New Roman" w:eastAsia="Times New Roman"/>
          <w:szCs w:val="24"/>
        </w:rPr>
      </w:pPr>
    </w:p>
    <w:p w:rsidRDefault="00AA18D1" w:rsidP="00AA18D1" w:rsidR="00AA18D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ARION d. o. o. Pula, Pješčana uvala III ogranak 3, OIB 27035380460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130007709,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17.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AA18D1" w:rsidP="00AA18D1" w:rsidR="00AA18D1" w:rsidRPr="005D578C">
      <w:pPr>
        <w:rPr>
          <w:rFonts w:cs="Times New Roman" w:eastAsia="Times New Roman"/>
          <w:szCs w:val="24"/>
        </w:rPr>
      </w:pPr>
    </w:p>
    <w:p w:rsidRDefault="00AA18D1" w:rsidP="00AA18D1" w:rsidR="00AA18D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AA18D1" w:rsidP="00AA18D1" w:rsidR="00AA18D1">
      <w:pPr>
        <w:rPr>
          <w:rFonts w:cs="Times New Roman" w:eastAsia="Times New Roman"/>
          <w:szCs w:val="20"/>
        </w:rPr>
      </w:pPr>
    </w:p>
    <w:p w:rsidRDefault="00AA18D1" w:rsidP="00AA18D1" w:rsidR="00AA18D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ARION d. o. o. Pula, Pješčana uvala III ogranak 3, OIB 27035380460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130007709.</w:t>
      </w:r>
    </w:p>
    <w:p w:rsidRDefault="00AA18D1" w:rsidP="00AA18D1" w:rsidR="00AA18D1">
      <w:pPr>
        <w:ind w:firstLine="709"/>
        <w:rPr>
          <w:rFonts w:cs="Times New Roman" w:eastAsia="Times New Roman"/>
          <w:szCs w:val="24"/>
        </w:rPr>
      </w:pPr>
    </w:p>
    <w:p w:rsidRDefault="00AA18D1" w:rsidP="00AA18D1" w:rsidR="00AA18D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ARION d. o. o. Pula, Pješčana uvala III ogranak 3, OIB 27035380460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130007709.</w:t>
      </w:r>
    </w:p>
    <w:p w:rsidRDefault="00AA18D1" w:rsidP="00AA18D1" w:rsidR="00AA18D1">
      <w:pPr>
        <w:rPr>
          <w:rFonts w:cs="Times New Roman" w:eastAsia="Times New Roman"/>
          <w:szCs w:val="24"/>
        </w:rPr>
      </w:pPr>
    </w:p>
    <w:p w:rsidRDefault="00AA18D1" w:rsidP="00AA18D1" w:rsidR="00AA18D1" w:rsidRPr="005D578C">
      <w:pPr>
        <w:rPr>
          <w:rFonts w:cs="Times New Roman" w:eastAsia="Times New Roman"/>
          <w:szCs w:val="24"/>
        </w:rPr>
      </w:pPr>
    </w:p>
    <w:p w:rsidRDefault="00AA18D1" w:rsidP="00AA18D1" w:rsidR="00AA18D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A18D1" w:rsidP="00AA18D1" w:rsidR="00AA18D1">
      <w:pPr>
        <w:ind w:firstLine="708"/>
        <w:rPr>
          <w:rFonts w:cs="Times New Roman" w:eastAsia="Times New Roman"/>
          <w:szCs w:val="24"/>
        </w:rPr>
      </w:pPr>
    </w:p>
    <w:p w:rsidRDefault="00AA18D1" w:rsidP="00AA18D1" w:rsidR="00AA18D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ARION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St-921/2015-3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A18D1" w:rsidP="00AA18D1" w:rsidR="00AA18D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A18D1" w:rsidP="00AA18D1" w:rsidR="00AA18D1" w:rsidRPr="005D578C">
      <w:pPr>
        <w:rPr>
          <w:rFonts w:cs="Times New Roman" w:eastAsia="Times New Roman"/>
          <w:szCs w:val="24"/>
        </w:rPr>
      </w:pPr>
    </w:p>
    <w:p w:rsidRDefault="00AA18D1" w:rsidP="00AA18D1" w:rsidR="00AA18D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17.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A18D1" w:rsidP="00AA18D1" w:rsidR="00AA18D1">
      <w:pPr>
        <w:rPr>
          <w:rFonts w:cs="Times New Roman" w:eastAsia="Times New Roman"/>
          <w:szCs w:val="24"/>
        </w:rPr>
      </w:pPr>
    </w:p>
    <w:p w:rsidRDefault="00E04067" w:rsidP="00AA18D1" w:rsidR="00AA18D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A18D1" w:rsidP="00AA18D1" w:rsidR="00AA18D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AA18D1" w:rsidP="00AA18D1" w:rsidR="00AA18D1">
      <w:pPr>
        <w:jc w:val="left"/>
        <w:rPr>
          <w:rFonts w:cs="Times New Roman" w:eastAsia="Times New Roman"/>
          <w:szCs w:val="24"/>
        </w:rPr>
      </w:pPr>
    </w:p>
    <w:p w:rsidRDefault="00AA18D1" w:rsidP="00AA18D1" w:rsidR="00AA18D1" w:rsidRPr="005D578C">
      <w:pPr>
        <w:jc w:val="left"/>
        <w:rPr>
          <w:rFonts w:cs="Times New Roman" w:eastAsia="Times New Roman"/>
          <w:szCs w:val="24"/>
        </w:rPr>
      </w:pPr>
    </w:p>
    <w:p w:rsidRDefault="00AA18D1" w:rsidP="00AA18D1" w:rsidR="00AA18D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A18D1" w:rsidP="00AA18D1" w:rsidR="00AA18D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AA18D1" w:rsidP="00AA18D1" w:rsidR="00AA18D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A18D1" w:rsidP="00AA18D1" w:rsidR="00AA18D1">
      <w:pPr>
        <w:rPr>
          <w:rFonts w:cs="Times New Roman" w:eastAsia="Times New Roman"/>
          <w:szCs w:val="24"/>
        </w:rPr>
      </w:pPr>
    </w:p>
    <w:p w:rsidRDefault="00AA18D1" w:rsidP="00AA18D1" w:rsidR="00AA18D1" w:rsidRPr="005D578C">
      <w:pPr>
        <w:rPr>
          <w:rFonts w:cs="Times New Roman" w:eastAsia="Times New Roman"/>
          <w:szCs w:val="24"/>
        </w:rPr>
      </w:pPr>
    </w:p>
    <w:p w:rsidRDefault="00AA18D1" w:rsidP="00AA18D1" w:rsidR="00AA18D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A18D1" w:rsidP="00AA18D1" w:rsidR="00AA18D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A18D1" w:rsidP="00AA18D1" w:rsidR="00AA18D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ARION d. o. o. Pula, Pješčana uvala III ogranak 3,</w:t>
      </w:r>
    </w:p>
    <w:p w:rsidRDefault="00AA18D1" w:rsidP="00AA18D1" w:rsidR="00AA18D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Alexander Koptin, Nizozemska, 2931 RE Krimpen aan de Lek, Kakebeen 14,  </w:t>
      </w:r>
    </w:p>
    <w:p w:rsidRDefault="00AA18D1" w:rsidP="00AA18D1" w:rsidR="00AA18D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AA18D1" w:rsidP="00AA18D1" w:rsidR="00AA18D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A18D1" w:rsidP="00AA18D1" w:rsidR="00AA18D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AA18D1" w:rsidP="00AA18D1" w:rsidR="00AA18D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A18D1" w:rsidP="00AA18D1" w:rsidR="00AA18D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A18D1" w:rsidP="00AA18D1" w:rsidR="00AA18D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A18D1" w:rsidP="00AA18D1" w:rsidR="00AA18D1"/>
    <w:p w:rsidRDefault="00AA18D1" w:rsidP="00AA18D1" w:rsidR="00AA18D1"/>
    <w:p w:rsidRDefault="00AA18D1" w:rsidP="00AA18D1" w:rsidR="00AA18D1"/>
    <w:p w:rsidRDefault="00252971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8D1" w:rsidP="00AA18D1" w:rsidR="00AA18D1">
      <w:r>
        <w:separator/>
      </w:r>
    </w:p>
  </w:endnote>
  <w:endnote w:id="0" w:type="continuationSeparator">
    <w:p w:rsidRDefault="00AA18D1" w:rsidP="00AA18D1" w:rsidR="00AA1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8D1" w:rsidP="00AA18D1" w:rsidR="00AA18D1">
      <w:r>
        <w:separator/>
      </w:r>
    </w:p>
  </w:footnote>
  <w:footnote w:id="0" w:type="continuationSeparator">
    <w:p w:rsidRDefault="00AA18D1" w:rsidP="00AA18D1" w:rsidR="00AA18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8D1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5297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St-921/2015-5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8D1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8 St-921/2015-5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056D"/>
    <w:rsid w:val="00252971"/>
    <w:rsid w:val="0075528E"/>
    <w:rsid w:val="0079403F"/>
    <w:rsid w:val="00AA18D1"/>
    <w:rsid w:val="00C7056D"/>
    <w:rsid w:val="00E0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18D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18D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A18D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18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18D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18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18D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2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97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5297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529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529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18D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18D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A18D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18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18D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18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18D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2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97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5297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529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529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St-921/2015</izvorni_sadrzaj>
    <derivirana_varijabla naziv="DomainObject.Predmet.OznakaBroj_1">St-921/2015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ARION d.o.o. PULA</izvorni_sadrzaj>
    <derivirana_varijabla naziv="DomainObject.Predmet.ProtustrankaFormated_1">  ARION d.o.o. PULA</derivirana_varijabla>
  </DomainObject.Predmet.ProtustrankaFormated>
  <DomainObject.Predmet.ProtustrankaFormatedOIB>
    <izvorni_sadrzaj>  ARION d.o.o. PULA, OIB 27035380460</izvorni_sadrzaj>
    <derivirana_varijabla naziv="DomainObject.Predmet.ProtustrankaFormatedOIB_1">  ARION d.o.o. PULA, OIB 27035380460</derivirana_varijabla>
  </DomainObject.Predmet.ProtustrankaFormatedOIB>
  <DomainObject.Predmet.ProtustrankaFormatedWithAdress>
    <izvorni_sadrzaj> ARION d.o.o. PULA, Pješčana uvala III ogranak 3, 52100 Pula</izvorni_sadrzaj>
    <derivirana_varijabla naziv="DomainObject.Predmet.ProtustrankaFormatedWithAdress_1"> ARION d.o.o. PULA, Pješčana uvala III ogranak 3, 52100 Pula</derivirana_varijabla>
  </DomainObject.Predmet.ProtustrankaFormatedWithAdress>
  <DomainObject.Predmet.ProtustrankaFormatedWithAdressOIB>
    <izvorni_sadrzaj> ARION d.o.o. PULA, OIB 27035380460, Pješčana uvala III ogranak 3, 52100 Pula</izvorni_sadrzaj>
    <derivirana_varijabla naziv="DomainObject.Predmet.ProtustrankaFormatedWithAdressOIB_1"> ARION d.o.o. PULA, OIB 27035380460, Pješčana uvala III ogranak 3, 52100 Pula</derivirana_varijabla>
  </DomainObject.Predmet.ProtustrankaFormatedWithAdressOIB>
  <DomainObject.Predmet.ProtustrankaWithAdress>
    <izvorni_sadrzaj>ARION d.o.o. PULA Pješčana uvala III ogranak 3, 52100 Pula</izvorni_sadrzaj>
    <derivirana_varijabla naziv="DomainObject.Predmet.ProtustrankaWithAdress_1">ARION d.o.o. PULA Pješčana uvala III ogranak 3, 52100 Pula</derivirana_varijabla>
  </DomainObject.Predmet.ProtustrankaWithAdress>
  <DomainObject.Predmet.ProtustrankaWithAdressOIB>
    <izvorni_sadrzaj>ARION d.o.o. PULA, OIB 27035380460, Pješčana uvala III ogranak 3, 52100 Pula</izvorni_sadrzaj>
    <derivirana_varijabla naziv="DomainObject.Predmet.ProtustrankaWithAdressOIB_1">ARION d.o.o. PULA, OIB 27035380460, Pješčana uvala III ogranak 3, 52100 Pula</derivirana_varijabla>
  </DomainObject.Predmet.ProtustrankaWithAdressOIB>
  <DomainObject.Predmet.ProtustrankaNazivFormated>
    <izvorni_sadrzaj>ARION d.o.o. PULA</izvorni_sadrzaj>
    <derivirana_varijabla naziv="DomainObject.Predmet.ProtustrankaNazivFormated_1">ARION d.o.o. PULA</derivirana_varijabla>
  </DomainObject.Predmet.ProtustrankaNazivFormated>
  <DomainObject.Predmet.ProtustrankaNazivFormatedOIB>
    <izvorni_sadrzaj>ARION d.o.o. PULA, OIB 27035380460</izvorni_sadrzaj>
    <derivirana_varijabla naziv="DomainObject.Predmet.ProtustrankaNazivFormatedOIB_1">ARION d.o.o. PULA, OIB 27035380460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4683.45</izvorni_sadrzaj>
    <derivirana_varijabla naziv="DomainObject.Predmet.TrenutnaVrijednost_1">4683.45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ARION d.o.o. PULA</item>
    </izvorni_sadrzaj>
    <derivirana_varijabla naziv="DomainObject.Predmet.ProtuStrankaListFormated_1">
      <item>ARION d.o.o. PULA</item>
    </derivirana_varijabla>
  </DomainObject.Predmet.ProtuStrankaListFormated>
  <DomainObject.Predmet.ProtuStrankaListFormatedOIB>
    <izvorni_sadrzaj>
      <item>ARION d.o.o. PULA, OIB 27035380460</item>
    </izvorni_sadrzaj>
    <derivirana_varijabla naziv="DomainObject.Predmet.ProtuStrankaListFormatedOIB_1">
      <item>ARION d.o.o. PULA, OIB 27035380460</item>
    </derivirana_varijabla>
  </DomainObject.Predmet.ProtuStrankaListFormatedOIB>
  <DomainObject.Predmet.ProtuStrankaListFormatedWithAdress>
    <izvorni_sadrzaj>
      <item>ARION d.o.o. PULA, Pješčana uvala III ogranak 3, 52100 Pula</item>
    </izvorni_sadrzaj>
    <derivirana_varijabla naziv="DomainObject.Predmet.ProtuStrankaListFormatedWithAdress_1">
      <item>ARION d.o.o. PULA, Pješčana uvala III ogranak 3, 52100 Pula</item>
    </derivirana_varijabla>
  </DomainObject.Predmet.ProtuStrankaListFormatedWithAdress>
  <DomainObject.Predmet.ProtuStrankaListFormatedWithAdressOIB>
    <izvorni_sadrzaj>
      <item>ARION d.o.o. PULA, OIB 27035380460, Pješčana uvala III ogranak 3, 52100 Pula</item>
    </izvorni_sadrzaj>
    <derivirana_varijabla naziv="DomainObject.Predmet.ProtuStrankaListFormatedWithAdressOIB_1">
      <item>ARION d.o.o. PULA, OIB 27035380460, Pješčana uvala III ogranak 3, 52100 Pula</item>
    </derivirana_varijabla>
  </DomainObject.Predmet.ProtuStrankaListFormatedWithAdressOIB>
  <DomainObject.Predmet.ProtuStrankaListNazivFormated>
    <izvorni_sadrzaj>
      <item>ARION d.o.o. PULA</item>
    </izvorni_sadrzaj>
    <derivirana_varijabla naziv="DomainObject.Predmet.ProtuStrankaListNazivFormated_1">
      <item>ARION d.o.o. PULA</item>
    </derivirana_varijabla>
  </DomainObject.Predmet.ProtuStrankaListNazivFormated>
  <DomainObject.Predmet.ProtuStrankaListNazivFormatedOIB>
    <izvorni_sadrzaj>
      <item>ARION d.o.o. PULA, OIB 27035380460</item>
    </izvorni_sadrzaj>
    <derivirana_varijabla naziv="DomainObject.Predmet.ProtuStrankaListNazivFormatedOIB_1">
      <item>ARION d.o.o. PULA, OIB 27035380460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ARION d.o.o. PULA</izvorni_sadrzaj>
    <derivirana_varijabla naziv="DomainObject.Predmet.ProtustrankaIDrugi_1">ARION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ARION d.o.o. PULA, OIB 27035380460, Pješčana uvala III ogranak 3, 52100 Pula</izvorni_sadrzaj>
    <derivirana_varijabla naziv="DomainObject.Predmet.ProtustrankaIDrugiAdressOIB_1">ARION d.o.o. PULA, OIB 27035380460, Pješčana uvala III ogranak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ARION d.o.o. PULA</item>
    </izvorni_sadrzaj>
    <derivirana_varijabla naziv="DomainObject.Predmet.SudioniciListNaziv_1">
      <item>FINANCIJSKA AGENCIJA, RC RIJEKA, PODRUŽNICA PULA, PULA</item>
      <item>ARION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ARION d.o.o. PULA, OIB 27035380460, Pješčana uvala III ogranak 3,52100 Pula</item>
    </izvorni_sadrzaj>
    <derivirana_varijabla naziv="DomainObject.Predmet.SudioniciListAdressOIB_1">
      <item>FINANCIJSKA AGENCIJA, RC RIJEKA, PODRUŽNICA PULA, PULA, OIB 85821130368, GIARDINI 5,52100 Pula</item>
      <item>ARION d.o.o. PULA, OIB 27035380460, Pješčana uvala III ogranak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27035380460</item>
    </izvorni_sadrzaj>
    <derivirana_varijabla naziv="DomainObject.Predmet.SudioniciListNazivOIB_1">
      <item>, OIB 85821130368</item>
      <item>, OIB 27035380460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3084</properties:Characters>
  <properties:Lines>80</properties:Lines>
  <properties:Paragraphs>30</properties:Paragraphs>
  <properties:TotalTime>14</properties:TotalTime>
  <properties:ScaleCrop>false</properties:ScaleCrop>
  <properties:LinksUpToDate>false</properties:LinksUpToDate>
  <properties:CharactersWithSpaces>3695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2016-03-15T10:51:00Z</dcterms:created>
  <dc:creator>Mihaela Kaligari</dc:creator>
  <dc:description/>
  <cp:keywords/>
  <cp:lastModifiedBy>Tamara Žgrablić Širol</cp:lastModifiedBy>
  <dcterms:modified xmlns:xsi="http://www.w3.org/2001/XMLSchema-instance" xsi:type="dcterms:W3CDTF">2016-03-18T13:16:00Z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