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c6c56" w14:paraId="31c6c56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883980">
        <w:t>1</w:t>
      </w:r>
      <w:r w:rsidR="003B01BD">
        <w:t>9</w:t>
      </w:r>
      <w:r w:rsidR="00880E25">
        <w:t>54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</w:t>
      </w:r>
      <w:r w:rsidR="005664A3">
        <w:t xml:space="preserve">Financijske agencije Regionalni centar Osijek Podružnica Osijek, L. Jagera 3, za pokretanje skraćenog stečajnog postupka </w:t>
      </w:r>
      <w:r>
        <w:t xml:space="preserve">nad dužnikom </w:t>
      </w:r>
      <w:r w:rsidR="00880E25">
        <w:t>KATOR TARDE jd.o.o.</w:t>
      </w:r>
      <w:r w:rsidR="00E46A18">
        <w:t xml:space="preserve"> </w:t>
      </w:r>
      <w:r>
        <w:t xml:space="preserve">OIB: </w:t>
      </w:r>
      <w:r w:rsidR="00880E25">
        <w:t>29279178987,</w:t>
      </w:r>
      <w:r>
        <w:t xml:space="preserve"> MBS: </w:t>
      </w:r>
      <w:r w:rsidR="00880E25">
        <w:t>030150876,</w:t>
      </w:r>
      <w:r>
        <w:t xml:space="preserve"> </w:t>
      </w:r>
      <w:r w:rsidR="00880E25">
        <w:t>Briješće, Vrtna 53</w:t>
      </w:r>
      <w:r w:rsidR="003B01BD">
        <w:t>,</w:t>
      </w:r>
      <w:r>
        <w:t xml:space="preserve"> temeljem članka 430. Stečajnog zakona („Narodne novine“ 71/15), dana </w:t>
      </w:r>
      <w:r w:rsidR="00880E25">
        <w:t>11. srpnja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5664A3">
        <w:rPr>
          <w:bCs/>
        </w:rPr>
        <w:t xml:space="preserve">dužnika </w:t>
      </w:r>
      <w:r w:rsidR="00880E25">
        <w:t>KATOR TARDE jd.o.o. OIB: 29279178987, MBS: 030150876, Briješće, Vrtna 53</w:t>
      </w:r>
      <w:r w:rsidR="002E0488">
        <w:t>,</w:t>
      </w:r>
      <w:r w:rsidR="00883980">
        <w:t xml:space="preserve"> </w:t>
      </w:r>
      <w:r w:rsidR="00F66CA4">
        <w:t xml:space="preserve">iznosi </w:t>
      </w:r>
      <w:r w:rsidR="00880E25">
        <w:t>10.514,07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880E25">
        <w:t>KATOR TARDE jd.o.o. OIB: 29279178987, MBS: 030150876, Briješće, Vrtna 53</w:t>
      </w:r>
      <w:r w:rsidR="005664A3">
        <w:t>,</w:t>
      </w:r>
      <w:r w:rsidR="003B01BD">
        <w:t xml:space="preserve"> direktor </w:t>
      </w:r>
      <w:r w:rsidR="00880E25">
        <w:t>LÁSZLÓ GABOR KATOR</w:t>
      </w:r>
      <w:r w:rsidR="005664A3">
        <w:t>,</w:t>
      </w:r>
      <w:r w:rsidR="00880E25">
        <w:t xml:space="preserve"> OIB: 124472566557,</w:t>
      </w:r>
      <w:r w:rsidR="003B1AF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B46D90">
        <w:t>1</w:t>
      </w:r>
      <w:r w:rsidR="009A403C">
        <w:t>9</w:t>
      </w:r>
      <w:r w:rsidR="00880E25">
        <w:t>54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9A403C">
        <w:t>11. srpnja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9A403C">
        <w:t>20/10</w:t>
      </w:r>
      <w:r>
        <w:t xml:space="preserve"> 2016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1CA1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CA1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831CA1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C213A"/>
    <w:rsid w:val="002E0488"/>
    <w:rsid w:val="002E0654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54D8B"/>
    <w:rsid w:val="005614A7"/>
    <w:rsid w:val="005664A3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571BA"/>
    <w:rsid w:val="006745F1"/>
    <w:rsid w:val="00681766"/>
    <w:rsid w:val="00683B9C"/>
    <w:rsid w:val="00696430"/>
    <w:rsid w:val="006C07D6"/>
    <w:rsid w:val="006D4A2B"/>
    <w:rsid w:val="007007E7"/>
    <w:rsid w:val="007047FA"/>
    <w:rsid w:val="00723D94"/>
    <w:rsid w:val="007337FA"/>
    <w:rsid w:val="0073506B"/>
    <w:rsid w:val="00764B38"/>
    <w:rsid w:val="007667D7"/>
    <w:rsid w:val="007D4128"/>
    <w:rsid w:val="00807483"/>
    <w:rsid w:val="0083151E"/>
    <w:rsid w:val="00831CA1"/>
    <w:rsid w:val="00832200"/>
    <w:rsid w:val="0086311F"/>
    <w:rsid w:val="00880E25"/>
    <w:rsid w:val="00883980"/>
    <w:rsid w:val="008974F6"/>
    <w:rsid w:val="008C63F0"/>
    <w:rsid w:val="00927558"/>
    <w:rsid w:val="0093241A"/>
    <w:rsid w:val="009410AF"/>
    <w:rsid w:val="00950032"/>
    <w:rsid w:val="0096321F"/>
    <w:rsid w:val="00964F1D"/>
    <w:rsid w:val="009A403C"/>
    <w:rsid w:val="009E2F3C"/>
    <w:rsid w:val="00A04A84"/>
    <w:rsid w:val="00A04BF3"/>
    <w:rsid w:val="00A054DA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C1483"/>
    <w:rsid w:val="00C82963"/>
    <w:rsid w:val="00CA7F62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46A18"/>
    <w:rsid w:val="00E85AED"/>
    <w:rsid w:val="00E91AE8"/>
    <w:rsid w:val="00E958F4"/>
    <w:rsid w:val="00EA66EF"/>
    <w:rsid w:val="00ED7726"/>
    <w:rsid w:val="00EF0A67"/>
    <w:rsid w:val="00EF26AD"/>
    <w:rsid w:val="00F034F2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1C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C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C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C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C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1C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C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C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C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C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1954</izvorni_sadrzaj>
    <derivirana_varijabla naziv="DomainObject.Predmet.Broj_1">1954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St-1954/2016</izvorni_sadrzaj>
    <derivirana_varijabla naziv="DomainObject.Predmet.OznakaBroj_1">St-1954/2016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KATOR TRADE jednostavno društvo s ograničenom odgovornošću za trgovinu i usluge</izvorni_sadrzaj>
    <derivirana_varijabla naziv="DomainObject.Predmet.ProtustrankaFormated_1">  KATOR TRADE jednostavno društvo s ograničenom odgovornošću za trgovinu i usluge</derivirana_varijabla>
  </DomainObject.Predmet.ProtustrankaFormated>
  <DomainObject.Predmet.ProtustrankaFormatedOIB>
    <izvorni_sadrzaj>  KATOR TRADE jednostavno društvo s ograničenom odgovornošću za trgovinu i usluge, OIB 29279178987</izvorni_sadrzaj>
    <derivirana_varijabla naziv="DomainObject.Predmet.ProtustrankaFormatedOIB_1">  KATOR TRADE jednostavno društvo s ograničenom odgovornošću za trgovinu i usluge, OIB 29279178987</derivirana_varijabla>
  </DomainObject.Predmet.ProtustrankaFormatedOIB>
  <DomainObject.Predmet.ProtustrankaFormatedWithAdress>
    <izvorni_sadrzaj> KATOR TRADE jednostavno društvo s ograničenom odgovornošću za trgovinu i usluge, Vrtna 53, 31000 Briješće</izvorni_sadrzaj>
    <derivirana_varijabla naziv="DomainObject.Predmet.ProtustrankaFormatedWithAdress_1"> KATOR TRADE jednostavno društvo s ograničenom odgovornošću za trgovinu i usluge, Vrtna 53, 31000 Briješće</derivirana_varijabla>
  </DomainObject.Predmet.ProtustrankaFormatedWithAdress>
  <DomainObject.Predmet.ProtustrankaFormatedWithAdressOIB>
    <izvorni_sadrzaj> KATOR TRADE jednostavno društvo s ograničenom odgovornošću za trgovinu i usluge, OIB 29279178987, Vrtna 53, 31000 Briješće</izvorni_sadrzaj>
    <derivirana_varijabla naziv="DomainObject.Predmet.ProtustrankaFormatedWithAdressOIB_1"> KATOR TRADE jednostavno društvo s ograničenom odgovornošću za trgovinu i usluge, OIB 29279178987, Vrtna 53, 31000 Briješće</derivirana_varijabla>
  </DomainObject.Predmet.ProtustrankaFormatedWithAdressOIB>
  <DomainObject.Predmet.ProtustrankaWithAdress>
    <izvorni_sadrzaj>KATOR TRADE jednostavno društvo s ograničenom odgovornošću za trgovinu i usluge Vrtna 53, 31000 Briješće</izvorni_sadrzaj>
    <derivirana_varijabla naziv="DomainObject.Predmet.ProtustrankaWithAdress_1">KATOR TRADE jednostavno društvo s ograničenom odgovornošću za trgovinu i usluge Vrtna 53, 31000 Briješće</derivirana_varijabla>
  </DomainObject.Predmet.ProtustrankaWithAdress>
  <DomainObject.Predmet.ProtustrankaWithAdressOIB>
    <izvorni_sadrzaj>KATOR TRADE jednostavno društvo s ograničenom odgovornošću za trgovinu i usluge, OIB 29279178987, Vrtna 53, 31000 Briješće</izvorni_sadrzaj>
    <derivirana_varijabla naziv="DomainObject.Predmet.ProtustrankaWithAdressOIB_1">KATOR TRADE jednostavno društvo s ograničenom odgovornošću za trgovinu i usluge, OIB 29279178987, Vrtna 53, 31000 Briješće</derivirana_varijabla>
  </DomainObject.Predmet.ProtustrankaWithAdressOIB>
  <DomainObject.Predmet.ProtustrankaNazivFormated>
    <izvorni_sadrzaj>KATOR TRADE jednostavno društvo s ograničenom odgovornošću za trgovinu i usluge</izvorni_sadrzaj>
    <derivirana_varijabla naziv="DomainObject.Predmet.ProtustrankaNazivFormated_1">KATOR TRADE jednostavno društvo s ograničenom odgovornošću za trgovinu i usluge</derivirana_varijabla>
  </DomainObject.Predmet.ProtustrankaNazivFormated>
  <DomainObject.Predmet.ProtustrankaNazivFormatedOIB>
    <izvorni_sadrzaj>KATOR TRADE jednostavno društvo s ograničenom odgovornošću za trgovinu i usluge, OIB 29279178987</izvorni_sadrzaj>
    <derivirana_varijabla naziv="DomainObject.Predmet.ProtustrankaNazivFormatedOIB_1">KATOR TRADE jednostavno društvo s ograničenom odgovornošću za trgovinu i usluge, OIB 29279178987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KATOR TRADE jednostavno društvo s ograničenom odgovornošću za trgovinu i usluge</item>
    </izvorni_sadrzaj>
    <derivirana_varijabla naziv="DomainObject.Predmet.ProtuStrankaListFormated_1">
      <item>KATOR TRADE jednostavno društvo s ograničenom odgovornošću za trgovinu i usluge</item>
    </derivirana_varijabla>
  </DomainObject.Predmet.ProtuStrankaListFormated>
  <DomainObject.Predmet.ProtuStrankaListFormatedOIB>
    <izvorni_sadrzaj>
      <item>KATOR TRADE jednostavno društvo s ograničenom odgovornošću za trgovinu i usluge, OIB 29279178987</item>
    </izvorni_sadrzaj>
    <derivirana_varijabla naziv="DomainObject.Predmet.ProtuStrankaListFormatedOIB_1">
      <item>KATOR TRADE jednostavno društvo s ograničenom odgovornošću za trgovinu i usluge, OIB 29279178987</item>
    </derivirana_varijabla>
  </DomainObject.Predmet.ProtuStrankaListFormatedOIB>
  <DomainObject.Predmet.ProtuStrankaListFormatedWithAdress>
    <izvorni_sadrzaj>
      <item>KATOR TRADE jednostavno društvo s ograničenom odgovornošću za trgovinu i usluge, Vrtna 53, 31000 Briješće</item>
    </izvorni_sadrzaj>
    <derivirana_varijabla naziv="DomainObject.Predmet.ProtuStrankaListFormatedWithAdress_1">
      <item>KATOR TRADE jednostavno društvo s ograničenom odgovornošću za trgovinu i usluge, Vrtna 53, 31000 Briješće</item>
    </derivirana_varijabla>
  </DomainObject.Predmet.ProtuStrankaListFormatedWithAdress>
  <DomainObject.Predmet.ProtuStrankaListFormatedWithAdressOIB>
    <izvorni_sadrzaj>
      <item>KATOR TRADE jednostavno društvo s ograničenom odgovornošću za trgovinu i usluge, OIB 29279178987, Vrtna 53, 31000 Briješće</item>
    </izvorni_sadrzaj>
    <derivirana_varijabla naziv="DomainObject.Predmet.ProtuStrankaListFormatedWithAdressOIB_1">
      <item>KATOR TRADE jednostavno društvo s ograničenom odgovornošću za trgovinu i usluge, OIB 29279178987, Vrtna 53, 31000 Briješće</item>
    </derivirana_varijabla>
  </DomainObject.Predmet.ProtuStrankaListFormatedWithAdressOIB>
  <DomainObject.Predmet.ProtuStrankaListNazivFormated>
    <izvorni_sadrzaj>
      <item>KATOR TRADE jednostavno društvo s ograničenom odgovornošću za trgovinu i usluge</item>
    </izvorni_sadrzaj>
    <derivirana_varijabla naziv="DomainObject.Predmet.ProtuStrankaListNazivFormated_1">
      <item>KATOR TRADE jednostavno društvo s ograničenom odgovornošću za trgovinu i usluge</item>
    </derivirana_varijabla>
  </DomainObject.Predmet.ProtuStrankaListNazivFormated>
  <DomainObject.Predmet.ProtuStrankaListNazivFormatedOIB>
    <izvorni_sadrzaj>
      <item>KATOR TRADE jednostavno društvo s ograničenom odgovornošću za trgovinu i usluge, OIB 29279178987</item>
    </izvorni_sadrzaj>
    <derivirana_varijabla naziv="DomainObject.Predmet.ProtuStrankaListNazivFormatedOIB_1">
      <item>KATOR TRADE jednostavno društvo s ograničenom odgovornošću za trgovinu i usluge, OIB 29279178987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KATOR TRADE jednostavno društvo s ograničenom odgovornošću za trgovinu i usluge</izvorni_sadrzaj>
    <derivirana_varijabla naziv="DomainObject.Predmet.ProtustrankaIDrugi_1">KATOR TRADE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KATOR TRADE jednostavno društvo s ograničenom odgovornošću za trgovinu i usluge, OIB 29279178987, Vrtna 53, 31000 Briješće</izvorni_sadrzaj>
    <derivirana_varijabla naziv="DomainObject.Predmet.ProtustrankaIDrugiAdressOIB_1">KATOR TRADE jednostavno društvo s ograničenom odgovornošću za trgovinu i usluge, OIB 29279178987, Vrtna 53, 31000 Briješće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KATOR TRADE jednostavno društvo s ograničenom odgovornošću za trgovinu i usluge</item>
    </izvorni_sadrzaj>
    <derivirana_varijabla naziv="DomainObject.Predmet.SudioniciListNaziv_1">
      <item>FINA RC OSIJEK</item>
      <item>KATOR TRADE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KATOR TRADE jednostavno društvo s ograničenom odgovornošću za trgovinu i usluge, OIB 29279178987, Vrtna 53,31000 Briješće</item>
    </izvorni_sadrzaj>
    <derivirana_varijabla naziv="DomainObject.Predmet.SudioniciListAdressOIB_1">
      <item>FINA RC OSIJEK, OIB 85821130368</item>
      <item>KATOR TRADE jednostavno društvo s ograničenom odgovornošću za trgovinu i usluge, OIB 29279178987, Vrtna 53,31000 Briješće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29279178987</item>
    </izvorni_sadrzaj>
    <derivirana_varijabla naziv="DomainObject.Predmet.SudioniciListNazivOIB_1">
      <item>, OIB 85821130368</item>
      <item>, OIB 29279178987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1950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2016-07-11T09:43:00Z</dcterms:created>
  <dc:creator>Snježana Andrijanić</dc:creator>
  <cp:lastModifiedBy>Snježana Andrijanić</cp:lastModifiedBy>
  <cp:lastPrinted>2016-07-11T09:43:00Z</cp:lastPrinted>
  <dcterms:modified xmlns:xsi="http://www.w3.org/2001/XMLSchema-instance" xsi:type="dcterms:W3CDTF">2016-07-11T09:44:00Z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