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bd3b" w14:paraId="8d4bd3b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257776">
        <w:t>858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257776">
        <w:t>ZEN-LU j.d.o.o. za ugostiteljstvo i trgovinu, Obedišće, Zagrebačka 47, MBS: 081029524, OIB: 66572593022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5601D2">
        <w:t>3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57776">
        <w:t>ZEN-LU j.d.o.o. za ugostiteljstvo i trgovinu, Obedišće, Zagrebačka 47, MBS: 081029524, OIB: 66572593022</w:t>
      </w:r>
      <w:r w:rsidR="00D43EFC">
        <w:t xml:space="preserve">, </w:t>
      </w:r>
      <w:r>
        <w:t xml:space="preserve">iznosi </w:t>
      </w:r>
      <w:r w:rsidR="00257776">
        <w:t>24.787,74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257776">
        <w:t>Antea Bulf, OIB: 30185006047, Obedišće, Selska ulica 30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257776">
        <w:t>858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5601D2">
        <w:t>3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5601D2">
        <w:t>20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23AF8"/>
    <w:rsid w:val="00E33418"/>
    <w:rsid w:val="00E60C19"/>
    <w:rsid w:val="00E96356"/>
    <w:rsid w:val="00EA028A"/>
    <w:rsid w:val="00EA3514"/>
    <w:rsid w:val="00EB4C13"/>
    <w:rsid w:val="00EC0019"/>
    <w:rsid w:val="00ED4C16"/>
    <w:rsid w:val="00EE0FCF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E0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F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F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F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F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E0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F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F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F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F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St-858/2017</izvorni_sadrzaj>
    <derivirana_varijabla naziv="DomainObject.Predmet.OznakaBroj_1">St-858/2017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ZEN-LU j.d.o.o. za ugostiteljstvo i trgovinu</izvorni_sadrzaj>
    <derivirana_varijabla naziv="DomainObject.Predmet.ProtustrankaFormated_1">  ZEN-LU j.d.o.o. za ugostiteljstvo i trgovinu</derivirana_varijabla>
  </DomainObject.Predmet.ProtustrankaFormated>
  <DomainObject.Predmet.ProtustrankaFormatedOIB>
    <izvorni_sadrzaj>  ZEN-LU j.d.o.o. za ugostiteljstvo i trgovinu, OIB 66572593022</izvorni_sadrzaj>
    <derivirana_varijabla naziv="DomainObject.Predmet.ProtustrankaFormatedOIB_1">  ZEN-LU j.d.o.o. za ugostiteljstvo i trgovinu, OIB 66572593022</derivirana_varijabla>
  </DomainObject.Predmet.ProtustrankaFormatedOIB>
  <DomainObject.Predmet.ProtustrankaFormatedWithAdress>
    <izvorni_sadrzaj> ZEN-LU j.d.o.o. za ugostiteljstvo i trgovinu, Zagrebačka 47, 10314 Obedišće</izvorni_sadrzaj>
    <derivirana_varijabla naziv="DomainObject.Predmet.ProtustrankaFormatedWithAdress_1"> ZEN-LU j.d.o.o. za ugostiteljstvo i trgovinu, Zagrebačka 47, 10314 Obedišće</derivirana_varijabla>
  </DomainObject.Predmet.ProtustrankaFormatedWithAdress>
  <DomainObject.Predmet.ProtustrankaFormatedWithAdressOIB>
    <izvorni_sadrzaj> ZEN-LU j.d.o.o. za ugostiteljstvo i trgovinu, OIB 66572593022, Zagrebačka 47, 10314 Obedišće</izvorni_sadrzaj>
    <derivirana_varijabla naziv="DomainObject.Predmet.ProtustrankaFormatedWithAdressOIB_1"> ZEN-LU j.d.o.o. za ugostiteljstvo i trgovinu, OIB 66572593022, Zagrebačka 47, 10314 Obedišće</derivirana_varijabla>
  </DomainObject.Predmet.ProtustrankaFormatedWithAdressOIB>
  <DomainObject.Predmet.ProtustrankaWithAdress>
    <izvorni_sadrzaj>ZEN-LU j.d.o.o. za ugostiteljstvo i trgovinu Zagrebačka 47, 10314 Obedišće</izvorni_sadrzaj>
    <derivirana_varijabla naziv="DomainObject.Predmet.ProtustrankaWithAdress_1">ZEN-LU j.d.o.o. za ugostiteljstvo i trgovinu Zagrebačka 47, 10314 Obedišće</derivirana_varijabla>
  </DomainObject.Predmet.ProtustrankaWithAdress>
  <DomainObject.Predmet.ProtustrankaWithAdressOIB>
    <izvorni_sadrzaj>ZEN-LU j.d.o.o. za ugostiteljstvo i trgovinu, OIB 66572593022, Zagrebačka 47, 10314 Obedišće</izvorni_sadrzaj>
    <derivirana_varijabla naziv="DomainObject.Predmet.ProtustrankaWithAdressOIB_1">ZEN-LU j.d.o.o. za ugostiteljstvo i trgovinu, OIB 66572593022, Zagrebačka 47, 10314 Obedišće</derivirana_varijabla>
  </DomainObject.Predmet.ProtustrankaWithAdressOIB>
  <DomainObject.Predmet.ProtustrankaNazivFormated>
    <izvorni_sadrzaj>ZEN-LU j.d.o.o. za ugostiteljstvo i trgovinu</izvorni_sadrzaj>
    <derivirana_varijabla naziv="DomainObject.Predmet.ProtustrankaNazivFormated_1">ZEN-LU j.d.o.o. za ugostiteljstvo i trgovinu</derivirana_varijabla>
  </DomainObject.Predmet.ProtustrankaNazivFormated>
  <DomainObject.Predmet.ProtustrankaNazivFormatedOIB>
    <izvorni_sadrzaj>ZEN-LU j.d.o.o. za ugostiteljstvo i trgovinu, OIB 66572593022</izvorni_sadrzaj>
    <derivirana_varijabla naziv="DomainObject.Predmet.ProtustrankaNazivFormatedOIB_1">ZEN-LU j.d.o.o. za ugostiteljstvo i trgovinu, OIB 66572593022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ZEN-LU j.d.o.o. za ugostiteljstvo i trgovinu</item>
    </izvorni_sadrzaj>
    <derivirana_varijabla naziv="DomainObject.Predmet.ProtuStrankaListFormated_1">
      <item>ZEN-LU j.d.o.o. za ugostiteljstvo i trgovinu</item>
    </derivirana_varijabla>
  </DomainObject.Predmet.ProtuStrankaListFormated>
  <DomainObject.Predmet.ProtuStrankaListFormatedOIB>
    <izvorni_sadrzaj>
      <item>ZEN-LU j.d.o.o. za ugostiteljstvo i trgovinu, OIB 66572593022</item>
    </izvorni_sadrzaj>
    <derivirana_varijabla naziv="DomainObject.Predmet.ProtuStrankaListFormatedOIB_1">
      <item>ZEN-LU j.d.o.o. za ugostiteljstvo i trgovinu, OIB 66572593022</item>
    </derivirana_varijabla>
  </DomainObject.Predmet.ProtuStrankaListFormatedOIB>
  <DomainObject.Predmet.ProtuStrankaListFormatedWithAdress>
    <izvorni_sadrzaj>
      <item>ZEN-LU j.d.o.o. za ugostiteljstvo i trgovinu, Zagrebačka 47, 10314 Obedišće</item>
    </izvorni_sadrzaj>
    <derivirana_varijabla naziv="DomainObject.Predmet.ProtuStrankaListFormatedWithAdress_1">
      <item>ZEN-LU j.d.o.o. za ugostiteljstvo i trgovinu, Zagrebačka 47, 10314 Obedišće</item>
    </derivirana_varijabla>
  </DomainObject.Predmet.ProtuStrankaListFormatedWithAdress>
  <DomainObject.Predmet.ProtuStrankaListFormatedWithAdressOIB>
    <izvorni_sadrzaj>
      <item>ZEN-LU j.d.o.o. za ugostiteljstvo i trgovinu, OIB 66572593022, Zagrebačka 47, 10314 Obedišće</item>
    </izvorni_sadrzaj>
    <derivirana_varijabla naziv="DomainObject.Predmet.ProtuStrankaListFormatedWithAdressOIB_1">
      <item>ZEN-LU j.d.o.o. za ugostiteljstvo i trgovinu, OIB 66572593022, Zagrebačka 47, 10314 Obedišće</item>
    </derivirana_varijabla>
  </DomainObject.Predmet.ProtuStrankaListFormatedWithAdressOIB>
  <DomainObject.Predmet.ProtuStrankaListNazivFormated>
    <izvorni_sadrzaj>
      <item>ZEN-LU j.d.o.o. za ugostiteljstvo i trgovinu</item>
    </izvorni_sadrzaj>
    <derivirana_varijabla naziv="DomainObject.Predmet.ProtuStrankaListNazivFormated_1">
      <item>ZEN-LU j.d.o.o. za ugostiteljstvo i trgovinu</item>
    </derivirana_varijabla>
  </DomainObject.Predmet.ProtuStrankaListNazivFormated>
  <DomainObject.Predmet.ProtuStrankaListNazivFormatedOIB>
    <izvorni_sadrzaj>
      <item>ZEN-LU j.d.o.o. za ugostiteljstvo i trgovinu, OIB 66572593022</item>
    </izvorni_sadrzaj>
    <derivirana_varijabla naziv="DomainObject.Predmet.ProtuStrankaListNazivFormatedOIB_1">
      <item>ZEN-LU j.d.o.o. za ugostiteljstvo i trgovinu, OIB 66572593022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ZEN-LU j.d.o.o. za ugostiteljstvo i trgovinu</izvorni_sadrzaj>
    <derivirana_varijabla naziv="DomainObject.Predmet.ProtustrankaIDrugi_1">ZEN-LU j.d.o.o.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ZEN-LU j.d.o.o. za ugostiteljstvo i trgovinu, OIB 66572593022, Zagrebačka 47, 10314 Obedišće</izvorni_sadrzaj>
    <derivirana_varijabla naziv="DomainObject.Predmet.ProtustrankaIDrugiAdressOIB_1">ZEN-LU j.d.o.o. za ugostiteljstvo i trgovinu, OIB 66572593022, Zagrebačka 47, 10314 Obedišće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ZEN-LU j.d.o.o. za ugostiteljstvo i trgovinu</item>
      <item>FINA Regionalni centar Zagreb</item>
    </izvorni_sadrzaj>
    <derivirana_varijabla naziv="DomainObject.Predmet.SudioniciListNaziv_1">
      <item>ZEN-LU j.d.o.o. za ugostiteljstvo i trgovinu</item>
      <item>FINA Regionalni centar Zagreb</item>
    </derivirana_varijabla>
  </DomainObject.Predmet.SudioniciListNaziv>
  <DomainObject.Predmet.SudioniciListAdressOIB>
    <izvorni_sadrzaj>
      <item>ZEN-LU j.d.o.o. za ugostiteljstvo i trgovinu, OIB 66572593022, Zagrebačka 47,10314 Obedišće</item>
      <item>FINA Regionalni centar Zagreb, OIB 85821130368, Trg svibanjskih žrtava 1995. br. 1,10000 Zagreb</item>
    </izvorni_sadrzaj>
    <derivirana_varijabla naziv="DomainObject.Predmet.SudioniciListAdressOIB_1">
      <item>ZEN-LU j.d.o.o. za ugostiteljstvo i trgovinu, OIB 66572593022, Zagrebačka 47,10314 Obedišće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66572593022</item>
      <item>, OIB 85821130368</item>
    </izvorni_sadrzaj>
    <derivirana_varijabla naziv="DomainObject.Predmet.SudioniciListNazivOIB_1">
      <item>, OIB 66572593022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1986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2017-08-03T09:48:00Z</dcterms:created>
  <dc:creator>Korisnik</dc:creator>
  <cp:lastModifiedBy>Žana Bem</cp:lastModifiedBy>
  <cp:lastPrinted>2017-08-03T09:44:00Z</cp:lastPrinted>
  <dcterms:modified xmlns:xsi="http://www.w3.org/2001/XMLSchema-instance" xsi:type="dcterms:W3CDTF">2017-08-03T09:49:00Z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