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0D4EB9" w:rsidR="000D4EB9">
        <w:tc>
          <w:tcPr>
            <w:tcW w:type="dxa" w:w="2985"/>
            <w:hideMark/>
          </w:tcPr>
          <w:p w:rsidRDefault="000D4EB9" w:rsidP="000D4EB9" w:rsidR="000D4EB9">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D4EB9" w:rsidP="000D4EB9" w:rsidR="000D4EB9">
            <w:pPr>
              <w:spacing w:after="0"/>
              <w:jc w:val="center"/>
            </w:pPr>
            <w:r>
              <w:t>Republika Hrvatska</w:t>
            </w:r>
          </w:p>
          <w:p w:rsidRDefault="000D4EB9" w:rsidP="000D4EB9" w:rsidR="000D4EB9">
            <w:pPr>
              <w:spacing w:after="0"/>
              <w:jc w:val="center"/>
            </w:pPr>
            <w:r>
              <w:t>Trgovački sud u Varaždinu</w:t>
            </w:r>
          </w:p>
          <w:p w:rsidRDefault="000D4EB9" w:rsidP="000D4EB9" w:rsidR="000D4EB9">
            <w:pPr>
              <w:spacing w:after="0"/>
              <w:jc w:val="center"/>
            </w:pPr>
            <w:r>
              <w:t>Varaždin, Braće Radić 2</w:t>
            </w:r>
          </w:p>
        </w:tc>
      </w:tr>
    </w:tbl>
    <w:p w14:textId="a766726" w14:paraId="a766726" w:rsidRDefault="000D4EB9" w:rsidP="000D4EB9" w:rsidR="000D4EB9">
      <w:pPr>
        <w:spacing w:after="0"/>
        <w:jc w:val="both"/>
        <w15:collapsed w:val="false"/>
      </w:pPr>
      <w:r>
        <w:tab/>
      </w:r>
      <w:r>
        <w:tab/>
      </w:r>
      <w:r>
        <w:tab/>
      </w:r>
      <w:r>
        <w:tab/>
      </w:r>
    </w:p>
    <w:p w:rsidRDefault="000D4EB9" w:rsidP="000D4EB9" w:rsidR="000D4EB9">
      <w:pPr>
        <w:spacing w:after="0"/>
      </w:pPr>
      <w:r>
        <w:t xml:space="preserve">                                                                                                 Poslovni broj: 3 St-272/2012-202</w:t>
      </w:r>
    </w:p>
    <w:p w:rsidRDefault="000D4EB9" w:rsidP="000D4EB9" w:rsidR="000D4EB9">
      <w:pPr>
        <w:spacing w:after="0"/>
      </w:pPr>
    </w:p>
    <w:p w:rsidRDefault="000D4EB9" w:rsidP="000D4EB9" w:rsidR="000D4EB9">
      <w:pPr>
        <w:spacing w:after="0"/>
      </w:pPr>
    </w:p>
    <w:p w:rsidRDefault="000D4EB9" w:rsidP="000D4EB9" w:rsidR="000D4EB9">
      <w:pPr>
        <w:spacing w:after="0"/>
      </w:pPr>
    </w:p>
    <w:p w:rsidRDefault="000D4EB9" w:rsidP="000D4EB9" w:rsidR="000D4EB9">
      <w:pPr>
        <w:spacing w:after="0"/>
        <w:jc w:val="center"/>
      </w:pPr>
      <w:r>
        <w:t>R E P U B L I K A   H R V A T S K A</w:t>
      </w:r>
    </w:p>
    <w:p w:rsidRDefault="000D4EB9" w:rsidP="000D4EB9" w:rsidR="000D4EB9">
      <w:pPr>
        <w:spacing w:after="0"/>
      </w:pPr>
    </w:p>
    <w:p w:rsidRDefault="000D4EB9" w:rsidP="000D4EB9" w:rsidR="000D4EB9">
      <w:pPr>
        <w:spacing w:after="0"/>
        <w:jc w:val="center"/>
      </w:pPr>
      <w:r>
        <w:t>R J E Š E N J E</w:t>
      </w:r>
    </w:p>
    <w:p w:rsidRDefault="000D4EB9" w:rsidP="000D4EB9" w:rsidR="000D4EB9">
      <w:pPr>
        <w:spacing w:after="0"/>
        <w:jc w:val="center"/>
      </w:pPr>
    </w:p>
    <w:p w:rsidRDefault="000D4EB9" w:rsidP="000D4EB9" w:rsidR="000D4EB9">
      <w:pPr>
        <w:spacing w:after="0"/>
      </w:pPr>
    </w:p>
    <w:p w:rsidRDefault="000D4EB9" w:rsidP="000D4EB9" w:rsidR="000D4EB9">
      <w:pPr>
        <w:spacing w:after="0"/>
        <w:jc w:val="both"/>
      </w:pPr>
      <w:r>
        <w:tab/>
        <w:t>Trgovački sud u Varaždinu, po sucu toga suda Jasni Lekić, u stečajnom postupku nad stečajnom masom iza GUŠTI d.o.o. „u stečaju“, Varaždin, Augusta Šenoe 3, OIB: 65791892626, dana 21. kolovoza 2018. godine,</w:t>
      </w:r>
    </w:p>
    <w:p w:rsidRDefault="000D4EB9" w:rsidP="000D4EB9" w:rsidR="000D4EB9">
      <w:pPr>
        <w:spacing w:after="0"/>
        <w:jc w:val="both"/>
      </w:pPr>
    </w:p>
    <w:p w:rsidRDefault="000D4EB9" w:rsidP="000D4EB9" w:rsidR="000D4EB9">
      <w:pPr>
        <w:spacing w:after="0"/>
        <w:jc w:val="both"/>
      </w:pPr>
    </w:p>
    <w:p w:rsidRDefault="000D4EB9" w:rsidP="000D4EB9" w:rsidR="000D4EB9">
      <w:pPr>
        <w:spacing w:after="0"/>
        <w:jc w:val="center"/>
      </w:pPr>
      <w:r>
        <w:t>r i j e š i o   j e:</w:t>
      </w:r>
    </w:p>
    <w:p w:rsidRDefault="000D4EB9" w:rsidP="000D4EB9" w:rsidR="000D4EB9">
      <w:pPr>
        <w:spacing w:after="0"/>
      </w:pPr>
    </w:p>
    <w:p w:rsidRDefault="000D4EB9" w:rsidP="000D4EB9" w:rsidR="000D4EB9">
      <w:pPr>
        <w:spacing w:after="0"/>
        <w:jc w:val="both"/>
      </w:pPr>
      <w:r>
        <w:tab/>
        <w:t>I/ Određuje se skupština vjerovnika za dan</w:t>
      </w:r>
    </w:p>
    <w:p w:rsidRDefault="000D4EB9" w:rsidP="000D4EB9" w:rsidR="000D4EB9">
      <w:pPr>
        <w:spacing w:after="0"/>
      </w:pPr>
    </w:p>
    <w:p w:rsidRDefault="000D4EB9" w:rsidP="000D4EB9" w:rsidR="000D4EB9">
      <w:pPr>
        <w:spacing w:after="0"/>
        <w:jc w:val="center"/>
        <w:rPr>
          <w:b/>
          <w:i/>
          <w:u w:val="single"/>
        </w:rPr>
      </w:pPr>
      <w:r>
        <w:rPr>
          <w:b/>
          <w:i/>
          <w:u w:val="single"/>
        </w:rPr>
        <w:t xml:space="preserve">05. rujna 2018. u 13,00 sati </w:t>
      </w:r>
    </w:p>
    <w:p w:rsidRDefault="000D4EB9" w:rsidP="000D4EB9" w:rsidR="000D4EB9">
      <w:pPr>
        <w:spacing w:after="0"/>
        <w:jc w:val="center"/>
        <w:rPr>
          <w:b/>
          <w:i/>
          <w:u w:val="single"/>
        </w:rPr>
      </w:pPr>
      <w:r>
        <w:rPr>
          <w:b/>
          <w:i/>
          <w:u w:val="single"/>
        </w:rPr>
        <w:t>kod Trgovačkog suda u Varaždinu, Braće Radić2 , soba 226/II kat</w:t>
      </w:r>
    </w:p>
    <w:p w:rsidRDefault="000D4EB9" w:rsidP="000D4EB9" w:rsidR="000D4EB9">
      <w:pPr>
        <w:spacing w:after="0"/>
        <w:jc w:val="center"/>
        <w:rPr>
          <w:b/>
          <w:i/>
          <w:u w:val="single"/>
        </w:rPr>
      </w:pPr>
    </w:p>
    <w:p w:rsidRDefault="000D4EB9" w:rsidP="000D4EB9" w:rsidR="000D4EB9">
      <w:pPr>
        <w:spacing w:after="0"/>
        <w:jc w:val="both"/>
      </w:pPr>
      <w:r>
        <w:tab/>
        <w:t>II/ Dnevni red:</w:t>
      </w:r>
    </w:p>
    <w:p w:rsidRDefault="000D4EB9" w:rsidP="000D4EB9" w:rsidR="000D4EB9">
      <w:pPr>
        <w:spacing w:after="0"/>
        <w:jc w:val="both"/>
      </w:pPr>
    </w:p>
    <w:p w:rsidRDefault="000D4EB9" w:rsidP="000D4EB9" w:rsidR="000D4EB9">
      <w:pPr>
        <w:numPr>
          <w:ilvl w:val="0"/>
          <w:numId w:val="47"/>
        </w:numPr>
        <w:spacing w:after="0"/>
        <w:jc w:val="both"/>
      </w:pPr>
      <w:r>
        <w:t>Raspravljanje o prijedlogu raspodjele rezerviranih sredstava iz stečajne mase u iznosu od 3.720.643,55 kn.</w:t>
      </w:r>
    </w:p>
    <w:p w:rsidRDefault="000D4EB9" w:rsidP="000D4EB9" w:rsidR="000D4EB9">
      <w:pPr>
        <w:spacing w:after="0"/>
        <w:jc w:val="both"/>
      </w:pPr>
    </w:p>
    <w:p w:rsidRDefault="000D4EB9" w:rsidP="000D4EB9" w:rsidR="000D4EB9">
      <w:pPr>
        <w:spacing w:after="0"/>
        <w:jc w:val="both"/>
      </w:pPr>
    </w:p>
    <w:p w:rsidRDefault="000D4EB9" w:rsidP="000D4EB9" w:rsidR="000D4EB9">
      <w:pPr>
        <w:spacing w:after="0"/>
        <w:jc w:val="both"/>
      </w:pPr>
      <w:r>
        <w:tab/>
      </w:r>
      <w:r>
        <w:tab/>
      </w:r>
      <w:r>
        <w:tab/>
      </w:r>
      <w:r>
        <w:tab/>
        <w:t>Varaždin, 21. kolovoza 2018.</w:t>
      </w:r>
    </w:p>
    <w:p w:rsidRDefault="000D4EB9" w:rsidP="000D4EB9" w:rsidR="000D4EB9">
      <w:pPr>
        <w:spacing w:after="0"/>
        <w:jc w:val="both"/>
      </w:pPr>
    </w:p>
    <w:p w:rsidRDefault="000D4EB9" w:rsidP="000D4EB9" w:rsidR="000D4EB9">
      <w:pPr>
        <w:spacing w:after="0"/>
        <w:jc w:val="both"/>
      </w:pPr>
    </w:p>
    <w:p w:rsidRDefault="000D4EB9" w:rsidP="000D4EB9" w:rsidR="000D4EB9">
      <w:pPr>
        <w:spacing w:after="0"/>
        <w:jc w:val="both"/>
      </w:pPr>
      <w:r>
        <w:tab/>
      </w:r>
      <w:r>
        <w:tab/>
      </w:r>
      <w:r>
        <w:tab/>
      </w:r>
      <w:r>
        <w:tab/>
      </w:r>
      <w:r>
        <w:tab/>
      </w:r>
      <w:r>
        <w:tab/>
      </w:r>
      <w:r>
        <w:tab/>
      </w:r>
      <w:r>
        <w:tab/>
        <w:t xml:space="preserve">                   Sudac:</w:t>
      </w:r>
    </w:p>
    <w:p w:rsidRDefault="000D4EB9" w:rsidP="000D4EB9" w:rsidR="000D4EB9">
      <w:pPr>
        <w:spacing w:after="0"/>
        <w:jc w:val="both"/>
      </w:pPr>
    </w:p>
    <w:p w:rsidRDefault="000D4EB9" w:rsidP="000D4EB9" w:rsidR="000D4EB9">
      <w:pPr>
        <w:spacing w:after="0"/>
        <w:jc w:val="both"/>
      </w:pPr>
      <w:r>
        <w:tab/>
      </w:r>
      <w:r>
        <w:tab/>
      </w:r>
      <w:r>
        <w:tab/>
      </w:r>
      <w:r>
        <w:tab/>
      </w:r>
      <w:r>
        <w:tab/>
      </w:r>
      <w:r>
        <w:tab/>
      </w:r>
      <w:r>
        <w:tab/>
      </w:r>
      <w:r>
        <w:tab/>
        <w:t xml:space="preserve">           Jasna Lekić, v. r.</w:t>
      </w:r>
    </w:p>
    <w:p w:rsidRDefault="000D4EB9" w:rsidP="000D4EB9" w:rsidR="000D4EB9">
      <w:pPr>
        <w:spacing w:after="0"/>
        <w:jc w:val="both"/>
      </w:pPr>
    </w:p>
    <w:p w:rsidRDefault="000D4EB9" w:rsidP="000D4EB9" w:rsidR="000D4EB9">
      <w:pPr>
        <w:spacing w:after="0"/>
        <w:jc w:val="both"/>
      </w:pPr>
    </w:p>
    <w:p w:rsidRDefault="000D4EB9" w:rsidP="000D4EB9" w:rsidR="000D4EB9">
      <w:pPr>
        <w:spacing w:after="0"/>
        <w:jc w:val="both"/>
      </w:pPr>
      <w:r>
        <w:t xml:space="preserve">                                                                                      Za točnost otpravka-ovlašteni službenik:</w:t>
      </w:r>
    </w:p>
    <w:p w:rsidRDefault="000D4EB9" w:rsidP="000D4EB9" w:rsidR="000D4EB9">
      <w:pPr>
        <w:spacing w:after="0"/>
        <w:jc w:val="both"/>
      </w:pPr>
    </w:p>
    <w:p w:rsidRDefault="000D4EB9" w:rsidP="000D4EB9" w:rsidR="000D4EB9">
      <w:pPr>
        <w:spacing w:after="0"/>
        <w:jc w:val="both"/>
      </w:pPr>
    </w:p>
    <w:p w:rsidRDefault="000D4EB9" w:rsidP="000D4EB9" w:rsidR="000D4EB9">
      <w:pPr>
        <w:spacing w:after="0"/>
        <w:jc w:val="both"/>
      </w:pPr>
      <w:r>
        <w:tab/>
        <w:t>POUKA O PRAVNOM LIJEKU:</w:t>
      </w:r>
    </w:p>
    <w:p w:rsidRDefault="000D4EB9" w:rsidP="000D4EB9" w:rsidR="000D4EB9">
      <w:pPr>
        <w:spacing w:after="0"/>
        <w:jc w:val="both"/>
      </w:pPr>
    </w:p>
    <w:p w:rsidRDefault="000D4EB9" w:rsidP="000D4EB9" w:rsidR="000D4EB9">
      <w:pPr>
        <w:spacing w:after="0"/>
        <w:jc w:val="both"/>
      </w:pPr>
      <w:r>
        <w:tab/>
        <w:t>Protiv ovog rješenja posebna žalba nije dopuštena.</w:t>
      </w:r>
    </w:p>
    <w:p w:rsidRDefault="000D4EB9" w:rsidP="000D4EB9" w:rsidR="000D4EB9">
      <w:pPr>
        <w:spacing w:after="0"/>
        <w:jc w:val="both"/>
      </w:pPr>
    </w:p>
    <w:p w:rsidRDefault="000D4EB9" w:rsidP="000D4EB9" w:rsidR="000D4EB9">
      <w:pPr>
        <w:spacing w:after="0"/>
        <w:jc w:val="both"/>
      </w:pPr>
      <w:r>
        <w:t>DNA:  1. Stečajna upraviteljica Tea Gatternig, odvjetnica iz Varaždina, Branka Vodnika 4</w:t>
      </w:r>
    </w:p>
    <w:p w:rsidRDefault="000D4EB9" w:rsidP="000D4EB9" w:rsidR="000D4EB9">
      <w:pPr>
        <w:spacing w:after="0"/>
        <w:jc w:val="both"/>
      </w:pPr>
      <w:r>
        <w:t xml:space="preserve">                putem elektroničke pošte</w:t>
      </w:r>
    </w:p>
    <w:p w:rsidRDefault="000D4EB9" w:rsidP="000D4EB9" w:rsidR="000D4EB9">
      <w:pPr>
        <w:spacing w:after="0"/>
        <w:jc w:val="both"/>
      </w:pPr>
      <w:r>
        <w:t xml:space="preserve">            2. e-Oglasna ploča suda</w:t>
      </w:r>
    </w:p>
    <w:p w:rsidRDefault="000D4EB9" w:rsidP="000D4EB9" w:rsidR="000D4EB9">
      <w:pPr>
        <w:spacing w:after="0"/>
        <w:jc w:val="both"/>
      </w:pPr>
      <w:r>
        <w:t xml:space="preserve">           </w:t>
      </w:r>
    </w:p>
    <w:p w:rsidRDefault="00AE649C" w:rsidP="000D4EB9" w:rsidR="00AE649C" w:rsidRPr="00B76F3C">
      <w:pPr>
        <w:pStyle w:val="NormaleSPIS"/>
        <w:spacing w:after="0"/>
      </w:pPr>
    </w:p>
    <w:p w:rsidRDefault="00AB4602" w:rsidP="000D4EB9"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0D4EB9"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7B9" w:rsidP="00537B78" w:rsidR="000617B9">
      <w:r>
        <w:separator/>
      </w:r>
    </w:p>
  </w:endnote>
  <w:endnote w:id="0" w:type="continuationSeparator">
    <w:p w:rsidRDefault="000617B9" w:rsidP="00537B78" w:rsidR="000617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7B9" w:rsidP="00537B78" w:rsidR="000617B9">
      <w:r>
        <w:separator/>
      </w:r>
    </w:p>
  </w:footnote>
  <w:footnote w:id="0" w:type="continuationSeparator">
    <w:p w:rsidRDefault="000617B9" w:rsidP="00537B78" w:rsidR="000617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A950F1"/>
    <w:multiLevelType w:val="hybridMultilevel"/>
    <w:tmpl w:val="CC0C6D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7B9"/>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4EB9"/>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6C81"/>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18275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St-272/2012-202</izvorni_sadrzaj>
    <derivirana_varijabla naziv="DomainObject.Oznaka_1">St-272/2012-202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2016.</izvorni_sadrzaj>
    <derivirana_varijabla naziv="DomainObject.Predmet.DatumRjesavanja_1">3.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55473814095</izvorni_sadrzaj>
    <derivirana_varijabla naziv="DomainObject.Predmet.PredmetRijesio.Oib_1">55473814095</derivirana_varijabla>
  </DomainObject.Predmet.PredmetRijesio.Oib>
  <DomainObject.Predmet.PredmetRijesio.Prezime>
    <izvorni_sadrzaj>Lekić</izvorni_sadrzaj>
    <derivirana_varijabla naziv="DomainObject.Predmet.PredmetRijesio.Prezime_1">Lekić</derivirana_varijabla>
  </DomainObject.Predmet.PredmetRijesio.Prezime>
  <DomainObject.Predmet.PrimjedbaSuca>
    <izvorni_sadrzaj>Paušalna pristojba od 2.000,00 kn
pl. 8.6.2016.
ŽALBA 25.07.2016. na rješenje st-272/12-179
4. i 5. svežanj poslani na VTS
ŽALBA . na rješenje st-272/12-179, poslana na VTS 
prileži Ovr-2989/12 OS Zadar</izvorni_sadrzaj>
    <derivirana_varijabla naziv="DomainObject.Predmet.PrimjedbaSuca_1">Paušalna pristojba od 2.000,00 kn
pl. 8.6.2016.
ŽALBA 25.07.2016. na rješenje st-272/12-179
4. i 5. svežanj poslani na VTS
ŽALBA . na rješenje st-272/12-179, poslana na VTS 
prileži Ovr-2989/12 OS Zadar</derivirana_varijabla>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48260 Križevci</izvorni_sadrzaj>
    <derivirana_varijabla naziv="DomainObject.Predmet.ProtustrankaFormatedWithAdress_1"> GUŠTI, društvo s ograničenom odgovornošću za proizvodnju i trgovinu mesa i mesnih prerađevina, Cubinec 28, 48260 Križevci</derivirana_varijabla>
  </DomainObject.Predmet.ProtustrankaFormatedWithAdress>
  <DomainObject.Predmet.ProtustrankaFormatedWithAdressOIB>
    <izvorni_sadrzaj> GUŠTI, društvo s ograničenom odgovornošću za proizvodnju i trgovinu mesa i mesnih prerađevina, OIB 05647991814, Cubinec 28, 48260 Križevci</izvorni_sadrzaj>
    <derivirana_varijabla naziv="DomainObject.Predmet.ProtustrankaFormatedWithAdressOIB_1"> GUŠTI, društvo s ograničenom odgovornošću za proizvodnju i trgovinu mesa i mesnih prerađevina, OIB 05647991814, Cubinec 28, 48260 Križevci</derivirana_varijabla>
  </DomainObject.Predmet.ProtustrankaFormatedWithAdressOIB>
  <DomainObject.Predmet.ProtustrankaWithAdress>
    <izvorni_sadrzaj>GUŠTI, društvo s ograničenom odgovornošću za proizvodnju i trgovinu mesa i mesnih prerađevina Cubinec 28, 48260 Križevci</izvorni_sadrzaj>
    <derivirana_varijabla naziv="DomainObject.Predmet.ProtustrankaWithAdress_1">GUŠTI, društvo s ograničenom odgovornošću za proizvodnju i trgovinu mesa i mesnih prerađevina Cubinec 28, 48260 Križevci</derivirana_varijabla>
  </DomainObject.Predmet.ProtustrankaWithAdress>
  <DomainObject.Predmet.ProtustrankaWithAdressOIB>
    <izvorni_sadrzaj>GUŠTI, društvo s ograničenom odgovornošću za proizvodnju i trgovinu mesa i mesnih prerađevina, OIB 05647991814, Cubinec 28, 48260 Križevci</izvorni_sadrzaj>
    <derivirana_varijabla naziv="DomainObject.Predmet.ProtustrankaWithAdressOIB_1">GUŠTI, društvo s ograničenom odgovornošću za proizvodnju i trgovinu mesa i mesnih prerađevina, OIB 05647991814, Cubinec 28, 48260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zastupane po punomoćniku Ivan Keleković; ZOU Mladen Klasić, Željko Rožić i Sanela Kontin; Jelena Žerjav zastupane po punomoćniku Ivan Keleković; Željko Gregurek zastupanog po punomoćniku Ivan Keleković; Željko Brezovec zastupanog po punomoćniku Ivan Keleković; ZOU Mladen Klasić, Željko Rožić i Sanela Kontin; Ivanka Car zastupane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zastupane po punomoćniku Ivan Keleković; Siniša Poje zastupanog po punomoćniku Ivan Keleković; Tatjana Mamić zastupane po punomoćniku Ivan Keleković; ZOU Mladen Klasić, Željko Rožić i Sanela Kontin; Dudaš Čaba zastupanog po punomoćniku Ivan Keleković; Miroslav Tomac zastupanog po punomoćniku Ivan Keleković; Ljubica Zagorec zastupane po punomoćniku Ivan Keleković; Jožica Mesec zastupane po punomoćniku Ivan Keleković; Petar Kršić zastupanog po punomoćniku Ivan Keleković; Zoran Jandroković zastupanog po punomoćniku Ivan Keleković; Danijela Pavlek zastupane po punomoćniku Ivan Keleković; ZOU Mladen Klasić, Željko Rožić i Sanela Kontin; Kristina Krolo zastupane po punomoćniku Ivan Keleković; Snježana Horvat zastupanog po punomoćniku Ivan Keleković; Marija Ščuric zastupane po punomoćniku Ivan Keleković; ZOU Mladen Klasić, Željko Rožić i Sanela Kontin; Danijel Lovreković zastupanog po punomoćniku Ivan Keleković; Renato Kralj zastupanog po punomoćniku Ivan Keleković; ZOU Mladen Klasić, Željko Rožić i Sanela Kontin; HOTEL BIOGRAD putnička agencija, društvo s ograničenom odgovornošću za ugostiteljstvo i turizam</izvorni_sadrzaj>
    <derivirana_varijabla naziv="DomainObject.Predmet.StrankaFormated_1">  Dudaš Brajan zastupanog po punomoćniku Ivan Keleković; Marija Pandurić zastupane po punomoćniku Ivan Keleković; ZOU Mladen Klasić, Željko Rožić i Sanela Kontin; Jelena Žerjav zastupane po punomoćniku Ivan Keleković; Željko Gregurek zastupanog po punomoćniku Ivan Keleković; Željko Brezovec zastupanog po punomoćniku Ivan Keleković; ZOU Mladen Klasić, Željko Rožić i Sanela Kontin; Ivanka Car zastupane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zastupane po punomoćniku Ivan Keleković; Siniša Poje zastupanog po punomoćniku Ivan Keleković; Tatjana Mamić zastupane po punomoćniku Ivan Keleković; ZOU Mladen Klasić, Željko Rožić i Sanela Kontin; Dudaš Čaba zastupanog po punomoćniku Ivan Keleković; Miroslav Tomac zastupanog po punomoćniku Ivan Keleković; Ljubica Zagorec zastupane po punomoćniku Ivan Keleković; Jožica Mesec zastupane po punomoćniku Ivan Keleković; Petar Kršić zastupanog po punomoćniku Ivan Keleković; Zoran Jandroković zastupanog po punomoćniku Ivan Keleković; Danijela Pavlek zastupane po punomoćniku Ivan Keleković; ZOU Mladen Klasić, Željko Rožić i Sanela Kontin; Kristina Krolo zastupane po punomoćniku Ivan Keleković; Snježana Horvat zastupanog po punomoćniku Ivan Keleković; Marija Ščuric zastupane po punomoćniku Ivan Keleković; ZOU Mladen Klasić, Željko Rožić i Sanela Kontin; Danijel Lovreković zastupanog po punomoćniku Ivan Keleković; Renato Kralj zastupanog po punomoćniku Ivan Keleković; ZOU Mladen Klasić, Željko Rožić i Sanela Kontin; HOTEL BIOGRAD putnička agencija, društvo s ograničenom odgovornošću za ugostiteljstvo i turizam</derivirana_varijabla>
  </DomainObject.Predmet.StrankaFormated>
  <DomainObject.Predmet.StrankaFormatedOIB>
    <izvorni_sadrzaj>  Dudaš Brajan zastupanog po punomoćniku Ivan Keleković; Marija Pandurić, OIB 10092313824 zastupane po punomoćniku Ivan Keleković; ZOU Mladen Klasić, Željko Rožić i Sanela Kontin; Jelena Žerjav, OIB 77926780417 zastupane po punomoćniku Ivan Keleković; Željko Gregurek, OIB 63296232124 zastupanog po punomoćniku Ivan Keleković; Željko Brezovec, OIB 64988650148 zastupanog po punomoćniku Ivan Keleković; ZOU Mladen Klasić, Željko Rožić i Sanela Kontin; Ivanka Car, OIB 76179036296 zastupane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zastupane po punomoćniku Ivan Keleković; Siniša Poje, OIB 76626046335 zastupanog po punomoćniku Ivan Keleković; Tatjana Mamić, OIB 36147303671 zastupane po punomoćniku Ivan Keleković; ZOU Mladen Klasić, Željko Rožić i Sanela Kontin; Dudaš Čaba zastupanog po punomoćniku Ivan Keleković; Miroslav Tomac, OIB 39218066649 zastupanog po punomoćniku Ivan Keleković; Ljubica Zagorec, OIB 43956121001 zastupane po punomoćniku Ivan Keleković; Jožica Mesec, OIB 44741256593 zastupane po punomoćniku Ivan Keleković; Petar Kršić, OIB 21380100983 zastupanog po punomoćniku Ivan Keleković; Zoran Jandroković, OIB 32808970070 zastupanog po punomoćniku Ivan Keleković; Danijela Pavlek, OIB 79106316600 zastupane po punomoćniku Ivan Keleković; ZOU Mladen Klasić, Željko Rožić i Sanela Kontin; Kristina Krolo, OIB 95940161814 zastupane po punomoćniku Ivan Keleković; Snježana Horvat zastupanog po punomoćniku Ivan Keleković; Marija Ščuric, OIB 10759268095 zastupane po punomoćniku Ivan Keleković; ZOU Mladen Klasić, Željko Rožić i Sanela Kontin; Danijel Lovreković, OIB 01423797269 zastupanog po punomoćniku Ivan Keleković; Renato Kralj zastupanog po punomoćniku Ivan Keleković; ZOU Mladen Klasić, Željko Rožić i Sanela Kontin; HOTEL BIOGRAD putnička agencija, društvo s ograničenom odgovornošću za ugostiteljstvo i turizam, OIB 59323858911</izvorni_sadrzaj>
    <derivirana_varijabla naziv="DomainObject.Predmet.StrankaFormatedOIB_1">  Dudaš Brajan zastupanog po punomoćniku Ivan Keleković; Marija Pandurić, OIB 10092313824 zastupane po punomoćniku Ivan Keleković; ZOU Mladen Klasić, Željko Rožić i Sanela Kontin; Jelena Žerjav, OIB 77926780417 zastupane po punomoćniku Ivan Keleković; Željko Gregurek, OIB 63296232124 zastupanog po punomoćniku Ivan Keleković; Željko Brezovec, OIB 64988650148 zastupanog po punomoćniku Ivan Keleković; ZOU Mladen Klasić, Željko Rožić i Sanela Kontin; Ivanka Car, OIB 76179036296 zastupane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zastupane po punomoćniku Ivan Keleković; Siniša Poje, OIB 76626046335 zastupanog po punomoćniku Ivan Keleković; Tatjana Mamić, OIB 36147303671 zastupane po punomoćniku Ivan Keleković; ZOU Mladen Klasić, Željko Rožić i Sanela Kontin; Dudaš Čaba zastupanog po punomoćniku Ivan Keleković; Miroslav Tomac, OIB 39218066649 zastupanog po punomoćniku Ivan Keleković; Ljubica Zagorec, OIB 43956121001 zastupane po punomoćniku Ivan Keleković; Jožica Mesec, OIB 44741256593 zastupane po punomoćniku Ivan Keleković; Petar Kršić, OIB 21380100983 zastupanog po punomoćniku Ivan Keleković; Zoran Jandroković, OIB 32808970070 zastupanog po punomoćniku Ivan Keleković; Danijela Pavlek, OIB 79106316600 zastupane po punomoćniku Ivan Keleković; ZOU Mladen Klasić, Željko Rožić i Sanela Kontin; Kristina Krolo, OIB 95940161814 zastupane po punomoćniku Ivan Keleković; Snježana Horvat zastupanog po punomoćniku Ivan Keleković; Marija Ščuric, OIB 10759268095 zastupane po punomoćniku Ivan Keleković; ZOU Mladen Klasić, Željko Rožić i Sanela Kontin; Danijel Lovreković, OIB 01423797269 zastupanog po punomoćniku Ivan Keleković; Renato Kralj zastupanog po punomoćniku Ivan Keleković; ZOU Mladen Klasić, Željko Rožić i Sanela Kontin; HOTEL BIOGRAD putnička agencija, društvo s ograničenom odgovornošću za ugostiteljstvo i turizam, OIB 59323858911</derivirana_varijabla>
  </DomainObject.Predmet.StrankaFormatedOIB>
  <DomainObject.Predmet.StrankaFormatedWithAdress>
    <izvorni_sadrzaj> Dudaš Brajan, Cubinec 23, 48260 Križevci zastupanog po punomoćniku Ivan Keleković; Marija Pandurić, Ulica Frana Supila 28, 48260 Križevci zastupane po punomoćniku Ivan Keleković; ZOU Mladen Klasić, Željko Rožić i Sanela Kontin; Jelena Žerjav, Mali Grabičani 69 A, 48306 Mali Grabičani zastupane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zastupane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zastupane po punomoćniku Ivan Keleković; Siniša Poje, Ulica Dragutina Renarića 25, 48260 Križevci zastupanog po punomoćniku Ivan Keleković; Tatjana Mamić, Ulica Ive Vojnovića 7, 48260 Križevci zastupane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zastupane po punomoćniku Ivan Keleković; Jožica Mesec, Salinovec 4 A, 42240 Salinovec zastupane po punomoćniku Ivan Keleković; Petar Kršić, Ivana Gundulića 19, 10360 Sesvete zastupanog po punomoćniku Ivan Keleković; Zoran Jandroković, Carine 50, 48260 Apatovec zastupanog po punomoćniku Ivan Keleković; Danijela Pavlek, Lemeš 1, 48260 Lemeš zastupane po punomoćniku Ivan Keleković; ZOU Mladen Klasić, Željko Rožić i Sanela Kontin; Kristina Krolo, Naselje Kralja Zvonimira 2/2, 43000 Bjelovar zastupane po punomoćniku Ivan Keleković; Snježana Horvat, Podgajec 15, 48260 Križevci zastupanog po punomoćniku Ivan Keleković; Marija Ščuric, Prigorska Ulica 25, 48260 Križevci zastupane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Magistrala, 23210 Biograd Na Moru</izvorni_sadrzaj>
    <derivirana_varijabla naziv="DomainObject.Predmet.StrankaFormatedWithAdress_1"> Dudaš Brajan, Cubinec 23, 48260 Križevci zastupanog po punomoćniku Ivan Keleković; Marija Pandurić, Ulica Frana Supila 28, 48260 Križevci zastupane po punomoćniku Ivan Keleković; ZOU Mladen Klasić, Željko Rožić i Sanela Kontin; Jelena Žerjav, Mali Grabičani 69 A, 48306 Mali Grabičani zastupane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zastupane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zastupane po punomoćniku Ivan Keleković; Siniša Poje, Ulica Dragutina Renarića 25, 48260 Križevci zastupanog po punomoćniku Ivan Keleković; Tatjana Mamić, Ulica Ive Vojnovića 7, 48260 Križevci zastupane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zastupane po punomoćniku Ivan Keleković; Jožica Mesec, Salinovec 4 A, 42240 Salinovec zastupane po punomoćniku Ivan Keleković; Petar Kršić, Ivana Gundulića 19, 10360 Sesvete zastupanog po punomoćniku Ivan Keleković; Zoran Jandroković, Carine 50, 48260 Apatovec zastupanog po punomoćniku Ivan Keleković; Danijela Pavlek, Lemeš 1, 48260 Lemeš zastupane po punomoćniku Ivan Keleković; ZOU Mladen Klasić, Željko Rožić i Sanela Kontin; Kristina Krolo, Naselje Kralja Zvonimira 2/2, 43000 Bjelovar zastupane po punomoćniku Ivan Keleković; Snježana Horvat, Podgajec 15, 48260 Križevci zastupanog po punomoćniku Ivan Keleković; Marija Ščuric, Prigorska Ulica 25, 48260 Križevci zastupane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Magistrala, 23210 Biograd Na Moru</derivirana_varijabla>
  </DomainObject.Predmet.StrankaFormatedWithAdress>
  <DomainObject.Predmet.StrankaFormatedWithAdressOIB>
    <izvorni_sadrzaj> Dudaš Brajan, Cubinec 23, 48260 Križevci zastupanog po punomoćniku Ivan Keleković; Marija Pandurić, OIB 10092313824, Ulica Frana Supila 28, 48260 Križevci zastupane po punomoćniku Ivan Keleković; ZOU Mladen Klasić, Željko Rožić i Sanela Kontin; Jelena Žerjav, OIB 77926780417, Mali Grabičani 69 A, 48306 Mali Grabičani zastupane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zastupane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zastupane po punomoćniku Ivan Keleković; Siniša Poje, OIB 76626046335, Ulica Dragutina Renarića 25, 48260 Križevci zastupanog po punomoćniku Ivan Keleković; Tatjana Mamić, OIB 36147303671, Ulica Ive Vojnovića 7, 48260 Križevci zastupane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zastupane po punomoćniku Ivan Keleković; Jožica Mesec, OIB 44741256593, Salinovec 4 A, 42240 Salinovec zastupane po punomoćniku Ivan Keleković; Petar Kršić, OIB 21380100983, Ivana Gundulića 19, 10360 Sesvete zastupanog po punomoćniku Ivan Keleković; Zoran Jandroković, OIB 32808970070, Carine 50, 48260 Apatovec zastupanog po punomoćniku Ivan Keleković; Danijela Pavlek, OIB 79106316600, Lemeš 1, 48260 Lemeš zastupane po punomoćniku Ivan Keleković; ZOU Mladen Klasić, Željko Rožić i Sanela Kontin; Kristina Krolo, OIB 95940161814, Naselje Kralja Zvonimira 2/2, 43000 Bjelovar zastupane po punomoćniku Ivan Keleković; Snježana Horvat, Podgajec 15, 48260 Križevci zastupanog po punomoćniku Ivan Keleković; Marija Ščuric, OIB 10759268095, Prigorska Ulica 25, 48260 Križevci zastupane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OIB 59323858911, Magistrala, 23210 Biograd Na Moru</izvorni_sadrzaj>
    <derivirana_varijabla naziv="DomainObject.Predmet.StrankaFormatedWithAdressOIB_1"> Dudaš Brajan, Cubinec 23, 48260 Križevci zastupanog po punomoćniku Ivan Keleković; Marija Pandurić, OIB 10092313824, Ulica Frana Supila 28, 48260 Križevci zastupane po punomoćniku Ivan Keleković; ZOU Mladen Klasić, Željko Rožić i Sanela Kontin; Jelena Žerjav, OIB 77926780417, Mali Grabičani 69 A, 48306 Mali Grabičani zastupane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zastupane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zastupane po punomoćniku Ivan Keleković; Siniša Poje, OIB 76626046335, Ulica Dragutina Renarića 25, 48260 Križevci zastupanog po punomoćniku Ivan Keleković; Tatjana Mamić, OIB 36147303671, Ulica Ive Vojnovića 7, 48260 Križevci zastupane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zastupane po punomoćniku Ivan Keleković; Jožica Mesec, OIB 44741256593, Salinovec 4 A, 42240 Salinovec zastupane po punomoćniku Ivan Keleković; Petar Kršić, OIB 21380100983, Ivana Gundulića 19, 10360 Sesvete zastupanog po punomoćniku Ivan Keleković; Zoran Jandroković, OIB 32808970070, Carine 50, 48260 Apatovec zastupanog po punomoćniku Ivan Keleković; Danijela Pavlek, OIB 79106316600, Lemeš 1, 48260 Lemeš zastupane po punomoćniku Ivan Keleković; ZOU Mladen Klasić, Željko Rožić i Sanela Kontin; Kristina Krolo, OIB 95940161814, Naselje Kralja Zvonimira 2/2, 43000 Bjelovar zastupane po punomoćniku Ivan Keleković; Snježana Horvat, Podgajec 15, 48260 Križevci zastupanog po punomoćniku Ivan Keleković; Marija Ščuric, OIB 10759268095, Prigorska Ulica 25, 48260 Križevci zastupane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 HOTEL BIOGRAD putnička agencija, društvo s ograničenom odgovornošću za ugostiteljstvo i turizam, OIB 59323858911, Magistrala, 23210 Biograd Na Moru</derivirana_varijabla>
  </DomainObject.Predmet.StrankaFormatedWithAdressOIB>
  <DomainObject.Predmet.StrankaWithAdress>
    <izvorni_sadrzaj>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Lemeš 1,48260 Lemeš,Kristina Krolo Naselje Kralja Zvonimira 2/2,43000 Bjelovar,Snježana Horvat Podgajec 15,48260 Križevci,Marija Ščuric Prigorska Ulica 25,48260 Križevci,Danijel Lovreković Ulica Krunoslava Heruca 80,48260 Križevci,Renato Kralj Potočka ulica 37,48260 Križevci,HOTEL BIOGRAD putnička agencija, društvo s ograničenom odgovornošću za ugostiteljstvo i turizam Magistrala,23210 Biograd Na Moru</izvorni_sadrzaj>
    <derivirana_varijabla naziv="DomainObject.Predmet.StrankaWithAdress_1">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Lemeš 1,48260 Lemeš,Kristina Krolo Naselje Kralja Zvonimira 2/2,43000 Bjelovar,Snježana Horvat Podgajec 15,48260 Križevci,Marija Ščuric Prigorska Ulica 25,48260 Križevci,Danijel Lovreković Ulica Krunoslava Heruca 80,48260 Križevci,Renato Kralj Potočka ulica 37,48260 Križevci,HOTEL BIOGRAD putnička agencija, društvo s ograničenom odgovornošću za ugostiteljstvo i turizam Magistrala,23210 Biograd Na Moru</derivirana_varijabla>
  </DomainObject.Predmet.StrankaWithAdress>
  <DomainObject.Predmet.StrankaWithAdressOIB>
    <izvorni_sadrzaj>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OIB 79106316600, Lemeš 1,48260 Lemeš,Kristina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Križevci,HOTEL BIOGRAD putnička agencija, društvo s ograničenom odgovornošću za ugostiteljstvo i turizam, OIB 59323858911, Magistrala,23210 Biograd Na Moru</izvorni_sadrzaj>
    <derivirana_varijabla naziv="DomainObject.Predmet.StrankaWithAdressOIB_1">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OIB 79106316600, Lemeš 1,48260 Lemeš,Kristina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Križevci,HOTEL BIOGRAD putnička agencija, društvo s ograničenom odgovornošću za ugostiteljstvo i turizam, OIB 59323858911, Magistrala,23210 Biograd Na Moru</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Kralj,HOTEL BIOGRAD putnička agencija, društvo s ograničenom odgovornošću za ugostiteljstvo i turizam</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Kralj,HOTEL BIOGRAD putnička agencija, društvo s ograničenom odgovornošću za ugostiteljstvo i turizam</derivirana_varijabla>
  </DomainObject.Predmet.StrankaNazivFormated>
  <DomainObject.Predmet.StrankaNazivFormatedOIB>
    <izvorni_sadrzaj>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 OIB 79106316600,Kristina Krolo, OIB 95940161814,Snježana Horvat,Marija Ščuric, OIB 10759268095,Danijel Lovreković, OIB 01423797269,Renato Kralj,HOTEL BIOGRAD putnička agencija, društvo s ograničenom odgovornošću za ugostiteljstvo i turizam, OIB 59323858911</izvorni_sadrzaj>
    <derivirana_varijabla naziv="DomainObject.Predmet.StrankaNazivFormatedOIB_1">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 OIB 79106316600,Kristina Krolo, OIB 95940161814,Snježana Horvat,Marija Ščuric, OIB 10759268095,Danijel Lovreković, OIB 01423797269,Renato Kralj,HOTEL BIOGRAD putnička agencija, društvo s ograničenom odgovornošću za ugostiteljstvo i turizam, OIB 59323858911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zastupane po punomoćniku Ivan Keleković; ZOU Mladen Klasić, Željko Rožić i Sanela Kontin</item>
      <item>Jelena Žerjav zastupane po punomoćniku Ivan Keleković</item>
      <item>Željko Gregurek zastupanog po punomoćniku Ivan Keleković</item>
      <item>Željko Brezovec zastupanog po punomoćniku Ivan Keleković; ZOU Mladen Klasić, Željko Rožić i Sanela Kontin</item>
      <item>Ivanka Car zastupane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zastupane po punomoćniku Ivan Keleković</item>
      <item>Siniša Poje zastupanog po punomoćniku Ivan Keleković</item>
      <item>Tatjana Mamić zastupane po punomoćniku Ivan Keleković; ZOU Mladen Klasić, Željko Rožić i Sanela Kontin</item>
      <item>Dudaš Čaba zastupanog po punomoćniku Ivan Keleković</item>
      <item>Miroslav Tomac zastupanog po punomoćniku Ivan Keleković</item>
      <item>Ljubica Zagorec zastupane po punomoćniku Ivan Keleković</item>
      <item>Jožica Mesec zastupane po punomoćniku Ivan Keleković</item>
      <item>Petar Kršić zastupanog po punomoćniku Ivan Keleković</item>
      <item>Zoran Jandroković zastupanog po punomoćniku Ivan Keleković</item>
      <item>Danijela Pavlek zastupane po punomoćniku Ivan Keleković; ZOU Mladen Klasić, Željko Rožić i Sanela Kontin</item>
      <item>Kristina Krolo zastupane po punomoćniku Ivan Keleković</item>
      <item>Snježana Horvat zastupanog po punomoćniku Ivan Keleković</item>
      <item>Marija Ščuric zastupane po punomoćniku Ivan Keleković; ZOU Mladen Klasić, Željko Rožić i Sanela Kontin</item>
      <item>Danijel Lovreković zastupanog po punomoćniku Ivan Keleković</item>
      <item>Renato Kralj zastupanog po punomoćniku Ivan Keleković; ZOU Mladen Klasić, Željko Rožić i Sanela Kontin</item>
      <item>HOTEL BIOGRAD putnička agencija, društvo s ograničenom odgovornošću za ugostiteljstvo i turizam</item>
    </izvorni_sadrzaj>
    <derivirana_varijabla naziv="DomainObject.Predmet.StrankaListFormated_1">
      <item>Dudaš Brajan zastupanog po punomoćniku Ivan Keleković</item>
      <item>Marija Pandurić zastupane po punomoćniku Ivan Keleković; ZOU Mladen Klasić, Željko Rožić i Sanela Kontin</item>
      <item>Jelena Žerjav zastupane po punomoćniku Ivan Keleković</item>
      <item>Željko Gregurek zastupanog po punomoćniku Ivan Keleković</item>
      <item>Željko Brezovec zastupanog po punomoćniku Ivan Keleković; ZOU Mladen Klasić, Željko Rožić i Sanela Kontin</item>
      <item>Ivanka Car zastupane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zastupane po punomoćniku Ivan Keleković</item>
      <item>Siniša Poje zastupanog po punomoćniku Ivan Keleković</item>
      <item>Tatjana Mamić zastupane po punomoćniku Ivan Keleković; ZOU Mladen Klasić, Željko Rožić i Sanela Kontin</item>
      <item>Dudaš Čaba zastupanog po punomoćniku Ivan Keleković</item>
      <item>Miroslav Tomac zastupanog po punomoćniku Ivan Keleković</item>
      <item>Ljubica Zagorec zastupane po punomoćniku Ivan Keleković</item>
      <item>Jožica Mesec zastupane po punomoćniku Ivan Keleković</item>
      <item>Petar Kršić zastupanog po punomoćniku Ivan Keleković</item>
      <item>Zoran Jandroković zastupanog po punomoćniku Ivan Keleković</item>
      <item>Danijela Pavlek zastupane po punomoćniku Ivan Keleković; ZOU Mladen Klasić, Željko Rožić i Sanela Kontin</item>
      <item>Kristina Krolo zastupane po punomoćniku Ivan Keleković</item>
      <item>Snježana Horvat zastupanog po punomoćniku Ivan Keleković</item>
      <item>Marija Ščuric zastupane po punomoćniku Ivan Keleković; ZOU Mladen Klasić, Željko Rožić i Sanela Kontin</item>
      <item>Danijel Lovreković zastupanog po punomoćniku Ivan Keleković</item>
      <item>Renato Kralj zastupanog po punomoćniku Ivan Keleković; ZOU Mladen Klasić, Željko Rožić i Sanela Kontin</item>
      <item>HOTEL BIOGRAD putnička agencija, društvo s ograničenom odgovornošću za ugostiteljstvo i turizam</item>
    </derivirana_varijabla>
  </DomainObject.Predmet.StrankaListFormated>
  <DomainObject.Predmet.StrankaListFormatedOIB>
    <izvorni_sadrzaj>
      <item>Dudaš Brajan zastupanog po punomoćniku Ivan Keleković</item>
      <item>Marija Pandurić, OIB 10092313824 zastupane po punomoćniku Ivan Keleković; ZOU Mladen Klasić, Željko Rožić i Sanela Kontin</item>
      <item>Jelena Žerjav, OIB 77926780417 zastupane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zastupane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zastupane po punomoćniku Ivan Keleković</item>
      <item>Siniša Poje, OIB 76626046335 zastupanog po punomoćniku Ivan Keleković</item>
      <item>Tatjana Mamić, OIB 36147303671 zastupane po punomoćniku Ivan Keleković; ZOU Mladen Klasić, Željko Rožić i Sanela Kontin</item>
      <item>Dudaš Čaba zastupanog po punomoćniku Ivan Keleković</item>
      <item>Miroslav Tomac, OIB 39218066649 zastupanog po punomoćniku Ivan Keleković</item>
      <item>Ljubica Zagorec, OIB 43956121001 zastupane po punomoćniku Ivan Keleković</item>
      <item>Jožica Mesec, OIB 44741256593 zastupane po punomoćniku Ivan Keleković</item>
      <item>Petar Kršić, OIB 21380100983 zastupanog po punomoćniku Ivan Keleković</item>
      <item>Zoran Jandroković, OIB 32808970070 zastupanog po punomoćniku Ivan Keleković</item>
      <item>Danijela Pavlek, OIB 79106316600 zastupane po punomoćniku Ivan Keleković; ZOU Mladen Klasić, Željko Rožić i Sanela Kontin</item>
      <item>Kristina Krolo, OIB 95940161814 zastupane po punomoćniku Ivan Keleković</item>
      <item>Snježana Horvat zastupanog po punomoćniku Ivan Keleković</item>
      <item>Marija Ščuric, OIB 10759268095 zastupane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tem>HOTEL BIOGRAD putnička agencija, društvo s ograničenom odgovornošću za ugostiteljstvo i turizam, OIB 59323858911</item>
    </izvorni_sadrzaj>
    <derivirana_varijabla naziv="DomainObject.Predmet.StrankaListFormatedOIB_1">
      <item>Dudaš Brajan zastupanog po punomoćniku Ivan Keleković</item>
      <item>Marija Pandurić, OIB 10092313824 zastupane po punomoćniku Ivan Keleković; ZOU Mladen Klasić, Željko Rožić i Sanela Kontin</item>
      <item>Jelena Žerjav, OIB 77926780417 zastupane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zastupane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zastupane po punomoćniku Ivan Keleković</item>
      <item>Siniša Poje, OIB 76626046335 zastupanog po punomoćniku Ivan Keleković</item>
      <item>Tatjana Mamić, OIB 36147303671 zastupane po punomoćniku Ivan Keleković; ZOU Mladen Klasić, Željko Rožić i Sanela Kontin</item>
      <item>Dudaš Čaba zastupanog po punomoćniku Ivan Keleković</item>
      <item>Miroslav Tomac, OIB 39218066649 zastupanog po punomoćniku Ivan Keleković</item>
      <item>Ljubica Zagorec, OIB 43956121001 zastupane po punomoćniku Ivan Keleković</item>
      <item>Jožica Mesec, OIB 44741256593 zastupane po punomoćniku Ivan Keleković</item>
      <item>Petar Kršić, OIB 21380100983 zastupanog po punomoćniku Ivan Keleković</item>
      <item>Zoran Jandroković, OIB 32808970070 zastupanog po punomoćniku Ivan Keleković</item>
      <item>Danijela Pavlek, OIB 79106316600 zastupane po punomoćniku Ivan Keleković; ZOU Mladen Klasić, Željko Rožić i Sanela Kontin</item>
      <item>Kristina Krolo, OIB 95940161814 zastupane po punomoćniku Ivan Keleković</item>
      <item>Snježana Horvat zastupanog po punomoćniku Ivan Keleković</item>
      <item>Marija Ščuric, OIB 10759268095 zastupane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tem>HOTEL BIOGRAD putnička agencija, društvo s ograničenom odgovornošću za ugostiteljstvo i turizam, OIB 59323858911</item>
    </derivirana_varijabla>
  </DomainObject.Predmet.StrankaListFormatedOIB>
  <DomainObject.Predmet.StrankaListFormatedWithAdress>
    <izvorni_sadrzaj>
      <item>Dudaš Brajan, Cubinec 23, 48260 Križevci zastupanog po punomoćniku Ivan Keleković</item>
      <item>Marija Pandurić, Ulica Frana Supila 28, 48260 Križevci zastupane po punomoćniku Ivan Keleković; ZOU Mladen Klasić, Željko Rožić i Sanela Kontin</item>
      <item>Jelena Žerjav, Mali Grabičani 69 A, 48306 Mali Grabičani zastupane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zastupane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zastupane po punomoćniku Ivan Keleković</item>
      <item>Siniša Poje, Ulica Dragutina Renarića 25, 48260 Križevci zastupanog po punomoćniku Ivan Keleković</item>
      <item>Tatjana Mamić, Ulica Ive Vojnovića 7, 48260 Križevci zastupane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zastupane po punomoćniku Ivan Keleković</item>
      <item>Jožica Mesec, Salinovec 4 A, 42240 Salinovec zastupane po punomoćniku Ivan Keleković</item>
      <item>Petar Kršić, Ivana Gundulića 19, 10360 Sesvete zastupanog po punomoćniku Ivan Keleković</item>
      <item>Zoran Jandroković, Carine 50, 48260 Apatovec zastupanog po punomoćniku Ivan Keleković</item>
      <item>Danijela Pavlek, Lemeš 1, 48260 Lemeš zastupane po punomoćniku Ivan Keleković; ZOU Mladen Klasić, Željko Rožić i Sanela Kontin</item>
      <item>Kristina Krolo, Naselje Kralja Zvonimira 2/2, 43000 Bjelovar zastupane po punomoćniku Ivan Keleković</item>
      <item>Snježana Horvat, Podgajec 15, 48260 Križevci zastupanog po punomoćniku Ivan Keleković</item>
      <item>Marija Ščuric, Prigorska Ulica 25, 48260 Križevci zastupane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Magistrala, 23210 Biograd Na Moru</item>
    </izvorni_sadrzaj>
    <derivirana_varijabla naziv="DomainObject.Predmet.StrankaListFormatedWithAdress_1">
      <item>Dudaš Brajan, Cubinec 23, 48260 Križevci zastupanog po punomoćniku Ivan Keleković</item>
      <item>Marija Pandurić, Ulica Frana Supila 28, 48260 Križevci zastupane po punomoćniku Ivan Keleković; ZOU Mladen Klasić, Željko Rožić i Sanela Kontin</item>
      <item>Jelena Žerjav, Mali Grabičani 69 A, 48306 Mali Grabičani zastupane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zastupane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zastupane po punomoćniku Ivan Keleković</item>
      <item>Siniša Poje, Ulica Dragutina Renarića 25, 48260 Križevci zastupanog po punomoćniku Ivan Keleković</item>
      <item>Tatjana Mamić, Ulica Ive Vojnovića 7, 48260 Križevci zastupane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zastupane po punomoćniku Ivan Keleković</item>
      <item>Jožica Mesec, Salinovec 4 A, 42240 Salinovec zastupane po punomoćniku Ivan Keleković</item>
      <item>Petar Kršić, Ivana Gundulića 19, 10360 Sesvete zastupanog po punomoćniku Ivan Keleković</item>
      <item>Zoran Jandroković, Carine 50, 48260 Apatovec zastupanog po punomoćniku Ivan Keleković</item>
      <item>Danijela Pavlek, Lemeš 1, 48260 Lemeš zastupane po punomoćniku Ivan Keleković; ZOU Mladen Klasić, Željko Rožić i Sanela Kontin</item>
      <item>Kristina Krolo, Naselje Kralja Zvonimira 2/2, 43000 Bjelovar zastupane po punomoćniku Ivan Keleković</item>
      <item>Snježana Horvat, Podgajec 15, 48260 Križevci zastupanog po punomoćniku Ivan Keleković</item>
      <item>Marija Ščuric, Prigorska Ulica 25, 48260 Križevci zastupane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Magistrala, 23210 Biograd Na Moru</item>
    </derivirana_varijabla>
  </DomainObject.Predmet.StrankaListFormatedWithAdress>
  <DomainObject.Predmet.StrankaListFormatedWithAdressOIB>
    <izvorni_sadrzaj>
      <item>Dudaš Brajan, Cubinec 23, 48260 Križevci zastupanog po punomoćniku Ivan Keleković</item>
      <item>Marija Pandurić, OIB 10092313824, Ulica Frana Supila 28, 48260 Križevci zastupane po punomoćniku Ivan Keleković; ZOU Mladen Klasić, Željko Rožić i Sanela Kontin</item>
      <item>Jelena Žerjav, OIB 77926780417, Mali Grabičani 69 A, 48306 Mali Grabičani zastupane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zastupane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zastupane po punomoćniku Ivan Keleković</item>
      <item>Siniša Poje, OIB 76626046335, Ulica Dragutina Renarića 25, 48260 Križevci zastupanog po punomoćniku Ivan Keleković</item>
      <item>Tatjana Mamić, OIB 36147303671, Ulica Ive Vojnovića 7, 48260 Križevci zastupane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zastupane po punomoćniku Ivan Keleković</item>
      <item>Jožica Mesec, OIB 44741256593, Salinovec 4 A, 42240 Salinovec zastupane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OIB 79106316600, Lemeš 1, 48260 Lemeš zastupane po punomoćniku Ivan Keleković; ZOU Mladen Klasić, Željko Rožić i Sanela Kontin</item>
      <item>Kristina Krolo, OIB 95940161814, Naselje Kralja Zvonimira 2/2, 43000 Bjelovar zastupane po punomoćniku Ivan Keleković</item>
      <item>Snježana Horvat, Podgajec 15, 48260 Križevci zastupanog po punomoćniku Ivan Keleković</item>
      <item>Marija Ščuric, OIB 10759268095, Prigorska Ulica 25, 48260 Križevci zastupane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OIB 59323858911, Magistrala, 23210 Biograd Na Moru</item>
    </izvorni_sadrzaj>
    <derivirana_varijabla naziv="DomainObject.Predmet.StrankaListFormatedWithAdressOIB_1">
      <item>Dudaš Brajan, Cubinec 23, 48260 Križevci zastupanog po punomoćniku Ivan Keleković</item>
      <item>Marija Pandurić, OIB 10092313824, Ulica Frana Supila 28, 48260 Križevci zastupane po punomoćniku Ivan Keleković; ZOU Mladen Klasić, Željko Rožić i Sanela Kontin</item>
      <item>Jelena Žerjav, OIB 77926780417, Mali Grabičani 69 A, 48306 Mali Grabičani zastupane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zastupane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zastupane po punomoćniku Ivan Keleković</item>
      <item>Siniša Poje, OIB 76626046335, Ulica Dragutina Renarića 25, 48260 Križevci zastupanog po punomoćniku Ivan Keleković</item>
      <item>Tatjana Mamić, OIB 36147303671, Ulica Ive Vojnovića 7, 48260 Križevci zastupane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zastupane po punomoćniku Ivan Keleković</item>
      <item>Jožica Mesec, OIB 44741256593, Salinovec 4 A, 42240 Salinovec zastupane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OIB 79106316600, Lemeš 1, 48260 Lemeš zastupane po punomoćniku Ivan Keleković; ZOU Mladen Klasić, Željko Rožić i Sanela Kontin</item>
      <item>Kristina Krolo, OIB 95940161814, Naselje Kralja Zvonimira 2/2, 43000 Bjelovar zastupane po punomoćniku Ivan Keleković</item>
      <item>Snježana Horvat, Podgajec 15, 48260 Križevci zastupanog po punomoćniku Ivan Keleković</item>
      <item>Marija Ščuric, OIB 10759268095, Prigorska Ulica 25, 48260 Križevci zastupane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tem>HOTEL BIOGRAD putnička agencija, društvo s ograničenom odgovornošću za ugostiteljstvo i turizam, OIB 59323858911, Magistrala, 23210 Biograd Na Moru</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tem>HOTEL BIOGRAD putnička agencija, društvo s ograničenom odgovornošću za ugostiteljstvo i turizam</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tem>HOTEL BIOGRAD putnička agencija, društvo s ograničenom odgovornošću za ugostiteljstvo i turizam</item>
    </derivirana_varijabla>
  </DomainObject.Predmet.StrankaListNazivFormated>
  <DomainObject.Predmet.StrankaListNazivFormatedOIB>
    <izvorni_sadrzaj>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 OIB 79106316600</item>
      <item>Kristina Krolo, OIB 95940161814</item>
      <item>Snježana Horvat</item>
      <item>Marija Ščuric, OIB 10759268095</item>
      <item>Danijel Lovreković, OIB 01423797269</item>
      <item>Renato Kralj</item>
      <item>HOTEL BIOGRAD putnička agencija, društvo s ograničenom odgovornošću za ugostiteljstvo i turizam, OIB 59323858911</item>
    </izvorni_sadrzaj>
    <derivirana_varijabla naziv="DomainObject.Predmet.StrankaListNazivFormatedOIB_1">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 OIB 79106316600</item>
      <item>Kristina Krolo, OIB 95940161814</item>
      <item>Snježana Horvat</item>
      <item>Marija Ščuric, OIB 10759268095</item>
      <item>Danijel Lovreković, OIB 01423797269</item>
      <item>Renato Kralj</item>
      <item>HOTEL BIOGRAD putnička agencija, društvo s ograničenom odgovornošću za ugostiteljstvo i turizam, OIB 59323858911</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48260 Križevci</item>
    </izvorni_sadrzaj>
    <derivirana_varijabla naziv="DomainObject.Predmet.ProtuStrankaListFormatedWithAdress_1">
      <item>GUŠTI, društvo s ograničenom odgovornošću za proizvodnju i trgovinu mesa i mesnih prerađevina, Cubinec 28, 48260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48260 Križevci</item>
    </izvorni_sadrzaj>
    <derivirana_varijabla naziv="DomainObject.Predmet.ProtuStrankaListFormatedWithAdressOIB_1">
      <item>GUŠTI, društvo s ograničenom odgovornošću za proizvodnju i trgovinu mesa i mesnih prerađevina, OIB 05647991814, Cubinec 28, 48260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derivirana_varijabla>
  </DomainObject.Predmet.OstaliListFormated>
  <DomainObject.Predmet.OstaliListFormatedOIB>
    <izvorni_sadrzaj>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izvorni_sadrzaj>
    <derivirana_varijabla naziv="DomainObject.Predmet.OstaliListFormatedOIB_1">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derivirana_varijabla>
  </DomainObject.Predmet.OstaliListFormatedOIB>
  <DomainObject.Predmet.OstaliListFormatedWithAdress>
    <izvorni_sadrzaj>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tem>Domagoj Krpina, Petra Preradovića 17/III, 42000 Varaždin</item>
      <item>HOTEL BIOGRAD putnička agencija, društvo s ograničenom odgovornošću za ugostiteljstvo i turizam, Magistrala, 23210 Biograd Na Moru</item>
      <item>Goran Vučetić, Stanka Vraza 15, 42000 Varaždin</item>
    </izvorni_sadrzaj>
    <derivirana_varijabla naziv="DomainObject.Predmet.OstaliListFormatedWithAdress_1">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tem>Domagoj Krpina, Petra Preradovića 17/III, 42000 Varaždin</item>
      <item>HOTEL BIOGRAD putnička agencija, društvo s ograničenom odgovornošću za ugostiteljstvo i turizam, Magistrala, 23210 Biograd Na Moru</item>
      <item>Goran Vučetić, Stanka Vraza 15, 42000 Varaždin</item>
    </derivirana_varijabla>
  </DomainObject.Predmet.OstaliListFormatedWithAdress>
  <DomainObject.Predmet.OstaliListFormatedWithAdressOIB>
    <izvorni_sadrzaj>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tem>Domagoj Krpina, Petra Preradovića 17/III, 42000 Varaždin</item>
      <item>HOTEL BIOGRAD putnička agencija, društvo s ograničenom odgovornošću za ugostiteljstvo i turizam, OIB 59323858911, Magistrala, 23210 Biograd Na Moru</item>
      <item>Goran Vučetić, OIB 75961611639, Stanka Vraza 15, 42000 Varaždin</item>
    </izvorni_sadrzaj>
    <derivirana_varijabla naziv="DomainObject.Predmet.OstaliListFormatedWithAdressOIB_1">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tem>Domagoj Krpina, Petra Preradovića 17/III, 42000 Varaždin</item>
      <item>HOTEL BIOGRAD putnička agencija, društvo s ograničenom odgovornošću za ugostiteljstvo i turizam, OIB 59323858911, Magistrala, 23210 Biograd Na Moru</item>
      <item>Goran Vučetić, OIB 75961611639, Stanka Vraza 15, 42000 Varaždin</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Goran Vučetić</item>
    </derivirana_varijabla>
  </DomainObject.Predmet.OstaliListNazivFormated>
  <DomainObject.Predmet.OstaliListNazivFormatedOIB>
    <izvorni_sadrzaj>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izvorni_sadrzaj>
    <derivirana_varijabla naziv="DomainObject.Predmet.OstaliListNazivFormatedOIB_1">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tem>Domagoj Krpina</item>
      <item>HOTEL BIOGRAD putnička agencija, društvo s ograničenom odgovornošću za ugostiteljstvo i turizam, OIB 59323858911</item>
      <item>Goran Vučetić, OIB 75961611639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St-272/2012-202</izvorni_sadrzaj>
    <derivirana_varijabla naziv="DomainObject.PoslovniBrojDokumenta_1">St-272/2012-202</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OIB 64988650148, Ivanec Križevački 124, 48260 Ivanec Križevački i dr.</izvorni_sadrzaj>
    <derivirana_varijabla naziv="DomainObject.Predmet.StrankaIDrugiAdressOIB_1">Željko Brezovec, OIB 64988650148, Ivanec Križevački 124, 48260 Ivanec Križevački i dr.</derivirana_varijabla>
  </DomainObject.Predmet.StrankaIDrugiAdressOIB>
  <DomainObject.Predmet.ProtustrankaIDrugiAdressOIB>
    <izvorni_sadrzaj>GUŠTI, društvo s ograničenom odgovornošću za proizvodnju i trgovinu mesa i mesnih prerađevina, OIB 05647991814, Cubinec 28, 48260 Križevci</izvorni_sadrzaj>
    <derivirana_varijabla naziv="DomainObject.Predmet.ProtustrankaIDrugiAdressOIB_1">GUŠTI, društvo s ograničenom odgovornošću za proizvodnju i trgovinu mesa i mesnih prerađevina, OIB 05647991814, Cubinec 28,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2016.</izvorni_sadrzaj>
    <derivirana_varijabla naziv="DomainObject.Predmet.OdlukaRjesenje.DatumDonosenjaOdluke_1">3. lipnja 2016.</derivirana_varijabla>
  </DomainObject.Predmet.OdlukaRjesenje.DatumDonosenjaOdluke>
  <DomainObject.Predmet.OdlukaRjesenje.DatumPravomocnosti>
    <izvorni_sadrzaj>21. lipnja 2016.</izvorni_sadrzaj>
    <derivirana_varijabla naziv="DomainObject.Predmet.OdlukaRjesenje.DatumPravomocnosti_1">21. lipnja 2016.</derivirana_varijabla>
  </DomainObject.Predmet.OdlukaRjesenje.DatumPravomocnosti>
  <DomainObject.Predmet.OdlukaRjesenje.Oznaka>
    <izvorni_sadrzaj>St-272/2012-173</izvorni_sadrzaj>
    <derivirana_varijabla naziv="DomainObject.Predmet.OdlukaRjesenje.Oznaka_1">St-272/2012-173</derivirana_varijabla>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HOTEL BIOGRAD putnička agencija, društvo s ograničenom odgovornošću za ugostiteljstvo i turizam</item>
      <item>Goran Vučetić</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tem>Domagoj Krpina</item>
      <item>HOTEL BIOGRAD putnička agencija, društvo s ograničenom odgovornošću za ugostiteljstvo i turizam</item>
      <item>HOTEL BIOGRAD putnička agencija, društvo s ograničenom odgovornošću za ugostiteljstvo i turizam</item>
      <item>Goran Vučetić</item>
    </derivirana_varijabla>
  </DomainObject.Predmet.SudioniciListNaziv>
  <DomainObject.Predmet.SudioniciListAdressOIB>
    <izvorni_sadrzaj>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28,48260 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OIB 79106316600, Lemeš 1,48260 Lemeš</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tem>Domagoj Krpina, Petra Preradovića 17/III,42000 Varaždin</item>
      <item>HOTEL BIOGRAD putnička agencija, društvo s ograničenom odgovornošću za ugostiteljstvo i turizam, OIB 59323858911, Magistrala,23210 Biograd Na Moru</item>
      <item>HOTEL BIOGRAD putnička agencija, društvo s ograničenom odgovornošću za ugostiteljstvo i turizam, OIB 59323858911, Magistrala,23210 Biograd Na Moru</item>
      <item>Goran Vučetić, OIB 75961611639, Stanka Vraza 15,42000 Varaždin</item>
    </izvorni_sadrzaj>
    <derivirana_varijabla naziv="DomainObject.Predmet.SudioniciListAdressOIB_1">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28,48260 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OIB 79106316600, Lemeš 1,48260 Lemeš</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tem>Domagoj Krpina, Petra Preradovića 17/III,42000 Varaždin</item>
      <item>HOTEL BIOGRAD putnička agencija, društvo s ograničenom odgovornošću za ugostiteljstvo i turizam, OIB 59323858911, Magistrala,23210 Biograd Na Moru</item>
      <item>HOTEL BIOGRAD putnička agencija, društvo s ograničenom odgovornošću za ugostiteljstvo i turizam, OIB 59323858911, Magistrala,23210 Biograd Na Moru</item>
      <item>Goran Vučetić, OIB 75961611639, Stanka Vraza 15,42000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C095E6-2A68-4270-80D7-346812780A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165</properties:Words>
  <properties:Characters>782</properties:Characters>
  <properties:Lines>53</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2018-08-21T11:05:00Z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St-272/2012-202 / Odluka - Rješenje - sazivanje skupštine vjerovnika (odluka_St-272_2012-202.docx)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