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0493" w14:paraId="81e049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0532A4">
      <w:pPr>
        <w:jc w:val="center"/>
        <w:rPr>
          <w:rFonts w:hAnsi="Times New Roman" w:ascii="Times New Roman"/>
          <w:szCs w:val="24"/>
          <w:lang w:val="hr-HR"/>
        </w:rPr>
      </w:pPr>
      <w:r w:rsidRPr="000532A4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0532A4">
      <w:pPr>
        <w:jc w:val="center"/>
        <w:rPr>
          <w:rFonts w:hAnsi="Times New Roman" w:ascii="Times New Roman"/>
          <w:szCs w:val="24"/>
          <w:lang w:val="hr-HR"/>
        </w:rPr>
      </w:pPr>
      <w:r w:rsidRPr="000532A4">
        <w:rPr>
          <w:rFonts w:hAnsi="Times New Roman" w:ascii="Times New Roman"/>
          <w:szCs w:val="24"/>
          <w:lang w:val="hr-HR"/>
        </w:rPr>
        <w:t xml:space="preserve">od </w:t>
      </w:r>
      <w:r w:rsidR="00954EBA" w:rsidRPr="000532A4">
        <w:rPr>
          <w:rFonts w:hAnsi="Times New Roman" w:ascii="Times New Roman"/>
          <w:szCs w:val="24"/>
          <w:lang w:val="hr-HR"/>
        </w:rPr>
        <w:t>21</w:t>
      </w:r>
      <w:r w:rsidR="00FA7103" w:rsidRPr="000532A4">
        <w:rPr>
          <w:rFonts w:hAnsi="Times New Roman" w:ascii="Times New Roman"/>
          <w:szCs w:val="24"/>
          <w:lang w:val="hr-HR"/>
        </w:rPr>
        <w:t>. ožujka</w:t>
      </w:r>
      <w:r w:rsidR="00FC27CC" w:rsidRPr="000532A4">
        <w:rPr>
          <w:rFonts w:hAnsi="Times New Roman" w:ascii="Times New Roman"/>
          <w:szCs w:val="24"/>
          <w:lang w:val="hr-HR"/>
        </w:rPr>
        <w:t xml:space="preserve"> 2017</w:t>
      </w:r>
      <w:r w:rsidR="00021E91" w:rsidRPr="000532A4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0532A4">
      <w:pPr>
        <w:jc w:val="center"/>
        <w:rPr>
          <w:rFonts w:hAnsi="Times New Roman" w:ascii="Times New Roman"/>
          <w:szCs w:val="24"/>
          <w:lang w:val="hr-HR"/>
        </w:rPr>
      </w:pPr>
      <w:r w:rsidRPr="000532A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0532A4">
      <w:pPr>
        <w:jc w:val="center"/>
        <w:rPr>
          <w:rFonts w:hAnsi="Times New Roman" w:ascii="Times New Roman"/>
          <w:szCs w:val="24"/>
          <w:lang w:val="hr-HR"/>
        </w:rPr>
      </w:pPr>
      <w:r w:rsidRPr="000532A4">
        <w:rPr>
          <w:rFonts w:hAnsi="Times New Roman" w:ascii="Times New Roman"/>
          <w:szCs w:val="24"/>
          <w:lang w:val="hr-HR"/>
        </w:rPr>
        <w:t xml:space="preserve">o </w:t>
      </w:r>
      <w:r w:rsidR="003A4205" w:rsidRPr="000532A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0532A4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0532A4">
      <w:pPr>
        <w:jc w:val="center"/>
        <w:rPr>
          <w:rFonts w:hAnsi="Times New Roman" w:ascii="Times New Roman"/>
          <w:lang w:val="hr-HR"/>
        </w:rPr>
      </w:pPr>
      <w:r w:rsidRPr="000532A4">
        <w:rPr>
          <w:rFonts w:hAnsi="Times New Roman" w:ascii="Times New Roman"/>
          <w:szCs w:val="24"/>
          <w:lang w:val="hr-HR"/>
        </w:rPr>
        <w:t xml:space="preserve">nad dužnikom </w:t>
      </w:r>
      <w:r w:rsidR="000532A4" w:rsidRPr="000532A4">
        <w:rPr>
          <w:rFonts w:hAnsi="Times New Roman" w:ascii="Times New Roman"/>
          <w:lang w:val="hr-HR"/>
        </w:rPr>
        <w:t>ATRIK j.d.o.o. Koprivnica, Zagorska 15, OIB: 84273150629</w:t>
      </w:r>
    </w:p>
    <w:p w:rsidRDefault="00E8232C" w:rsidP="00FC27CC" w:rsidR="00E8232C" w:rsidRPr="000532A4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0532A4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0532A4">
        <w:rPr>
          <w:rFonts w:hAnsi="Times New Roman" w:ascii="Times New Roman"/>
          <w:szCs w:val="24"/>
          <w:lang w:val="hr-HR"/>
        </w:rPr>
        <w:t xml:space="preserve">08,45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AC7712" w:rsidR="00AC7712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</w:t>
      </w:r>
      <w:r w:rsidR="00AC7712">
        <w:rPr>
          <w:rFonts w:hAnsi="Times New Roman" w:ascii="Times New Roman"/>
          <w:szCs w:val="24"/>
          <w:lang w:val="hr-HR"/>
        </w:rPr>
        <w:t xml:space="preserve">koji je uredno pozvan, te da nije dostavio ovome sudu </w:t>
      </w:r>
      <w:proofErr w:type="spellStart"/>
      <w:r w:rsidR="00AC7712">
        <w:rPr>
          <w:rFonts w:hAnsi="Times New Roman" w:ascii="Times New Roman"/>
          <w:szCs w:val="24"/>
          <w:lang w:val="hr-HR"/>
        </w:rPr>
        <w:t>prokazni</w:t>
      </w:r>
      <w:proofErr w:type="spellEnd"/>
      <w:r w:rsidR="00AC7712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dug s osnova javnih davanja na dan 9. veljače 2017. iznosi 18.819,43 kn, o čemu u spis predaje potvrdu.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6C691D" w:rsidR="006C691D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AC7712">
        <w:rPr>
          <w:rFonts w:hAnsi="Times New Roman" w:ascii="Times New Roman"/>
          <w:lang w:val="hr-HR"/>
        </w:rPr>
        <w:t xml:space="preserve"> </w:t>
      </w:r>
      <w:r w:rsidR="00AC7712" w:rsidRPr="000532A4">
        <w:rPr>
          <w:rFonts w:hAnsi="Times New Roman" w:ascii="Times New Roman"/>
          <w:lang w:val="hr-HR"/>
        </w:rPr>
        <w:t>ATRIK j.d.o.o. Koprivnica, Zagorska 15, OIB: 84273150629</w:t>
      </w:r>
      <w:r w:rsidRPr="006C691D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6C691D">
        <w:rPr>
          <w:rFonts w:cs="Goudy Old Style" w:hAnsi="Times New Roman" w:ascii="Times New Roman"/>
          <w:lang w:val="hr-HR"/>
        </w:rPr>
        <w:t>š</w:t>
      </w:r>
      <w:r w:rsidRPr="006C691D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AC7712">
        <w:rPr>
          <w:rFonts w:hAnsi="Times New Roman" w:ascii="Times New Roman"/>
          <w:lang w:val="hr-HR"/>
        </w:rPr>
        <w:t>887/16</w:t>
      </w:r>
      <w:r w:rsidRPr="006C691D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AC771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AC7712">
        <w:rPr>
          <w:rFonts w:hAnsi="Times New Roman" w:ascii="Times New Roman"/>
          <w:szCs w:val="24"/>
          <w:lang w:val="hr-HR"/>
        </w:rPr>
        <w:t>08,55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3A8" w:rsidR="004C63A8">
      <w:r>
        <w:separator/>
      </w:r>
    </w:p>
  </w:endnote>
  <w:endnote w:id="0" w:type="continuationSeparator">
    <w:p w:rsidRDefault="004C63A8" w:rsidR="004C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3A8" w:rsidR="004C63A8">
      <w:r>
        <w:separator/>
      </w:r>
    </w:p>
  </w:footnote>
  <w:footnote w:id="0" w:type="continuationSeparator">
    <w:p w:rsidRDefault="004C63A8" w:rsidR="004C6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AC7712" w:rsidRPr="00AC771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0532A4">
      <w:rPr>
        <w:rFonts w:hAnsi="Times New Roman" w:ascii="Times New Roman"/>
        <w:szCs w:val="24"/>
      </w:rPr>
      <w:t>887/16-6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0C4C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C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C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C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C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C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C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C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C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St-887/2016-6</izvorni_sadrzaj>
    <derivirana_varijabla naziv="DomainObject.Zapisnik.Oznaka_1">St-887/2016-6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ATRIK jednostavno društvo s ograničenom odgovornošću za građenje proizvodnju, trgovinu i usluge</izvorni_sadrzaj>
    <derivirana_varijabla naziv="DomainObject.Predmet.ProtustrankaFormated_1">  ATRIK jednostavno društvo s ograničenom odgovornošću za građenje proizvodnju, trgovinu i usluge</derivirana_varijabla>
  </DomainObject.Predmet.ProtustrankaFormated>
  <DomainObject.Predmet.ProtustrankaFormatedOIB>
    <izvorni_sadrzaj>  ATRIK jednostavno društvo s ograničenom odgovornošću za građenje proizvodnju, trgovinu i usluge, OIB 84273150629</izvorni_sadrzaj>
    <derivirana_varijabla naziv="DomainObject.Predmet.ProtustrankaFormatedOIB_1">  ATRIK jednostavno društvo s ograničenom odgovornošću za građenje proizvodnju, trgovinu i usluge, OIB 84273150629</derivirana_varijabla>
  </DomainObject.Predmet.ProtustrankaFormatedOIB>
  <DomainObject.Predmet.ProtustrankaFormatedWithAdress>
    <izvorni_sadrzaj> ATRIK jednostavno društvo s ograničenom odgovornošću za građenje proizvodnju, trgovinu i usluge, Zagorska 15, 48000 Koprivnica</izvorni_sadrzaj>
    <derivirana_varijabla naziv="DomainObject.Predmet.ProtustrankaFormatedWithAdress_1"> ATRIK jednostavno društvo s ograničenom odgovornošću za građenje proizvodnju, trgovinu i usluge, Zagorska 15, 48000 Koprivnica</derivirana_varijabla>
  </DomainObject.Predmet.ProtustrankaFormatedWithAdress>
  <DomainObject.Predmet.ProtustrankaFormatedWithAdressOIB>
    <izvorni_sadrzaj> ATRIK jednostavno društvo s ograničenom odgovornošću za građenje proizvodnju, trgovinu i usluge, OIB 84273150629, Zagorska 15, 48000 Koprivnica</izvorni_sadrzaj>
    <derivirana_varijabla naziv="DomainObject.Predmet.ProtustrankaFormatedWithAdressOIB_1"> ATRIK jednostavno društvo s ograničenom odgovornošću za građenje proizvodnju, trgovinu i usluge, OIB 84273150629, Zagorska 15, 48000 Koprivnica</derivirana_varijabla>
  </DomainObject.Predmet.ProtustrankaFormatedWithAdressOIB>
  <DomainObject.Predmet.ProtustrankaWithAdress>
    <izvorni_sadrzaj>ATRIK jednostavno društvo s ograničenom odgovornošću za građenje proizvodnju, trgovinu i usluge Zagorska 15, 48000 Koprivnica</izvorni_sadrzaj>
    <derivirana_varijabla naziv="DomainObject.Predmet.ProtustrankaWithAdress_1">ATRIK jednostavno društvo s ograničenom odgovornošću za građenje proizvodnju, trgovinu i usluge Zagorska 15, 48000 Koprivnica</derivirana_varijabla>
  </DomainObject.Predmet.ProtustrankaWithAdress>
  <DomainObject.Predmet.ProtustrankaWithAdressOIB>
    <izvorni_sadrzaj>ATRIK jednostavno društvo s ograničenom odgovornošću za građenje proizvodnju, trgovinu i usluge, OIB 84273150629, Zagorska 15, 48000 Koprivnica</izvorni_sadrzaj>
    <derivirana_varijabla naziv="DomainObject.Predmet.ProtustrankaWithAdressOIB_1">ATRIK jednostavno društvo s ograničenom odgovornošću za građenje proizvodnju, trgovinu i usluge, OIB 84273150629, Zagorska 15, 48000 Koprivnica</derivirana_varijabla>
  </DomainObject.Predmet.ProtustrankaWithAdressOIB>
  <DomainObject.Predmet.ProtustrankaNazivFormated>
    <izvorni_sadrzaj>ATRIK jednostavno društvo s ograničenom odgovornošću za građenje proizvodnju, trgovinu i usluge</izvorni_sadrzaj>
    <derivirana_varijabla naziv="DomainObject.Predmet.ProtustrankaNazivFormated_1">ATRIK jednostavno društvo s ograničenom odgovornošću za građenje proizvodnju, trgovinu i usluge</derivirana_varijabla>
  </DomainObject.Predmet.ProtustrankaNazivFormated>
  <DomainObject.Predmet.ProtustrankaNazivFormatedOIB>
    <izvorni_sadrzaj>ATRIK jednostavno društvo s ograničenom odgovornošću za građenje proizvodnju, trgovinu i usluge, OIB 84273150629</izvorni_sadrzaj>
    <derivirana_varijabla naziv="DomainObject.Predmet.ProtustrankaNazivFormatedOIB_1">ATRIK jednostavno društvo s ograničenom odgovornošću za građenje proizvodnju, trgovinu i usluge, OIB 84273150629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5569.50</izvorni_sadrzaj>
    <derivirana_varijabla naziv="DomainObject.Predmet.TrenutnaVrijednost_1">5569.50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ATRIK jednostavno društvo s ograničenom odgovornošću za građenje proizvodnju, trgovinu i usluge</item>
    </izvorni_sadrzaj>
    <derivirana_varijabla naziv="DomainObject.Predmet.ProtuStrankaListFormated_1">
      <item>ATRIK jednostavno društvo s ograničenom odgovornošću za građenje proizvodnju, trgovinu i usluge</item>
    </derivirana_varijabla>
  </DomainObject.Predmet.ProtuStrankaListFormated>
  <DomainObject.Predmet.ProtuStrankaListFormatedOIB>
    <izvorni_sadrzaj>
      <item>ATRIK jednostavno društvo s ograničenom odgovornošću za građenje proizvodnju, trgovinu i usluge, OIB 84273150629</item>
    </izvorni_sadrzaj>
    <derivirana_varijabla naziv="DomainObject.Predmet.ProtuStrankaListFormatedOIB_1">
      <item>ATRIK jednostavno društvo s ograničenom odgovornošću za građenje proizvodnju, trgovinu i usluge, OIB 84273150629</item>
    </derivirana_varijabla>
  </DomainObject.Predmet.ProtuStrankaListFormatedOIB>
  <DomainObject.Predmet.ProtuStrankaListFormatedWithAdress>
    <izvorni_sadrzaj>
      <item>ATRIK jednostavno društvo s ograničenom odgovornošću za građenje proizvodnju, trgovinu i usluge, Zagorska 15, 48000 Koprivnica</item>
    </izvorni_sadrzaj>
    <derivirana_varijabla naziv="DomainObject.Predmet.ProtuStrankaListFormatedWithAdress_1">
      <item>ATRIK jednostavno društvo s ograničenom odgovornošću za građenje proizvodnju, trgovinu i usluge, Zagorska 15, 48000 Koprivnica</item>
    </derivirana_varijabla>
  </DomainObject.Predmet.ProtuStrankaListFormatedWithAdress>
  <DomainObject.Predmet.ProtuStrankaListFormatedWithAdressOIB>
    <izvorni_sadrzaj>
      <item>ATRIK jednostavno društvo s ograničenom odgovornošću za građenje proizvodnju, trgovinu i usluge, OIB 84273150629, Zagorska 15, 48000 Koprivnica</item>
    </izvorni_sadrzaj>
    <derivirana_varijabla naziv="DomainObject.Predmet.ProtuStrankaListFormatedWithAdressOIB_1">
      <item>ATRIK jednostavno društvo s ograničenom odgovornošću za građenje proizvodnju, trgovinu i usluge, OIB 84273150629, Zagorska 15, 48000 Koprivnica</item>
    </derivirana_varijabla>
  </DomainObject.Predmet.ProtuStrankaListFormatedWithAdressOIB>
  <DomainObject.Predmet.ProtuStrankaListNazivFormated>
    <izvorni_sadrzaj>
      <item>ATRIK jednostavno društvo s ograničenom odgovornošću za građenje proizvodnju, trgovinu i usluge</item>
    </izvorni_sadrzaj>
    <derivirana_varijabla naziv="DomainObject.Predmet.ProtuStrankaListNazivFormated_1">
      <item>ATRIK jednostavno društvo s ograničenom odgovornošću za građenje proizvodnju, trgovinu i usluge</item>
    </derivirana_varijabla>
  </DomainObject.Predmet.ProtuStrankaListNazivFormated>
  <DomainObject.Predmet.ProtuStrankaListNazivFormatedOIB>
    <izvorni_sadrzaj>
      <item>ATRIK jednostavno društvo s ograničenom odgovornošću za građenje proizvodnju, trgovinu i usluge, OIB 84273150629</item>
    </izvorni_sadrzaj>
    <derivirana_varijabla naziv="DomainObject.Predmet.ProtuStrankaListNazivFormatedOIB_1">
      <item>ATRIK jednostavno društvo s ograničenom odgovornošću za građenje proizvodnju, trgovinu i usluge, OIB 84273150629</item>
    </derivirana_varijabla>
  </DomainObject.Predmet.ProtuStrankaListNazivFormatedOIB>
  <DomainObject.Predmet.OstaliListFormated>
    <izvorni_sadrzaj>
      <item>sudski registar</item>
      <item>ŽDO VARAŽDIN, Građansko upravni odjel</item>
      <item>JELENA VIŠNJIĆ</item>
    </izvorni_sadrzaj>
    <derivirana_varijabla naziv="DomainObject.Predmet.OstaliListFormated_1">
      <item>sudski registar</item>
      <item>ŽDO VARAŽDIN, Građansko upravni odjel</item>
      <item>JELENA VIŠNJIĆ</item>
    </derivirana_varijabla>
  </DomainObject.Predmet.OstaliListFormated>
  <DomainObject.Predmet.OstaliListFormatedOIB>
    <izvorni_sadrzaj>
      <item>sudski registar</item>
      <item>ŽDO VARAŽDIN, Građansko upravni odjel</item>
      <item>JELENA VIŠNJIĆ, OIB 70410933999</item>
    </izvorni_sadrzaj>
    <derivirana_varijabla naziv="DomainObject.Predmet.OstaliListFormatedOIB_1">
      <item>sudski registar</item>
      <item>ŽDO VARAŽDIN, Građansko upravni odjel</item>
      <item>JELENA VIŠNJIĆ, OIB 70410933999</item>
    </derivirana_varijabla>
  </DomainObject.Predmet.OstaliListFormatedOIB>
  <DomainObject.Predmet.OstaliListFormatedWithAdress>
    <izvorni_sadrzaj>
      <item>sudski registar</item>
      <item>ŽDO VARAŽDIN, Građansko upravni odjel</item>
      <item>JELENA VIŠNJIĆ</item>
    </izvorni_sadrzaj>
    <derivirana_varijabla naziv="DomainObject.Predmet.OstaliListFormatedWithAdress_1">
      <item>sudski registar</item>
      <item>ŽDO VARAŽDIN, Građansko upravni odjel</item>
      <item>JELENA VIŠNJIĆ</item>
    </derivirana_varijabla>
  </DomainObject.Predmet.OstaliListFormatedWithAdress>
  <DomainObject.Predmet.OstaliListFormatedWithAdressOIB>
    <izvorni_sadrzaj>
      <item>sudski registar</item>
      <item>ŽDO VARAŽDIN, Građansko upravni odjel</item>
      <item>JELENA VIŠNJIĆ, OIB 70410933999</item>
    </izvorni_sadrzaj>
    <derivirana_varijabla naziv="DomainObject.Predmet.OstaliListFormatedWithAdressOIB_1">
      <item>sudski registar</item>
      <item>ŽDO VARAŽDIN, Građansko upravni odjel</item>
      <item>JELENA VIŠNJIĆ, OIB 70410933999</item>
    </derivirana_varijabla>
  </DomainObject.Predmet.OstaliListFormatedWithAdressOIB>
  <DomainObject.Predmet.OstaliListNazivFormated>
    <izvorni_sadrzaj>
      <item>sudski registar</item>
      <item>ŽDO VARAŽDIN, Građansko upravni odjel</item>
      <item>JELENA VIŠNJIĆ</item>
    </izvorni_sadrzaj>
    <derivirana_varijabla naziv="DomainObject.Predmet.OstaliListNazivFormated_1">
      <item>sudski registar</item>
      <item>ŽDO VARAŽDIN, Građansko upravni odjel</item>
      <item>JELENA VIŠNJIĆ</item>
    </derivirana_varijabla>
  </DomainObject.Predmet.OstaliListNazivFormated>
  <DomainObject.Predmet.OstaliListNazivFormatedOIB>
    <izvorni_sadrzaj>
      <item>sudski registar</item>
      <item>ŽDO VARAŽDIN, Građansko upravni odjel</item>
      <item>JELENA VIŠNJIĆ, OIB 70410933999</item>
    </izvorni_sadrzaj>
    <derivirana_varijabla naziv="DomainObject.Predmet.OstaliListNazivFormatedOIB_1">
      <item>sudski registar</item>
      <item>ŽDO VARAŽDIN, Građansko upravni odjel</item>
      <item>JELENA VIŠNJIĆ, OIB 70410933999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St-887/2016-6</izvorni_sadrzaj>
    <derivirana_varijabla naziv="DomainObject.PoslovniBrojDokumenta_1">St-887/2016-6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ATRIK jednostavno društvo s ograničenom odgovornošću za građenje proizvodnju, trgovinu i usluge</izvorni_sadrzaj>
    <derivirana_varijabla naziv="DomainObject.Predmet.ProtustrankaIDrugi_1">ATRIK jednostavno društvo s ograničenom odgovornošću za građenje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ATRIK jednostavno društvo s ograničenom odgovornošću za građenje proizvodnju, trgovinu i usluge, OIB 84273150629, Zagorska 15, 48000 Koprivnica</izvorni_sadrzaj>
    <derivirana_varijabla naziv="DomainObject.Predmet.ProtustrankaIDrugiAdressOIB_1">ATRIK jednostavno društvo s ograničenom odgovornošću za građenje proizvodnju, trgovinu i usluge, OIB 84273150629,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ATRIK jednostavno društvo s ograničenom odgovornošću za građenje proizvodnju, trgovinu i usluge</item>
      <item>sudski registar</item>
      <item>ŽDO VARAŽDIN, Građansko upravni odjel</item>
      <item>JELENA VIŠNJIĆ</item>
    </izvorni_sadrzaj>
    <derivirana_varijabla naziv="DomainObject.Predmet.SudioniciListNaziv_1">
      <item>Financijska agencija</item>
      <item>ATRIK jednostavno društvo s ograničenom odgovornošću za građenje proizvodnju, trgovinu i usluge</item>
      <item>sudski registar</item>
      <item>ŽDO VARAŽDIN, Građansko upravni odjel</item>
      <item>JELENA VIŠNJIĆ</item>
    </derivirana_varijabla>
  </DomainObject.Predmet.SudioniciListNaziv>
  <DomainObject.Predmet.SudioniciListAdressOIB>
    <izvorni_sadrzaj>
      <item>Financijska agencija, OIB 85821130368, Ulica grada Vukovara 70,10000 Zagreb</item>
      <item>ATRIK jednostavno društvo s ograničenom odgovornošću za građenje proizvodnju, trgovinu i usluge, OIB 84273150629, Zagorska 15,48000 Koprivnica</item>
      <item>sudski registar</item>
      <item>ŽDO VARAŽDIN, Građansko upravni odjel</item>
      <item>JELENA VIŠNJIĆ, OIB 70410933999</item>
    </izvorni_sadrzaj>
    <derivirana_varijabla naziv="DomainObject.Predmet.SudioniciListAdressOIB_1">
      <item>Financijska agencija, OIB 85821130368, Ulica grada Vukovara 70,10000 Zagreb</item>
      <item>ATRIK jednostavno društvo s ograničenom odgovornošću za građenje proizvodnju, trgovinu i usluge, OIB 84273150629, Zagorska 15,48000 Koprivnica</item>
      <item>sudski registar</item>
      <item>ŽDO VARAŽDIN, Građansko upravni odjel</item>
      <item>JELENA VIŠNJIĆ, OIB 70410933999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84273150629</item>
      <item>, OIB null</item>
      <item>, OIB null</item>
      <item>, OIB 70410933999</item>
    </izvorni_sadrzaj>
    <derivirana_varijabla naziv="DomainObject.Predmet.SudioniciListNazivOIB_1">
      <item>, OIB 85821130368</item>
      <item>, OIB 84273150629</item>
      <item>, OIB null</item>
      <item>, OIB null</item>
      <item>, OIB 70410933999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ED2D8-2129-47D5-A4ED-48A3EB9F0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262</properties:Words>
  <properties:Characters>1420</properties:Characters>
  <properties:Lines>49</properties:Lines>
  <properties:Paragraphs>20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2017-03-21T07:55:00Z</cp:lastPrinted>
  <dcterms:modified xmlns:xsi="http://www.w3.org/2001/XMLSchema-instance" xsi:type="dcterms:W3CDTF">2017-03-21T14:06:00Z</dcterms:modified>
  <cp:revision>26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St-887/2016-6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