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ef3cd" w14:paraId="d7ef3cd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565E02">
        <w:t>876</w:t>
      </w:r>
      <w:r w:rsidR="00D27F5C">
        <w:t>/17-</w:t>
      </w:r>
      <w:r w:rsidR="00512403">
        <w:t>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565E02">
        <w:t>PASTA PUB j.</w:t>
      </w:r>
      <w:r w:rsidR="003A4DFB">
        <w:t>d.o.o. za</w:t>
      </w:r>
      <w:r w:rsidR="00565E02">
        <w:t xml:space="preserve"> ugostiteljstvo</w:t>
      </w:r>
      <w:r w:rsidR="003A4DFB">
        <w:t>,</w:t>
      </w:r>
      <w:r w:rsidR="007327E5">
        <w:t xml:space="preserve"> </w:t>
      </w:r>
      <w:r w:rsidR="00565E02">
        <w:t>Zagreb</w:t>
      </w:r>
      <w:r w:rsidR="002B2793">
        <w:t xml:space="preserve">, </w:t>
      </w:r>
      <w:r w:rsidR="00565E02">
        <w:t>Draškovićeva 44</w:t>
      </w:r>
      <w:r w:rsidR="0079627A">
        <w:t>,</w:t>
      </w:r>
      <w:r w:rsidR="00BB6169">
        <w:t xml:space="preserve"> MBS: </w:t>
      </w:r>
      <w:r w:rsidR="003A4DFB">
        <w:t>080</w:t>
      </w:r>
      <w:r w:rsidR="00565E02">
        <w:t>932432</w:t>
      </w:r>
      <w:r w:rsidR="00BB6169">
        <w:t xml:space="preserve">, OIB: </w:t>
      </w:r>
      <w:r w:rsidR="00565E02">
        <w:t>21463895897</w:t>
      </w:r>
      <w:r>
        <w:t xml:space="preserve">, dana </w:t>
      </w:r>
      <w:r w:rsidR="00565E02">
        <w:t>10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565E02" w:rsidRPr="00565E02">
        <w:t>PASTA PUB j.d.o.o. za ugostiteljstvo, Zagreb, Draškovićeva 44, MBS: 080932432, OIB: 21463895897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565E02">
        <w:t xml:space="preserve"> Damir Cincar</w:t>
      </w:r>
      <w:r w:rsidR="00CB5B58">
        <w:t xml:space="preserve">, </w:t>
      </w:r>
      <w:r w:rsidR="00565E02">
        <w:t>Osijek</w:t>
      </w:r>
      <w:r w:rsidR="00CB5B58">
        <w:t xml:space="preserve">, </w:t>
      </w:r>
      <w:r w:rsidR="00565E02">
        <w:t>Svete Ane 15b</w:t>
      </w:r>
      <w:r w:rsidR="003A4DFB">
        <w:t xml:space="preserve">, </w:t>
      </w:r>
      <w:r w:rsidR="00565E02">
        <w:t>Osijek</w:t>
      </w:r>
      <w:r w:rsidR="00917E6B" w:rsidRPr="00917E6B">
        <w:t xml:space="preserve">, OIB: </w:t>
      </w:r>
      <w:r w:rsidR="00565E02">
        <w:t>60464850994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565E02" w:rsidRPr="00565E02">
        <w:t>PASTA PUB j.d.o.o. za ugostiteljstvo, Zagreb, Draškovićeva 44, MBS: 080932432, OIB: 21463895897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CA2688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CA2688">
        <w:rPr>
          <w:bCs/>
        </w:rPr>
        <w:t>3</w:t>
      </w:r>
      <w:r w:rsidRPr="00F877AB">
        <w:rPr>
          <w:bCs/>
        </w:rPr>
        <w:t xml:space="preserve">. </w:t>
      </w:r>
      <w:r w:rsidR="007327E5">
        <w:rPr>
          <w:bCs/>
        </w:rPr>
        <w:t>trav</w:t>
      </w:r>
      <w:r w:rsidR="00BB6169">
        <w:rPr>
          <w:bCs/>
        </w:rPr>
        <w:t>nj</w:t>
      </w:r>
      <w:r w:rsidR="00392DF6">
        <w:rPr>
          <w:bCs/>
        </w:rPr>
        <w:t>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565E02">
        <w:rPr>
          <w:bCs/>
        </w:rPr>
        <w:t>1853</w:t>
      </w:r>
      <w:r w:rsidRPr="00F877AB">
        <w:rPr>
          <w:bCs/>
        </w:rPr>
        <w:t xml:space="preserve"> od </w:t>
      </w:r>
      <w:r w:rsidR="00565E02">
        <w:rPr>
          <w:bCs/>
        </w:rPr>
        <w:t>30</w:t>
      </w:r>
      <w:r w:rsidRPr="00F877AB">
        <w:rPr>
          <w:bCs/>
        </w:rPr>
        <w:t xml:space="preserve">. </w:t>
      </w:r>
      <w:r w:rsidR="00565E02">
        <w:rPr>
          <w:bCs/>
        </w:rPr>
        <w:t>ožujka</w:t>
      </w:r>
      <w:r w:rsidR="003A4DFB">
        <w:rPr>
          <w:bCs/>
        </w:rPr>
        <w:t xml:space="preserve"> 2017. nad stečajnim dužnikom </w:t>
      </w:r>
      <w:r w:rsidR="00565E02" w:rsidRPr="00565E02">
        <w:t>PASTA PUB j.d.o.o. za ugostiteljstvo, Zagreb, Draškovićeva 44, MBS: 080932432, OIB: 21463895897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7327E5" w:rsidP="00BE126A" w:rsidR="007327E5">
      <w:pPr>
        <w:pStyle w:val="Tijeloteksta"/>
        <w:jc w:val="right"/>
        <w:rPr>
          <w:bCs/>
        </w:rPr>
      </w:pPr>
    </w:p>
    <w:p w:rsidRDefault="007327E5" w:rsidP="00BE126A" w:rsidR="007327E5">
      <w:pPr>
        <w:pStyle w:val="Tijeloteksta"/>
        <w:jc w:val="right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565E02">
        <w:rPr>
          <w:bCs/>
        </w:rPr>
        <w:t>876</w:t>
      </w:r>
      <w:r w:rsidRPr="004D73A2">
        <w:rPr>
          <w:bCs/>
        </w:rPr>
        <w:t>/17-</w:t>
      </w:r>
      <w:r w:rsidR="00512403">
        <w:rPr>
          <w:bCs/>
        </w:rPr>
        <w:t>6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996212">
        <w:t>2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565E02">
        <w:t>876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565E02">
        <w:t>10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7327E5">
      <w:pPr>
        <w:pStyle w:val="Tijeloteksta"/>
        <w:jc w:val="left"/>
      </w:pPr>
      <w:r>
        <w:t>Za</w:t>
      </w:r>
      <w:r w:rsidR="00A247C1">
        <w:t>pisničar</w:t>
      </w:r>
      <w:r w:rsidR="007327E5">
        <w:br/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7327E5" w:rsidP="007A31D3" w:rsidR="007327E5">
      <w:pPr>
        <w:pStyle w:val="Tijeloteksta"/>
        <w:jc w:val="left"/>
      </w:pPr>
    </w:p>
    <w:p w:rsidRDefault="007327E5" w:rsidP="007A31D3" w:rsidR="007327E5">
      <w:pPr>
        <w:pStyle w:val="Tijeloteksta"/>
        <w:jc w:val="left"/>
      </w:pPr>
    </w:p>
    <w:p w:rsidRDefault="007327E5" w:rsidP="007A31D3" w:rsidR="007327E5">
      <w:pPr>
        <w:pStyle w:val="Tijeloteksta"/>
        <w:jc w:val="left"/>
      </w:pPr>
    </w:p>
    <w:p w:rsidRDefault="007327E5" w:rsidP="007A31D3" w:rsidR="007327E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6C2E36">
        <w:t>2/11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176A" w:rsidP="005C2CD1" w:rsidR="00EA176A">
      <w:r>
        <w:separator/>
      </w:r>
    </w:p>
  </w:endnote>
  <w:endnote w:id="0" w:type="continuationSeparator">
    <w:p w:rsidRDefault="00EA176A" w:rsidP="005C2CD1" w:rsidR="00EA1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176A" w:rsidP="005C2CD1" w:rsidR="00EA176A">
      <w:r>
        <w:separator/>
      </w:r>
    </w:p>
  </w:footnote>
  <w:footnote w:id="0" w:type="continuationSeparator">
    <w:p w:rsidRDefault="00EA176A" w:rsidP="005C2CD1" w:rsidR="00EA17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7EF9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C6E89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B691D"/>
    <w:rsid w:val="002D2610"/>
    <w:rsid w:val="002D7681"/>
    <w:rsid w:val="002F4AAF"/>
    <w:rsid w:val="002F66FE"/>
    <w:rsid w:val="003276D7"/>
    <w:rsid w:val="003328A0"/>
    <w:rsid w:val="00342079"/>
    <w:rsid w:val="003612A7"/>
    <w:rsid w:val="00367658"/>
    <w:rsid w:val="00375C7E"/>
    <w:rsid w:val="003832CA"/>
    <w:rsid w:val="003879D1"/>
    <w:rsid w:val="003924AF"/>
    <w:rsid w:val="003924EA"/>
    <w:rsid w:val="00392DF6"/>
    <w:rsid w:val="003A4DFB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12403"/>
    <w:rsid w:val="00534964"/>
    <w:rsid w:val="0053545A"/>
    <w:rsid w:val="005437AE"/>
    <w:rsid w:val="00550133"/>
    <w:rsid w:val="00556098"/>
    <w:rsid w:val="00565E02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2E36"/>
    <w:rsid w:val="006C36CE"/>
    <w:rsid w:val="006D4525"/>
    <w:rsid w:val="006D4862"/>
    <w:rsid w:val="006E535A"/>
    <w:rsid w:val="00711019"/>
    <w:rsid w:val="00711561"/>
    <w:rsid w:val="0073010A"/>
    <w:rsid w:val="007327E5"/>
    <w:rsid w:val="00766D29"/>
    <w:rsid w:val="0077329E"/>
    <w:rsid w:val="0078009A"/>
    <w:rsid w:val="0079627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47EF9"/>
    <w:rsid w:val="009525D4"/>
    <w:rsid w:val="00967AAD"/>
    <w:rsid w:val="00971220"/>
    <w:rsid w:val="00980E4D"/>
    <w:rsid w:val="00993567"/>
    <w:rsid w:val="00996212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5489"/>
    <w:rsid w:val="00A46436"/>
    <w:rsid w:val="00A57AB7"/>
    <w:rsid w:val="00A64AAE"/>
    <w:rsid w:val="00A87584"/>
    <w:rsid w:val="00AA4267"/>
    <w:rsid w:val="00AA6B6E"/>
    <w:rsid w:val="00AC0727"/>
    <w:rsid w:val="00AC3678"/>
    <w:rsid w:val="00AC4D1A"/>
    <w:rsid w:val="00AD52E8"/>
    <w:rsid w:val="00B17326"/>
    <w:rsid w:val="00B24B41"/>
    <w:rsid w:val="00B3448E"/>
    <w:rsid w:val="00B706CB"/>
    <w:rsid w:val="00B82540"/>
    <w:rsid w:val="00B95B20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2688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A176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D0F74"/>
    <w:rsid w:val="00FE0CCA"/>
    <w:rsid w:val="00FE4CCB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7E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7E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7E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7E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7E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7E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7E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7E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7E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7E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</izvorni_sadrzaj>
    <derivirana_varijabla naziv="DomainObject.Predmet.Broj_1">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St-876/2017</izvorni_sadrzaj>
    <derivirana_varijabla naziv="DomainObject.Predmet.OznakaBroj_1">St-876/2017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PASTA PUB jednostavno društvo s ograničenom odgovornošću za ugostiteljstvo</izvorni_sadrzaj>
    <derivirana_varijabla naziv="DomainObject.Predmet.ProtustrankaFormated_1">  PASTA PUB jednostavno društvo s ograničenom odgovornošću za ugostiteljstvo</derivirana_varijabla>
  </DomainObject.Predmet.ProtustrankaFormated>
  <DomainObject.Predmet.ProtustrankaFormatedOIB>
    <izvorni_sadrzaj>  PASTA PUB jednostavno društvo s ograničenom odgovornošću za ugostiteljstvo, OIB 21463895897</izvorni_sadrzaj>
    <derivirana_varijabla naziv="DomainObject.Predmet.ProtustrankaFormatedOIB_1">  PASTA PUB jednostavno društvo s ograničenom odgovornošću za ugostiteljstvo, OIB 21463895897</derivirana_varijabla>
  </DomainObject.Predmet.ProtustrankaFormatedOIB>
  <DomainObject.Predmet.ProtustrankaFormatedWithAdress>
    <izvorni_sadrzaj> PASTA PUB jednostavno društvo s ograničenom odgovornošću za ugostiteljstvo, Draškovićeva 44, 10000 Zagreb</izvorni_sadrzaj>
    <derivirana_varijabla naziv="DomainObject.Predmet.ProtustrankaFormatedWithAdress_1"> PASTA PUB jednostavno društvo s ograničenom odgovornošću za ugostiteljstvo, Draškovićeva 44, 10000 Zagreb</derivirana_varijabla>
  </DomainObject.Predmet.ProtustrankaFormatedWithAdress>
  <DomainObject.Predmet.ProtustrankaFormatedWithAdressOIB>
    <izvorni_sadrzaj> PASTA PUB jednostavno društvo s ograničenom odgovornošću za ugostiteljstvo, OIB 21463895897, Draškovićeva 44, 10000 Zagreb</izvorni_sadrzaj>
    <derivirana_varijabla naziv="DomainObject.Predmet.ProtustrankaFormatedWithAdressOIB_1"> PASTA PUB jednostavno društvo s ograničenom odgovornošću za ugostiteljstvo, OIB 21463895897, Draškovićeva 44, 10000 Zagreb</derivirana_varijabla>
  </DomainObject.Predmet.ProtustrankaFormatedWithAdressOIB>
  <DomainObject.Predmet.ProtustrankaWithAdress>
    <izvorni_sadrzaj>PASTA PUB jednostavno društvo s ograničenom odgovornošću za ugostiteljstvo Draškovićeva 44, 10000 Zagreb</izvorni_sadrzaj>
    <derivirana_varijabla naziv="DomainObject.Predmet.ProtustrankaWithAdress_1">PASTA PUB jednostavno društvo s ograničenom odgovornošću za ugostiteljstvo Draškovićeva 44, 10000 Zagreb</derivirana_varijabla>
  </DomainObject.Predmet.ProtustrankaWithAdress>
  <DomainObject.Predmet.ProtustrankaWithAdressOIB>
    <izvorni_sadrzaj>PASTA PUB jednostavno društvo s ograničenom odgovornošću za ugostiteljstvo, OIB 21463895897, Draškovićeva 44, 10000 Zagreb</izvorni_sadrzaj>
    <derivirana_varijabla naziv="DomainObject.Predmet.ProtustrankaWithAdressOIB_1">PASTA PUB jednostavno društvo s ograničenom odgovornošću za ugostiteljstvo, OIB 21463895897, Draškovićeva 44, 10000 Zagreb</derivirana_varijabla>
  </DomainObject.Predmet.ProtustrankaWithAdressOIB>
  <DomainObject.Predmet.ProtustrankaNazivFormated>
    <izvorni_sadrzaj>PASTA PUB jednostavno društvo s ograničenom odgovornošću za ugostiteljstvo</izvorni_sadrzaj>
    <derivirana_varijabla naziv="DomainObject.Predmet.ProtustrankaNazivFormated_1">PASTA PUB jednostavno društvo s ograničenom odgovornošću za ugostiteljstvo</derivirana_varijabla>
  </DomainObject.Predmet.ProtustrankaNazivFormated>
  <DomainObject.Predmet.ProtustrankaNazivFormatedOIB>
    <izvorni_sadrzaj>PASTA PUB jednostavno društvo s ograničenom odgovornošću za ugostiteljstvo, OIB 21463895897</izvorni_sadrzaj>
    <derivirana_varijabla naziv="DomainObject.Predmet.ProtustrankaNazivFormatedOIB_1">PASTA PUB jednostavno društvo s ograničenom odgovornošću za ugostiteljstvo, OIB 21463895897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PASTA PUB jednostavno društvo s ograničenom odgovornošću za ugostiteljstvo</item>
    </izvorni_sadrzaj>
    <derivirana_varijabla naziv="DomainObject.Predmet.ProtuStrankaListFormated_1">
      <item>PASTA PUB jednostavno društvo s ograničenom odgovornošću za ugostiteljstvo</item>
    </derivirana_varijabla>
  </DomainObject.Predmet.ProtuStrankaListFormated>
  <DomainObject.Predmet.ProtuStrankaListFormatedOIB>
    <izvorni_sadrzaj>
      <item>PASTA PUB jednostavno društvo s ograničenom odgovornošću za ugostiteljstvo, OIB 21463895897</item>
    </izvorni_sadrzaj>
    <derivirana_varijabla naziv="DomainObject.Predmet.ProtuStrankaListFormatedOIB_1">
      <item>PASTA PUB jednostavno društvo s ograničenom odgovornošću za ugostiteljstvo, OIB 21463895897</item>
    </derivirana_varijabla>
  </DomainObject.Predmet.ProtuStrankaListFormatedOIB>
  <DomainObject.Predmet.ProtuStrankaListFormatedWithAdress>
    <izvorni_sadrzaj>
      <item>PASTA PUB jednostavno društvo s ograničenom odgovornošću za ugostiteljstvo, Draškovićeva 44, 10000 Zagreb</item>
    </izvorni_sadrzaj>
    <derivirana_varijabla naziv="DomainObject.Predmet.ProtuStrankaListFormatedWithAdress_1">
      <item>PASTA PUB jednostavno društvo s ograničenom odgovornošću za ugostiteljstvo, Draškovićeva 44, 10000 Zagreb</item>
    </derivirana_varijabla>
  </DomainObject.Predmet.ProtuStrankaListFormatedWithAdress>
  <DomainObject.Predmet.ProtuStrankaListFormatedWithAdressOIB>
    <izvorni_sadrzaj>
      <item>PASTA PUB jednostavno društvo s ograničenom odgovornošću za ugostiteljstvo, OIB 21463895897, Draškovićeva 44, 10000 Zagreb</item>
    </izvorni_sadrzaj>
    <derivirana_varijabla naziv="DomainObject.Predmet.ProtuStrankaListFormatedWithAdressOIB_1">
      <item>PASTA PUB jednostavno društvo s ograničenom odgovornošću za ugostiteljstvo, OIB 21463895897, Draškovićeva 44, 10000 Zagreb</item>
    </derivirana_varijabla>
  </DomainObject.Predmet.ProtuStrankaListFormatedWithAdressOIB>
  <DomainObject.Predmet.ProtuStrankaListNazivFormated>
    <izvorni_sadrzaj>
      <item>PASTA PUB jednostavno društvo s ograničenom odgovornošću za ugostiteljstvo</item>
    </izvorni_sadrzaj>
    <derivirana_varijabla naziv="DomainObject.Predmet.ProtuStrankaListNazivFormated_1">
      <item>PASTA PUB jednostavno društvo s ograničenom odgovornošću za ugostiteljstvo</item>
    </derivirana_varijabla>
  </DomainObject.Predmet.ProtuStrankaListNazivFormated>
  <DomainObject.Predmet.ProtuStrankaListNazivFormatedOIB>
    <izvorni_sadrzaj>
      <item>PASTA PUB jednostavno društvo s ograničenom odgovornošću za ugostiteljstvo, OIB 21463895897</item>
    </izvorni_sadrzaj>
    <derivirana_varijabla naziv="DomainObject.Predmet.ProtuStrankaListNazivFormatedOIB_1">
      <item>PASTA PUB jednostavno društvo s ograničenom odgovornošću za ugostiteljstvo, OIB 21463895897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PASTA PUB jednostavno društvo s ograničenom odgovornošću za ugostiteljstvo</izvorni_sadrzaj>
    <derivirana_varijabla naziv="DomainObject.Predmet.ProtustrankaIDrugi_1">PASTA PUB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PASTA PUB jednostavno društvo s ograničenom odgovornošću za ugostiteljstvo, OIB 21463895897, Draškovićeva 44, 10000 Zagreb</izvorni_sadrzaj>
    <derivirana_varijabla naziv="DomainObject.Predmet.ProtustrankaIDrugiAdressOIB_1">PASTA PUB jednostavno društvo s ograničenom odgovornošću za ugostiteljstvo, OIB 21463895897, Draškovićeva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PASTA PUB jednostavno društvo s ograničenom odgovornošću za ugostiteljstvo</item>
      <item>FINA Regionalni centar Zagreb</item>
    </izvorni_sadrzaj>
    <derivirana_varijabla naziv="DomainObject.Predmet.SudioniciListNaziv_1">
      <item>PASTA PUB jednostavno društvo s ograničenom odgovornošću za ugostiteljstvo</item>
      <item>FINA Regionalni centar Zagreb</item>
    </derivirana_varijabla>
  </DomainObject.Predmet.SudioniciListNaziv>
  <DomainObject.Predmet.SudioniciListAdressOIB>
    <izvorni_sadrzaj>
      <item>PASTA PUB jednostavno društvo s ograničenom odgovornošću za ugostiteljstvo, OIB 21463895897, Draškovićeva 44,10000 Zagreb</item>
      <item>FINA Regionalni centar Zagreb, OIB 85821130368, Trg svibanjskih žrtava 1995. br. 1,10000 Zagreb</item>
    </izvorni_sadrzaj>
    <derivirana_varijabla naziv="DomainObject.Predmet.SudioniciListAdressOIB_1">
      <item>PASTA PUB jednostavno društvo s ograničenom odgovornošću za ugostiteljstvo, OIB 21463895897, Draškovićeva 44,10000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21463895897</item>
      <item>, OIB 85821130368</item>
    </izvorni_sadrzaj>
    <derivirana_varijabla naziv="DomainObject.Predmet.SudioniciListNazivOIB_1">
      <item>, OIB 21463895897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AE5A86-DFA9-4B69-A5E6-368C88846F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3124</properties:Characters>
  <properties:Lines>94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XIII-ST-65/03-69</vt:lpstr>
      <vt:lpstr>XIII-ST-65/03-69</vt:lpstr>
    </vt:vector>
  </properties:TitlesOfParts>
  <properties:LinksUpToDate>false</properties:LinksUpToDate>
  <properties:CharactersWithSpaces>3722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2017-10-09T11:24:00Z</dcterms:created>
  <dc:creator>Korisnik</dc:creator>
  <cp:lastModifiedBy>Žana Bem</cp:lastModifiedBy>
  <cp:lastPrinted>2017-09-28T04:58:00Z</cp:lastPrinted>
  <dcterms:modified xmlns:xsi="http://www.w3.org/2001/XMLSchema-instance" xsi:type="dcterms:W3CDTF">2017-10-10T09:00:00Z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