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c430" w14:paraId="ad1c430" w:rsidRDefault="00C8563D" w:rsidR="00110CA0" w:rsidRPr="006B42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10CA0" w:rsidP="00061588" w:rsidR="00110CA0" w:rsidRPr="006B420E">
      <w:r w:rsidRPr="006B420E">
        <w:t>REPUBLIKA HRVATSKA</w:t>
      </w:r>
    </w:p>
    <w:p w:rsidRDefault="00061588" w:rsidP="00061588" w:rsidR="00110CA0" w:rsidRPr="006B420E">
      <w:r w:rsidRPr="006B420E">
        <w:t>TRGOVAČKI SUD U ZAGREBU</w:t>
      </w:r>
    </w:p>
    <w:p w:rsidRDefault="000502C2" w:rsidP="00061588" w:rsidR="000502C2" w:rsidRPr="006B420E">
      <w:r w:rsidRPr="006B420E">
        <w:t>Zagreb, Amruševa 2/II</w:t>
      </w:r>
    </w:p>
    <w:p w:rsidRDefault="00C8563D" w:rsidP="002D6AD9" w:rsidR="00C8563D">
      <w:pPr>
        <w:jc w:val="center"/>
      </w:pPr>
    </w:p>
    <w:p w:rsidRDefault="006B420E" w:rsidP="002D6AD9" w:rsidR="006B420E" w:rsidRPr="006B420E">
      <w:pPr>
        <w:jc w:val="center"/>
      </w:pPr>
      <w:r w:rsidRPr="006B420E">
        <w:t>R E P U B L I K A   H R V A T S K A</w:t>
      </w:r>
    </w:p>
    <w:p w:rsidRDefault="006B420E" w:rsidP="002D6AD9" w:rsidR="006B420E" w:rsidRPr="006B420E">
      <w:pPr>
        <w:jc w:val="center"/>
      </w:pPr>
    </w:p>
    <w:p w:rsidRDefault="00C8563D" w:rsidP="002D6AD9" w:rsidR="002D6AD9">
      <w:pPr>
        <w:jc w:val="center"/>
      </w:pPr>
      <w:r>
        <w:t>Z A K L J U Č A K</w:t>
      </w:r>
    </w:p>
    <w:p w:rsidRDefault="004B2CA3" w:rsidP="002D6AD9" w:rsidR="004B2CA3" w:rsidRPr="006B420E">
      <w:pPr>
        <w:jc w:val="center"/>
      </w:pPr>
    </w:p>
    <w:p w:rsidRDefault="00C8563D" w:rsidP="00C8563D" w:rsidR="00C8563D">
      <w:pPr>
        <w:ind w:firstLine="680"/>
        <w:jc w:val="both"/>
      </w:pPr>
      <w:r w:rsidRPr="00200F94">
        <w:t xml:space="preserve">TRGOVAČKI SUD ZAGREB po sucu </w:t>
      </w:r>
      <w:r>
        <w:t>Vesni Sremac Šoštar</w:t>
      </w:r>
      <w:r w:rsidRPr="00200F94">
        <w:t xml:space="preserve">,  u  stečajnom postupku nad stečajnim dužnikom </w:t>
      </w:r>
      <w:r w:rsidRPr="0005710C">
        <w:t xml:space="preserve">PZ PETROVA GORA u stečaju, Gvozd, Križnoga puta 6, </w:t>
      </w:r>
      <w:proofErr w:type="spellStart"/>
      <w:r w:rsidRPr="0005710C">
        <w:t>OIB</w:t>
      </w:r>
      <w:proofErr w:type="spellEnd"/>
      <w:r w:rsidRPr="0005710C">
        <w:t xml:space="preserve">: </w:t>
      </w:r>
      <w:proofErr w:type="spellStart"/>
      <w:r w:rsidRPr="0005710C">
        <w:t>69602856930</w:t>
      </w:r>
      <w:proofErr w:type="spellEnd"/>
      <w:r>
        <w:t>,</w:t>
      </w:r>
      <w:r w:rsidRPr="00200F94">
        <w:t xml:space="preserve"> dana </w:t>
      </w:r>
      <w:r w:rsidR="004F2EAB">
        <w:t xml:space="preserve">1. travnja </w:t>
      </w:r>
      <w:proofErr w:type="spellStart"/>
      <w:r w:rsidR="004F2EAB">
        <w:t>2019</w:t>
      </w:r>
      <w:proofErr w:type="spellEnd"/>
      <w:r w:rsidR="004F2EAB">
        <w:t>. godine</w:t>
      </w:r>
    </w:p>
    <w:p w:rsidRDefault="00746190" w:rsidP="006B420E" w:rsidR="00746190" w:rsidRPr="004B2CA3">
      <w:pPr>
        <w:rPr>
          <w:b/>
        </w:rPr>
      </w:pPr>
    </w:p>
    <w:p w:rsidRDefault="00C8563D" w:rsidP="00BB63BF" w:rsidR="00BB63BF" w:rsidRPr="006B420E">
      <w:pPr>
        <w:jc w:val="center"/>
      </w:pPr>
      <w:r>
        <w:t xml:space="preserve">z a k l j u č i o </w:t>
      </w:r>
      <w:r w:rsidR="00BB63BF" w:rsidRPr="006B420E">
        <w:t xml:space="preserve"> j e</w:t>
      </w:r>
    </w:p>
    <w:p w:rsidRDefault="00BB63BF" w:rsidP="00BB63BF" w:rsidR="00BB63BF" w:rsidRPr="006B420E"/>
    <w:p w:rsidRDefault="00BB63BF" w:rsidP="004B2CA3" w:rsidR="0031054D" w:rsidRPr="0031054D">
      <w:pPr>
        <w:jc w:val="both"/>
      </w:pPr>
      <w:r w:rsidRPr="006B420E">
        <w:tab/>
        <w:t xml:space="preserve">Nalaže se </w:t>
      </w:r>
      <w:r w:rsidR="004F2EAB">
        <w:t xml:space="preserve">stečajnom upravitelju da u stečajnom postupku nad stečajnim dužnikom </w:t>
      </w:r>
      <w:r w:rsidR="004F2EAB" w:rsidRPr="0005710C">
        <w:t xml:space="preserve">PZ </w:t>
      </w:r>
      <w:proofErr w:type="spellStart"/>
      <w:r w:rsidR="004F2EAB" w:rsidRPr="0005710C">
        <w:t>PETROVA</w:t>
      </w:r>
      <w:proofErr w:type="spellEnd"/>
      <w:r w:rsidR="004F2EAB" w:rsidRPr="0005710C">
        <w:t xml:space="preserve"> GORA u stečaju, Gvozd, Križnoga puta 6, </w:t>
      </w:r>
      <w:proofErr w:type="spellStart"/>
      <w:r w:rsidR="004F2EAB" w:rsidRPr="0005710C">
        <w:t>OIB</w:t>
      </w:r>
      <w:proofErr w:type="spellEnd"/>
      <w:r w:rsidR="004F2EAB" w:rsidRPr="0005710C">
        <w:t xml:space="preserve">: </w:t>
      </w:r>
      <w:proofErr w:type="spellStart"/>
      <w:r w:rsidR="004F2EAB" w:rsidRPr="0005710C">
        <w:t>69602856930</w:t>
      </w:r>
      <w:proofErr w:type="spellEnd"/>
      <w:r w:rsidR="004F2EAB">
        <w:t xml:space="preserve"> dostavi </w:t>
      </w:r>
      <w:r w:rsidR="003E7467">
        <w:t xml:space="preserve">prijedlog namirenje </w:t>
      </w:r>
      <w:proofErr w:type="spellStart"/>
      <w:r w:rsidR="003E7467">
        <w:t>razlučnih</w:t>
      </w:r>
      <w:proofErr w:type="spellEnd"/>
      <w:r w:rsidR="003E7467">
        <w:t xml:space="preserve"> vjerovnika i obračun svih troškova. </w:t>
      </w:r>
    </w:p>
    <w:p w:rsidRDefault="004B2CA3" w:rsidP="004B2CA3" w:rsidR="004B2CA3" w:rsidRPr="006B420E">
      <w:pPr>
        <w:jc w:val="both"/>
      </w:pPr>
    </w:p>
    <w:p w:rsidRDefault="00746190" w:rsidP="00110CA0" w:rsidR="00746190" w:rsidRPr="006B420E">
      <w:pPr>
        <w:ind w:left="360"/>
        <w:jc w:val="center"/>
      </w:pPr>
    </w:p>
    <w:p w:rsidRDefault="00110CA0" w:rsidP="00110CA0" w:rsidR="00110CA0" w:rsidRPr="006B420E">
      <w:pPr>
        <w:ind w:left="360"/>
        <w:jc w:val="center"/>
      </w:pPr>
      <w:r w:rsidRPr="006B420E">
        <w:t>U Zagrebu,</w:t>
      </w:r>
      <w:r w:rsidR="006B420E">
        <w:t xml:space="preserve"> </w:t>
      </w:r>
      <w:r w:rsidR="003E7467">
        <w:t xml:space="preserve">1. travnja </w:t>
      </w:r>
      <w:proofErr w:type="spellStart"/>
      <w:r w:rsidR="003E7467">
        <w:t>2019</w:t>
      </w:r>
      <w:proofErr w:type="spellEnd"/>
      <w:r w:rsidR="003E7467">
        <w:t xml:space="preserve">. </w:t>
      </w:r>
      <w:r w:rsidR="006B420E">
        <w:t xml:space="preserve"> godine</w:t>
      </w:r>
    </w:p>
    <w:p w:rsidRDefault="0088430D" w:rsidP="00110CA0" w:rsidR="0088430D" w:rsidRPr="006B420E">
      <w:pPr>
        <w:ind w:left="360"/>
        <w:jc w:val="center"/>
      </w:pPr>
    </w:p>
    <w:p w:rsidRDefault="00D50DC4" w:rsidP="00110CA0" w:rsidR="00110CA0" w:rsidRPr="006B420E">
      <w:pPr>
        <w:ind w:left="360"/>
        <w:jc w:val="both"/>
      </w:pPr>
      <w:r w:rsidRPr="006B420E">
        <w:tab/>
      </w:r>
      <w:r w:rsidRPr="006B420E">
        <w:tab/>
      </w:r>
      <w:r w:rsidRPr="006B420E">
        <w:tab/>
      </w:r>
      <w:r w:rsidRPr="006B420E">
        <w:tab/>
      </w:r>
      <w:r w:rsidRPr="006B420E">
        <w:tab/>
      </w:r>
      <w:r w:rsidRPr="006B420E">
        <w:tab/>
      </w:r>
      <w:r w:rsidRPr="006B420E">
        <w:tab/>
      </w:r>
      <w:r w:rsidRPr="006B420E">
        <w:tab/>
      </w:r>
      <w:r w:rsidRPr="006B420E">
        <w:tab/>
      </w:r>
      <w:r w:rsidR="006B420E">
        <w:t xml:space="preserve">        </w:t>
      </w:r>
      <w:r w:rsidR="00AB39FF">
        <w:t xml:space="preserve">       </w:t>
      </w:r>
      <w:r w:rsidR="006B420E">
        <w:t xml:space="preserve"> </w:t>
      </w:r>
      <w:r w:rsidR="00110CA0" w:rsidRPr="006B420E">
        <w:t>SUDAC:</w:t>
      </w:r>
    </w:p>
    <w:p w:rsidRDefault="00EF54E3" w:rsidP="00AB39FF" w:rsidR="00621612" w:rsidRPr="006B420E">
      <w:pPr>
        <w:pStyle w:val="Uvuenotijeloteksta"/>
        <w:ind w:firstLine="141" w:left="1983"/>
        <w:jc w:val="right"/>
      </w:pPr>
      <w:r>
        <w:tab/>
      </w:r>
      <w:r>
        <w:tab/>
      </w:r>
      <w:r>
        <w:tab/>
      </w:r>
      <w:r w:rsidR="00D50DC4" w:rsidRPr="006B420E">
        <w:tab/>
      </w:r>
      <w:r w:rsidR="00D50DC4" w:rsidRPr="006B420E">
        <w:tab/>
      </w:r>
      <w:r w:rsidR="00110CA0" w:rsidRPr="006B420E">
        <w:tab/>
      </w:r>
      <w:r w:rsidR="006A0345">
        <w:t>Vesna Sremac Šoštar</w:t>
      </w:r>
      <w:r w:rsidR="006245D8">
        <w:t>,v.r.</w:t>
      </w:r>
    </w:p>
    <w:p w:rsidRDefault="00110CA0" w:rsidP="00110CA0" w:rsidR="00110CA0">
      <w:pPr>
        <w:jc w:val="both"/>
      </w:pPr>
    </w:p>
    <w:p w:rsidRDefault="006245D8" w:rsidR="006245D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6245D8" w:rsidR="006245D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AB39FF" w:rsidP="006245D8" w:rsidR="00AB39FF" w:rsidRPr="006B420E">
      <w:pPr>
        <w:pStyle w:val="Odlomakpopisa"/>
        <w:jc w:val="both"/>
      </w:pPr>
    </w:p>
    <w:sectPr w:rsidSect="00433D16" w:rsidR="00AB39FF" w:rsidRPr="006B420E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3D16" w:rsidP="00433D16" w:rsidR="00433D16">
      <w:r>
        <w:separator/>
      </w:r>
    </w:p>
  </w:endnote>
  <w:endnote w:id="0" w:type="continuationSeparator">
    <w:p w:rsidRDefault="00433D16" w:rsidP="00433D16" w:rsidR="00433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3D16" w:rsidP="00433D16" w:rsidR="00433D16">
      <w:r>
        <w:separator/>
      </w:r>
    </w:p>
  </w:footnote>
  <w:footnote w:id="0" w:type="continuationSeparator">
    <w:p w:rsidRDefault="00433D16" w:rsidP="00433D16" w:rsidR="00433D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16827739"/>
      <w:docPartObj>
        <w:docPartGallery w:val="Page Numbers (Top of Page)"/>
        <w:docPartUnique/>
      </w:docPartObj>
    </w:sdtPr>
    <w:sdtEndPr/>
    <w:sdtContent>
      <w:p w:rsidRDefault="00433D16" w:rsidR="00433D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433D16" w:rsidR="00433D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3D16" w:rsidP="00433D16" w:rsidR="00433D16">
    <w:pPr>
      <w:pStyle w:val="Zaglavlje"/>
      <w:jc w:val="right"/>
    </w:pPr>
    <w:proofErr w:type="spellStart"/>
    <w:r>
      <w:t>48.St</w:t>
    </w:r>
    <w:proofErr w:type="spellEnd"/>
    <w:r>
      <w:t>-</w:t>
    </w:r>
    <w:proofErr w:type="spellStart"/>
    <w:r>
      <w:t>901</w:t>
    </w:r>
    <w:proofErr w:type="spellEnd"/>
    <w:r>
      <w:t>/</w:t>
    </w:r>
    <w:proofErr w:type="spellStart"/>
    <w:r>
      <w:t>13</w:t>
    </w:r>
    <w:proofErr w:type="spellEnd"/>
    <w:r w:rsidR="004F2EAB">
      <w:t>-</w:t>
    </w:r>
    <w:proofErr w:type="spellStart"/>
    <w:r w:rsidR="004F2EAB">
      <w:t>205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81AB1"/>
    <w:multiLevelType w:val="hybridMultilevel"/>
    <w:tmpl w:val="B672C3EA"/>
    <w:lvl w:tplc="72C424B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DD06E6"/>
    <w:multiLevelType w:val="hybridMultilevel"/>
    <w:tmpl w:val="870A0B60"/>
    <w:lvl w:tplc="6BCE2ADC" w:ilvl="0">
      <w:start w:val="9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BDE3D39"/>
    <w:multiLevelType w:val="hybridMultilevel"/>
    <w:tmpl w:val="F84618E6"/>
    <w:lvl w:tplc="15EC70CC" w:ilvl="0">
      <w:start w:val="1"/>
      <w:numFmt w:val="upperRoman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E0F60B6"/>
    <w:multiLevelType w:val="singleLevel"/>
    <w:tmpl w:val="D1D4455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50A5902"/>
    <w:multiLevelType w:val="hybridMultilevel"/>
    <w:tmpl w:val="A55663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A002321"/>
    <w:multiLevelType w:val="hybridMultilevel"/>
    <w:tmpl w:val="26BA21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2466"/>
    <w:rsid w:val="00002466"/>
    <w:rsid w:val="00002B96"/>
    <w:rsid w:val="00003482"/>
    <w:rsid w:val="0000348B"/>
    <w:rsid w:val="00004D76"/>
    <w:rsid w:val="00005257"/>
    <w:rsid w:val="0001241A"/>
    <w:rsid w:val="000125EC"/>
    <w:rsid w:val="000131B6"/>
    <w:rsid w:val="00013939"/>
    <w:rsid w:val="0001465C"/>
    <w:rsid w:val="00016516"/>
    <w:rsid w:val="000166D5"/>
    <w:rsid w:val="00016BC9"/>
    <w:rsid w:val="0001784C"/>
    <w:rsid w:val="00022322"/>
    <w:rsid w:val="000233EA"/>
    <w:rsid w:val="000237A3"/>
    <w:rsid w:val="00024A25"/>
    <w:rsid w:val="000264DD"/>
    <w:rsid w:val="00026AEB"/>
    <w:rsid w:val="000272FF"/>
    <w:rsid w:val="00035F4C"/>
    <w:rsid w:val="0004177E"/>
    <w:rsid w:val="00041E22"/>
    <w:rsid w:val="0004212A"/>
    <w:rsid w:val="00042CE5"/>
    <w:rsid w:val="00043E70"/>
    <w:rsid w:val="00044CCC"/>
    <w:rsid w:val="00044D4A"/>
    <w:rsid w:val="00045BBE"/>
    <w:rsid w:val="000477B6"/>
    <w:rsid w:val="00047C7F"/>
    <w:rsid w:val="0005009E"/>
    <w:rsid w:val="000502C2"/>
    <w:rsid w:val="0005194C"/>
    <w:rsid w:val="00052DB1"/>
    <w:rsid w:val="0005354F"/>
    <w:rsid w:val="00055085"/>
    <w:rsid w:val="000567C4"/>
    <w:rsid w:val="000570A0"/>
    <w:rsid w:val="00060441"/>
    <w:rsid w:val="00061588"/>
    <w:rsid w:val="000646B5"/>
    <w:rsid w:val="00067E06"/>
    <w:rsid w:val="00073C67"/>
    <w:rsid w:val="00075C28"/>
    <w:rsid w:val="000778F0"/>
    <w:rsid w:val="00077D47"/>
    <w:rsid w:val="000813BE"/>
    <w:rsid w:val="00082700"/>
    <w:rsid w:val="00086511"/>
    <w:rsid w:val="00086FC5"/>
    <w:rsid w:val="00087FEC"/>
    <w:rsid w:val="00090535"/>
    <w:rsid w:val="00091220"/>
    <w:rsid w:val="00094E19"/>
    <w:rsid w:val="00097676"/>
    <w:rsid w:val="000A1A74"/>
    <w:rsid w:val="000A3429"/>
    <w:rsid w:val="000A4261"/>
    <w:rsid w:val="000A55FA"/>
    <w:rsid w:val="000B010E"/>
    <w:rsid w:val="000B0D32"/>
    <w:rsid w:val="000B3554"/>
    <w:rsid w:val="000B4AC3"/>
    <w:rsid w:val="000C096F"/>
    <w:rsid w:val="000C0CDB"/>
    <w:rsid w:val="000C5717"/>
    <w:rsid w:val="000C5EF1"/>
    <w:rsid w:val="000C753C"/>
    <w:rsid w:val="000C7EEE"/>
    <w:rsid w:val="000D16A5"/>
    <w:rsid w:val="000D2632"/>
    <w:rsid w:val="000D2CCB"/>
    <w:rsid w:val="000D3EC0"/>
    <w:rsid w:val="000D5220"/>
    <w:rsid w:val="000D6838"/>
    <w:rsid w:val="000D74A6"/>
    <w:rsid w:val="000E4DA1"/>
    <w:rsid w:val="000E55FE"/>
    <w:rsid w:val="000E5B7A"/>
    <w:rsid w:val="000F57A6"/>
    <w:rsid w:val="00100C85"/>
    <w:rsid w:val="001067B5"/>
    <w:rsid w:val="00110CA0"/>
    <w:rsid w:val="001129B9"/>
    <w:rsid w:val="001138C8"/>
    <w:rsid w:val="00117F72"/>
    <w:rsid w:val="001206DD"/>
    <w:rsid w:val="00123A83"/>
    <w:rsid w:val="00124715"/>
    <w:rsid w:val="00124BD4"/>
    <w:rsid w:val="001259FA"/>
    <w:rsid w:val="00125F6C"/>
    <w:rsid w:val="00126715"/>
    <w:rsid w:val="00126EEA"/>
    <w:rsid w:val="00127C94"/>
    <w:rsid w:val="0013016A"/>
    <w:rsid w:val="00130E78"/>
    <w:rsid w:val="001314EB"/>
    <w:rsid w:val="00131BA1"/>
    <w:rsid w:val="0013535B"/>
    <w:rsid w:val="00141C17"/>
    <w:rsid w:val="00143B6F"/>
    <w:rsid w:val="001442FF"/>
    <w:rsid w:val="001444CE"/>
    <w:rsid w:val="00145629"/>
    <w:rsid w:val="00146C99"/>
    <w:rsid w:val="001526AB"/>
    <w:rsid w:val="00154BF5"/>
    <w:rsid w:val="0015537E"/>
    <w:rsid w:val="001554BF"/>
    <w:rsid w:val="00155997"/>
    <w:rsid w:val="0015684A"/>
    <w:rsid w:val="00160729"/>
    <w:rsid w:val="0016212B"/>
    <w:rsid w:val="0016215C"/>
    <w:rsid w:val="00163A3D"/>
    <w:rsid w:val="001663B0"/>
    <w:rsid w:val="00166A94"/>
    <w:rsid w:val="00171547"/>
    <w:rsid w:val="00171A30"/>
    <w:rsid w:val="00177683"/>
    <w:rsid w:val="00177873"/>
    <w:rsid w:val="0018284E"/>
    <w:rsid w:val="00182B06"/>
    <w:rsid w:val="001839FA"/>
    <w:rsid w:val="0018760E"/>
    <w:rsid w:val="00187728"/>
    <w:rsid w:val="0019222B"/>
    <w:rsid w:val="0019366D"/>
    <w:rsid w:val="00194105"/>
    <w:rsid w:val="0019570D"/>
    <w:rsid w:val="00197F8C"/>
    <w:rsid w:val="001A148F"/>
    <w:rsid w:val="001A3D77"/>
    <w:rsid w:val="001A5CD4"/>
    <w:rsid w:val="001A5FCF"/>
    <w:rsid w:val="001B2EDA"/>
    <w:rsid w:val="001B4ECB"/>
    <w:rsid w:val="001B5164"/>
    <w:rsid w:val="001B57FB"/>
    <w:rsid w:val="001C062C"/>
    <w:rsid w:val="001C7516"/>
    <w:rsid w:val="001D3250"/>
    <w:rsid w:val="001D42F8"/>
    <w:rsid w:val="001D783A"/>
    <w:rsid w:val="001D7A68"/>
    <w:rsid w:val="001D7C34"/>
    <w:rsid w:val="001E0DCB"/>
    <w:rsid w:val="001E0FF6"/>
    <w:rsid w:val="001E5E74"/>
    <w:rsid w:val="001E6612"/>
    <w:rsid w:val="001E6895"/>
    <w:rsid w:val="001F094A"/>
    <w:rsid w:val="001F095E"/>
    <w:rsid w:val="001F24F6"/>
    <w:rsid w:val="001F2DFC"/>
    <w:rsid w:val="001F4B89"/>
    <w:rsid w:val="00200008"/>
    <w:rsid w:val="002008AE"/>
    <w:rsid w:val="00201A34"/>
    <w:rsid w:val="0020353E"/>
    <w:rsid w:val="002067EA"/>
    <w:rsid w:val="002068A7"/>
    <w:rsid w:val="00210531"/>
    <w:rsid w:val="00211582"/>
    <w:rsid w:val="0021446B"/>
    <w:rsid w:val="00214D02"/>
    <w:rsid w:val="00231090"/>
    <w:rsid w:val="00234CA7"/>
    <w:rsid w:val="0023500E"/>
    <w:rsid w:val="002350EB"/>
    <w:rsid w:val="00236F56"/>
    <w:rsid w:val="00237213"/>
    <w:rsid w:val="00242C41"/>
    <w:rsid w:val="0024414C"/>
    <w:rsid w:val="002449FE"/>
    <w:rsid w:val="0025121F"/>
    <w:rsid w:val="00251EB3"/>
    <w:rsid w:val="00255A98"/>
    <w:rsid w:val="002701D8"/>
    <w:rsid w:val="00272918"/>
    <w:rsid w:val="00274659"/>
    <w:rsid w:val="00276CED"/>
    <w:rsid w:val="00281591"/>
    <w:rsid w:val="0028189A"/>
    <w:rsid w:val="00283B7B"/>
    <w:rsid w:val="002856C9"/>
    <w:rsid w:val="00287E67"/>
    <w:rsid w:val="002902C2"/>
    <w:rsid w:val="00291DB6"/>
    <w:rsid w:val="00292F48"/>
    <w:rsid w:val="00292F53"/>
    <w:rsid w:val="0029323A"/>
    <w:rsid w:val="00294EBB"/>
    <w:rsid w:val="00295077"/>
    <w:rsid w:val="002951F0"/>
    <w:rsid w:val="002959E4"/>
    <w:rsid w:val="00296CF1"/>
    <w:rsid w:val="00297032"/>
    <w:rsid w:val="002A009D"/>
    <w:rsid w:val="002A0E76"/>
    <w:rsid w:val="002A150A"/>
    <w:rsid w:val="002A7511"/>
    <w:rsid w:val="002A7D08"/>
    <w:rsid w:val="002B03EC"/>
    <w:rsid w:val="002B6FCE"/>
    <w:rsid w:val="002C24B1"/>
    <w:rsid w:val="002C25A2"/>
    <w:rsid w:val="002C5CD9"/>
    <w:rsid w:val="002C6264"/>
    <w:rsid w:val="002C73DE"/>
    <w:rsid w:val="002C7758"/>
    <w:rsid w:val="002D1FB6"/>
    <w:rsid w:val="002D56A2"/>
    <w:rsid w:val="002D5CF8"/>
    <w:rsid w:val="002D5F5B"/>
    <w:rsid w:val="002D6AD9"/>
    <w:rsid w:val="002D6E2D"/>
    <w:rsid w:val="002D6F4B"/>
    <w:rsid w:val="002D73C8"/>
    <w:rsid w:val="002D775B"/>
    <w:rsid w:val="002E0756"/>
    <w:rsid w:val="002E2D98"/>
    <w:rsid w:val="002E7746"/>
    <w:rsid w:val="002F097C"/>
    <w:rsid w:val="002F1A55"/>
    <w:rsid w:val="002F474B"/>
    <w:rsid w:val="002F4F66"/>
    <w:rsid w:val="002F58D9"/>
    <w:rsid w:val="002F5BD9"/>
    <w:rsid w:val="003011EE"/>
    <w:rsid w:val="00305FE3"/>
    <w:rsid w:val="00307894"/>
    <w:rsid w:val="00310420"/>
    <w:rsid w:val="0031054D"/>
    <w:rsid w:val="00311EA1"/>
    <w:rsid w:val="00312572"/>
    <w:rsid w:val="00317C1B"/>
    <w:rsid w:val="003215ED"/>
    <w:rsid w:val="003221A4"/>
    <w:rsid w:val="003262C4"/>
    <w:rsid w:val="00326E53"/>
    <w:rsid w:val="003303D6"/>
    <w:rsid w:val="0033405E"/>
    <w:rsid w:val="0033430D"/>
    <w:rsid w:val="00334D54"/>
    <w:rsid w:val="003373C5"/>
    <w:rsid w:val="00341B92"/>
    <w:rsid w:val="00344CF4"/>
    <w:rsid w:val="0035569A"/>
    <w:rsid w:val="0035582D"/>
    <w:rsid w:val="00356E3D"/>
    <w:rsid w:val="00360DF8"/>
    <w:rsid w:val="00360FC7"/>
    <w:rsid w:val="00362FFF"/>
    <w:rsid w:val="00367BA1"/>
    <w:rsid w:val="003702B3"/>
    <w:rsid w:val="003702D8"/>
    <w:rsid w:val="003708BB"/>
    <w:rsid w:val="00372AD5"/>
    <w:rsid w:val="00376349"/>
    <w:rsid w:val="0038089B"/>
    <w:rsid w:val="0038431B"/>
    <w:rsid w:val="00384D97"/>
    <w:rsid w:val="00385319"/>
    <w:rsid w:val="00385D5F"/>
    <w:rsid w:val="00390AD4"/>
    <w:rsid w:val="003916C2"/>
    <w:rsid w:val="00391C93"/>
    <w:rsid w:val="00396FC3"/>
    <w:rsid w:val="003A265B"/>
    <w:rsid w:val="003A37AE"/>
    <w:rsid w:val="003A4789"/>
    <w:rsid w:val="003A7A24"/>
    <w:rsid w:val="003B27CA"/>
    <w:rsid w:val="003B3E53"/>
    <w:rsid w:val="003B504D"/>
    <w:rsid w:val="003B627A"/>
    <w:rsid w:val="003B7304"/>
    <w:rsid w:val="003B7686"/>
    <w:rsid w:val="003C05BB"/>
    <w:rsid w:val="003C29A9"/>
    <w:rsid w:val="003C3BA3"/>
    <w:rsid w:val="003C49D8"/>
    <w:rsid w:val="003C77E7"/>
    <w:rsid w:val="003C7D70"/>
    <w:rsid w:val="003D186F"/>
    <w:rsid w:val="003D26D9"/>
    <w:rsid w:val="003D379E"/>
    <w:rsid w:val="003D3BA0"/>
    <w:rsid w:val="003D4394"/>
    <w:rsid w:val="003D4588"/>
    <w:rsid w:val="003D50CE"/>
    <w:rsid w:val="003D6DBC"/>
    <w:rsid w:val="003E1C04"/>
    <w:rsid w:val="003E32FA"/>
    <w:rsid w:val="003E58C7"/>
    <w:rsid w:val="003E7467"/>
    <w:rsid w:val="003F0516"/>
    <w:rsid w:val="003F2690"/>
    <w:rsid w:val="003F4063"/>
    <w:rsid w:val="003F55EB"/>
    <w:rsid w:val="003F5604"/>
    <w:rsid w:val="003F5A3C"/>
    <w:rsid w:val="003F6980"/>
    <w:rsid w:val="003F7210"/>
    <w:rsid w:val="003F763B"/>
    <w:rsid w:val="003F7AB3"/>
    <w:rsid w:val="004007CB"/>
    <w:rsid w:val="00401290"/>
    <w:rsid w:val="00402F60"/>
    <w:rsid w:val="0040335C"/>
    <w:rsid w:val="00404DA1"/>
    <w:rsid w:val="00406B7D"/>
    <w:rsid w:val="00407A29"/>
    <w:rsid w:val="0041063C"/>
    <w:rsid w:val="00411AEB"/>
    <w:rsid w:val="004122B3"/>
    <w:rsid w:val="00412752"/>
    <w:rsid w:val="004134DD"/>
    <w:rsid w:val="00413843"/>
    <w:rsid w:val="0042018B"/>
    <w:rsid w:val="004202D4"/>
    <w:rsid w:val="00421F8D"/>
    <w:rsid w:val="00421FB4"/>
    <w:rsid w:val="00422394"/>
    <w:rsid w:val="00425917"/>
    <w:rsid w:val="00430CB9"/>
    <w:rsid w:val="00433D16"/>
    <w:rsid w:val="00434882"/>
    <w:rsid w:val="00435BF5"/>
    <w:rsid w:val="00436565"/>
    <w:rsid w:val="00436B52"/>
    <w:rsid w:val="00441451"/>
    <w:rsid w:val="00442A3E"/>
    <w:rsid w:val="00442DDC"/>
    <w:rsid w:val="0044678B"/>
    <w:rsid w:val="00447401"/>
    <w:rsid w:val="00450D93"/>
    <w:rsid w:val="004610E2"/>
    <w:rsid w:val="00461CB4"/>
    <w:rsid w:val="00462ECB"/>
    <w:rsid w:val="0046365F"/>
    <w:rsid w:val="00465053"/>
    <w:rsid w:val="00473039"/>
    <w:rsid w:val="00474C54"/>
    <w:rsid w:val="00475026"/>
    <w:rsid w:val="0047610A"/>
    <w:rsid w:val="0047638A"/>
    <w:rsid w:val="00477FA2"/>
    <w:rsid w:val="004816C1"/>
    <w:rsid w:val="004818FF"/>
    <w:rsid w:val="00483B1B"/>
    <w:rsid w:val="00484728"/>
    <w:rsid w:val="0049083B"/>
    <w:rsid w:val="004938E0"/>
    <w:rsid w:val="00495870"/>
    <w:rsid w:val="00496321"/>
    <w:rsid w:val="004963E1"/>
    <w:rsid w:val="004A20B4"/>
    <w:rsid w:val="004A590D"/>
    <w:rsid w:val="004A709D"/>
    <w:rsid w:val="004A75E6"/>
    <w:rsid w:val="004B2CA3"/>
    <w:rsid w:val="004B2E83"/>
    <w:rsid w:val="004B4719"/>
    <w:rsid w:val="004C01E1"/>
    <w:rsid w:val="004C0D25"/>
    <w:rsid w:val="004C1B8E"/>
    <w:rsid w:val="004C2B70"/>
    <w:rsid w:val="004C2B9C"/>
    <w:rsid w:val="004C4B84"/>
    <w:rsid w:val="004C523E"/>
    <w:rsid w:val="004C68A9"/>
    <w:rsid w:val="004C6B4A"/>
    <w:rsid w:val="004D03FE"/>
    <w:rsid w:val="004D0807"/>
    <w:rsid w:val="004D431C"/>
    <w:rsid w:val="004E28D0"/>
    <w:rsid w:val="004E592A"/>
    <w:rsid w:val="004E67E0"/>
    <w:rsid w:val="004F0121"/>
    <w:rsid w:val="004F2EAB"/>
    <w:rsid w:val="004F2FAB"/>
    <w:rsid w:val="00502C91"/>
    <w:rsid w:val="00503CA9"/>
    <w:rsid w:val="00504F00"/>
    <w:rsid w:val="005062E0"/>
    <w:rsid w:val="005070BE"/>
    <w:rsid w:val="005117AD"/>
    <w:rsid w:val="00511986"/>
    <w:rsid w:val="0051422D"/>
    <w:rsid w:val="0051472E"/>
    <w:rsid w:val="00516508"/>
    <w:rsid w:val="00516AA9"/>
    <w:rsid w:val="00522A96"/>
    <w:rsid w:val="00525A28"/>
    <w:rsid w:val="00525B21"/>
    <w:rsid w:val="0052767D"/>
    <w:rsid w:val="0053059E"/>
    <w:rsid w:val="005344D7"/>
    <w:rsid w:val="005412E9"/>
    <w:rsid w:val="005415E8"/>
    <w:rsid w:val="00543764"/>
    <w:rsid w:val="005445C0"/>
    <w:rsid w:val="0054523D"/>
    <w:rsid w:val="005459AD"/>
    <w:rsid w:val="00561AAF"/>
    <w:rsid w:val="00563784"/>
    <w:rsid w:val="00565C1D"/>
    <w:rsid w:val="00566B24"/>
    <w:rsid w:val="00567CD7"/>
    <w:rsid w:val="00570313"/>
    <w:rsid w:val="005705F5"/>
    <w:rsid w:val="00574DFF"/>
    <w:rsid w:val="00576184"/>
    <w:rsid w:val="005815C6"/>
    <w:rsid w:val="00581B8B"/>
    <w:rsid w:val="0058526C"/>
    <w:rsid w:val="00590F13"/>
    <w:rsid w:val="00591D44"/>
    <w:rsid w:val="00593F5B"/>
    <w:rsid w:val="005A0AD2"/>
    <w:rsid w:val="005A1D53"/>
    <w:rsid w:val="005A2CF5"/>
    <w:rsid w:val="005A4262"/>
    <w:rsid w:val="005A6226"/>
    <w:rsid w:val="005A6F13"/>
    <w:rsid w:val="005A730C"/>
    <w:rsid w:val="005B0661"/>
    <w:rsid w:val="005B0A9C"/>
    <w:rsid w:val="005B1952"/>
    <w:rsid w:val="005B21DF"/>
    <w:rsid w:val="005C1A87"/>
    <w:rsid w:val="005C40D8"/>
    <w:rsid w:val="005C49DB"/>
    <w:rsid w:val="005D0ADD"/>
    <w:rsid w:val="005D0FDA"/>
    <w:rsid w:val="005D2B14"/>
    <w:rsid w:val="005D2EEE"/>
    <w:rsid w:val="005D3EB1"/>
    <w:rsid w:val="005D4496"/>
    <w:rsid w:val="005D518C"/>
    <w:rsid w:val="005D68DD"/>
    <w:rsid w:val="005D69EA"/>
    <w:rsid w:val="005E1D2B"/>
    <w:rsid w:val="005E3ADF"/>
    <w:rsid w:val="005E448D"/>
    <w:rsid w:val="005E739C"/>
    <w:rsid w:val="005F0E35"/>
    <w:rsid w:val="005F1976"/>
    <w:rsid w:val="005F23FC"/>
    <w:rsid w:val="005F2661"/>
    <w:rsid w:val="005F44DC"/>
    <w:rsid w:val="0060185E"/>
    <w:rsid w:val="00601DB7"/>
    <w:rsid w:val="00604D6E"/>
    <w:rsid w:val="006058AD"/>
    <w:rsid w:val="00606BD5"/>
    <w:rsid w:val="00607DAC"/>
    <w:rsid w:val="006106A0"/>
    <w:rsid w:val="0061205B"/>
    <w:rsid w:val="006122FA"/>
    <w:rsid w:val="00612F70"/>
    <w:rsid w:val="00614BBD"/>
    <w:rsid w:val="00616E98"/>
    <w:rsid w:val="00621553"/>
    <w:rsid w:val="00621612"/>
    <w:rsid w:val="00622877"/>
    <w:rsid w:val="00623407"/>
    <w:rsid w:val="006245D8"/>
    <w:rsid w:val="006246C7"/>
    <w:rsid w:val="006249DE"/>
    <w:rsid w:val="00625F43"/>
    <w:rsid w:val="00626784"/>
    <w:rsid w:val="00630849"/>
    <w:rsid w:val="00630F68"/>
    <w:rsid w:val="00632EA1"/>
    <w:rsid w:val="00633BB3"/>
    <w:rsid w:val="00636749"/>
    <w:rsid w:val="00636EA8"/>
    <w:rsid w:val="0064300C"/>
    <w:rsid w:val="0064361F"/>
    <w:rsid w:val="00646EEC"/>
    <w:rsid w:val="00647316"/>
    <w:rsid w:val="00651EB6"/>
    <w:rsid w:val="0065249A"/>
    <w:rsid w:val="006527D1"/>
    <w:rsid w:val="00654703"/>
    <w:rsid w:val="00654818"/>
    <w:rsid w:val="006561D8"/>
    <w:rsid w:val="00656D11"/>
    <w:rsid w:val="00657DB0"/>
    <w:rsid w:val="006600DD"/>
    <w:rsid w:val="00661244"/>
    <w:rsid w:val="00661CF4"/>
    <w:rsid w:val="00662ABD"/>
    <w:rsid w:val="00671C21"/>
    <w:rsid w:val="00675C56"/>
    <w:rsid w:val="00681724"/>
    <w:rsid w:val="006842E7"/>
    <w:rsid w:val="006849BB"/>
    <w:rsid w:val="00691C53"/>
    <w:rsid w:val="006937DC"/>
    <w:rsid w:val="0069795B"/>
    <w:rsid w:val="00697AB6"/>
    <w:rsid w:val="006A00AB"/>
    <w:rsid w:val="006A0345"/>
    <w:rsid w:val="006A15B6"/>
    <w:rsid w:val="006A6703"/>
    <w:rsid w:val="006A7B23"/>
    <w:rsid w:val="006A7C16"/>
    <w:rsid w:val="006B024F"/>
    <w:rsid w:val="006B166B"/>
    <w:rsid w:val="006B238A"/>
    <w:rsid w:val="006B2A86"/>
    <w:rsid w:val="006B3439"/>
    <w:rsid w:val="006B420E"/>
    <w:rsid w:val="006B5154"/>
    <w:rsid w:val="006B5875"/>
    <w:rsid w:val="006B6E5E"/>
    <w:rsid w:val="006C1EDF"/>
    <w:rsid w:val="006C20C4"/>
    <w:rsid w:val="006C3C75"/>
    <w:rsid w:val="006C4D89"/>
    <w:rsid w:val="006C6D1D"/>
    <w:rsid w:val="006C7983"/>
    <w:rsid w:val="006C7E2F"/>
    <w:rsid w:val="006D04DF"/>
    <w:rsid w:val="006D28BE"/>
    <w:rsid w:val="006D2F60"/>
    <w:rsid w:val="006D7172"/>
    <w:rsid w:val="006E1B96"/>
    <w:rsid w:val="006E286E"/>
    <w:rsid w:val="006E294A"/>
    <w:rsid w:val="006E489A"/>
    <w:rsid w:val="006E4C9B"/>
    <w:rsid w:val="006E619D"/>
    <w:rsid w:val="006F2DFD"/>
    <w:rsid w:val="006F3C25"/>
    <w:rsid w:val="00700497"/>
    <w:rsid w:val="007036B7"/>
    <w:rsid w:val="00706B9A"/>
    <w:rsid w:val="00706E4B"/>
    <w:rsid w:val="007170DE"/>
    <w:rsid w:val="00723E9F"/>
    <w:rsid w:val="0072532F"/>
    <w:rsid w:val="0072558D"/>
    <w:rsid w:val="00725BE5"/>
    <w:rsid w:val="007271DE"/>
    <w:rsid w:val="00731795"/>
    <w:rsid w:val="00732717"/>
    <w:rsid w:val="00733565"/>
    <w:rsid w:val="007336AA"/>
    <w:rsid w:val="00735F10"/>
    <w:rsid w:val="0074161E"/>
    <w:rsid w:val="00743673"/>
    <w:rsid w:val="00746190"/>
    <w:rsid w:val="00746B39"/>
    <w:rsid w:val="00751A0B"/>
    <w:rsid w:val="00751D27"/>
    <w:rsid w:val="0075253C"/>
    <w:rsid w:val="00755A31"/>
    <w:rsid w:val="007566C2"/>
    <w:rsid w:val="00756AE8"/>
    <w:rsid w:val="00756BFC"/>
    <w:rsid w:val="007621B7"/>
    <w:rsid w:val="007629DD"/>
    <w:rsid w:val="00762BA1"/>
    <w:rsid w:val="007639B2"/>
    <w:rsid w:val="00770BDB"/>
    <w:rsid w:val="00771F93"/>
    <w:rsid w:val="00773D68"/>
    <w:rsid w:val="00776488"/>
    <w:rsid w:val="00776DFF"/>
    <w:rsid w:val="00781F89"/>
    <w:rsid w:val="00786904"/>
    <w:rsid w:val="00787150"/>
    <w:rsid w:val="00787A52"/>
    <w:rsid w:val="00791BDB"/>
    <w:rsid w:val="00792DB7"/>
    <w:rsid w:val="00794973"/>
    <w:rsid w:val="00794F65"/>
    <w:rsid w:val="007A1C3C"/>
    <w:rsid w:val="007A454B"/>
    <w:rsid w:val="007A5A14"/>
    <w:rsid w:val="007A6875"/>
    <w:rsid w:val="007A6AB5"/>
    <w:rsid w:val="007A6F8E"/>
    <w:rsid w:val="007A75FD"/>
    <w:rsid w:val="007B0174"/>
    <w:rsid w:val="007C2434"/>
    <w:rsid w:val="007C418E"/>
    <w:rsid w:val="007D0C17"/>
    <w:rsid w:val="007D0E2B"/>
    <w:rsid w:val="007D1956"/>
    <w:rsid w:val="007D2F39"/>
    <w:rsid w:val="007D3BFF"/>
    <w:rsid w:val="007D61BB"/>
    <w:rsid w:val="007D7F5E"/>
    <w:rsid w:val="007E1966"/>
    <w:rsid w:val="007E484C"/>
    <w:rsid w:val="007E4D15"/>
    <w:rsid w:val="007E7019"/>
    <w:rsid w:val="007E72F7"/>
    <w:rsid w:val="007E75CA"/>
    <w:rsid w:val="007F08C5"/>
    <w:rsid w:val="007F2343"/>
    <w:rsid w:val="00801D86"/>
    <w:rsid w:val="00803366"/>
    <w:rsid w:val="00806C85"/>
    <w:rsid w:val="008128E0"/>
    <w:rsid w:val="008129E1"/>
    <w:rsid w:val="00813660"/>
    <w:rsid w:val="00815EE0"/>
    <w:rsid w:val="00816860"/>
    <w:rsid w:val="00817DA8"/>
    <w:rsid w:val="0082097D"/>
    <w:rsid w:val="00824D41"/>
    <w:rsid w:val="00824F5D"/>
    <w:rsid w:val="00825942"/>
    <w:rsid w:val="008300F4"/>
    <w:rsid w:val="00830AAB"/>
    <w:rsid w:val="00831AD1"/>
    <w:rsid w:val="008343FD"/>
    <w:rsid w:val="00836008"/>
    <w:rsid w:val="0083674C"/>
    <w:rsid w:val="00837FA3"/>
    <w:rsid w:val="008407E6"/>
    <w:rsid w:val="00841365"/>
    <w:rsid w:val="00841CFE"/>
    <w:rsid w:val="008427BD"/>
    <w:rsid w:val="008431EE"/>
    <w:rsid w:val="00843757"/>
    <w:rsid w:val="00843B87"/>
    <w:rsid w:val="0085238E"/>
    <w:rsid w:val="008567FC"/>
    <w:rsid w:val="00857AC9"/>
    <w:rsid w:val="00861936"/>
    <w:rsid w:val="00863572"/>
    <w:rsid w:val="00864BFD"/>
    <w:rsid w:val="00866818"/>
    <w:rsid w:val="0086767C"/>
    <w:rsid w:val="00873D0A"/>
    <w:rsid w:val="008740E4"/>
    <w:rsid w:val="00881619"/>
    <w:rsid w:val="008820C1"/>
    <w:rsid w:val="008831DE"/>
    <w:rsid w:val="0088430D"/>
    <w:rsid w:val="00887385"/>
    <w:rsid w:val="008920B4"/>
    <w:rsid w:val="00894100"/>
    <w:rsid w:val="00894F9E"/>
    <w:rsid w:val="008A0683"/>
    <w:rsid w:val="008A0BCE"/>
    <w:rsid w:val="008A2845"/>
    <w:rsid w:val="008A4CE2"/>
    <w:rsid w:val="008A52A5"/>
    <w:rsid w:val="008A5528"/>
    <w:rsid w:val="008A68C1"/>
    <w:rsid w:val="008B23D1"/>
    <w:rsid w:val="008B256E"/>
    <w:rsid w:val="008B62AB"/>
    <w:rsid w:val="008B6B04"/>
    <w:rsid w:val="008B705A"/>
    <w:rsid w:val="008C11C0"/>
    <w:rsid w:val="008C20F4"/>
    <w:rsid w:val="008D0930"/>
    <w:rsid w:val="008D2DBB"/>
    <w:rsid w:val="008D6008"/>
    <w:rsid w:val="008D623B"/>
    <w:rsid w:val="008D7C1A"/>
    <w:rsid w:val="008E19D2"/>
    <w:rsid w:val="008E214D"/>
    <w:rsid w:val="008E7A2F"/>
    <w:rsid w:val="008F0174"/>
    <w:rsid w:val="008F17C6"/>
    <w:rsid w:val="008F450C"/>
    <w:rsid w:val="008F7AFF"/>
    <w:rsid w:val="00900A8A"/>
    <w:rsid w:val="00903590"/>
    <w:rsid w:val="00910E45"/>
    <w:rsid w:val="00913676"/>
    <w:rsid w:val="009171F3"/>
    <w:rsid w:val="0091724C"/>
    <w:rsid w:val="00923A20"/>
    <w:rsid w:val="00930328"/>
    <w:rsid w:val="009310DC"/>
    <w:rsid w:val="00933FC2"/>
    <w:rsid w:val="00935260"/>
    <w:rsid w:val="00937305"/>
    <w:rsid w:val="009404E1"/>
    <w:rsid w:val="00941554"/>
    <w:rsid w:val="00943614"/>
    <w:rsid w:val="0094375A"/>
    <w:rsid w:val="00943836"/>
    <w:rsid w:val="00943FBF"/>
    <w:rsid w:val="00944F4E"/>
    <w:rsid w:val="00946092"/>
    <w:rsid w:val="00951E71"/>
    <w:rsid w:val="0095335E"/>
    <w:rsid w:val="0095573A"/>
    <w:rsid w:val="00955CF2"/>
    <w:rsid w:val="00957CFE"/>
    <w:rsid w:val="00957ED6"/>
    <w:rsid w:val="00957FD2"/>
    <w:rsid w:val="00960288"/>
    <w:rsid w:val="00960C6D"/>
    <w:rsid w:val="00960EB6"/>
    <w:rsid w:val="00961D99"/>
    <w:rsid w:val="0096373C"/>
    <w:rsid w:val="009653CE"/>
    <w:rsid w:val="00965A78"/>
    <w:rsid w:val="00966371"/>
    <w:rsid w:val="00967080"/>
    <w:rsid w:val="00970A7C"/>
    <w:rsid w:val="009766F1"/>
    <w:rsid w:val="00983FCB"/>
    <w:rsid w:val="00984FDC"/>
    <w:rsid w:val="009854B1"/>
    <w:rsid w:val="0099346D"/>
    <w:rsid w:val="0099395D"/>
    <w:rsid w:val="00993F37"/>
    <w:rsid w:val="00994812"/>
    <w:rsid w:val="009953DE"/>
    <w:rsid w:val="0099757A"/>
    <w:rsid w:val="009A03EE"/>
    <w:rsid w:val="009A283C"/>
    <w:rsid w:val="009A2F91"/>
    <w:rsid w:val="009A402F"/>
    <w:rsid w:val="009A50A1"/>
    <w:rsid w:val="009A551B"/>
    <w:rsid w:val="009A595E"/>
    <w:rsid w:val="009A7C74"/>
    <w:rsid w:val="009B0361"/>
    <w:rsid w:val="009B5F3F"/>
    <w:rsid w:val="009C07C8"/>
    <w:rsid w:val="009C0C41"/>
    <w:rsid w:val="009C1792"/>
    <w:rsid w:val="009C5E82"/>
    <w:rsid w:val="009C6A59"/>
    <w:rsid w:val="009D69DE"/>
    <w:rsid w:val="009E07C5"/>
    <w:rsid w:val="009E2BD9"/>
    <w:rsid w:val="009F1CC9"/>
    <w:rsid w:val="009F248E"/>
    <w:rsid w:val="009F5D4C"/>
    <w:rsid w:val="009F5EDE"/>
    <w:rsid w:val="009F63F6"/>
    <w:rsid w:val="009F7993"/>
    <w:rsid w:val="00A00E9C"/>
    <w:rsid w:val="00A023E3"/>
    <w:rsid w:val="00A02E56"/>
    <w:rsid w:val="00A03531"/>
    <w:rsid w:val="00A04F20"/>
    <w:rsid w:val="00A107B9"/>
    <w:rsid w:val="00A10D1F"/>
    <w:rsid w:val="00A12FEA"/>
    <w:rsid w:val="00A16C21"/>
    <w:rsid w:val="00A1715C"/>
    <w:rsid w:val="00A17AA2"/>
    <w:rsid w:val="00A200C7"/>
    <w:rsid w:val="00A222C7"/>
    <w:rsid w:val="00A2289C"/>
    <w:rsid w:val="00A233DC"/>
    <w:rsid w:val="00A26005"/>
    <w:rsid w:val="00A26193"/>
    <w:rsid w:val="00A261CA"/>
    <w:rsid w:val="00A268A7"/>
    <w:rsid w:val="00A336A8"/>
    <w:rsid w:val="00A36E85"/>
    <w:rsid w:val="00A36F6D"/>
    <w:rsid w:val="00A405EB"/>
    <w:rsid w:val="00A423DE"/>
    <w:rsid w:val="00A425AA"/>
    <w:rsid w:val="00A43B28"/>
    <w:rsid w:val="00A44E93"/>
    <w:rsid w:val="00A4564F"/>
    <w:rsid w:val="00A45E45"/>
    <w:rsid w:val="00A517D2"/>
    <w:rsid w:val="00A53341"/>
    <w:rsid w:val="00A54708"/>
    <w:rsid w:val="00A54ED7"/>
    <w:rsid w:val="00A56614"/>
    <w:rsid w:val="00A56F5E"/>
    <w:rsid w:val="00A6236E"/>
    <w:rsid w:val="00A63B68"/>
    <w:rsid w:val="00A64E16"/>
    <w:rsid w:val="00A71535"/>
    <w:rsid w:val="00A715FD"/>
    <w:rsid w:val="00A72715"/>
    <w:rsid w:val="00A7296F"/>
    <w:rsid w:val="00A7365F"/>
    <w:rsid w:val="00A7440F"/>
    <w:rsid w:val="00A7648C"/>
    <w:rsid w:val="00A81471"/>
    <w:rsid w:val="00A852D9"/>
    <w:rsid w:val="00A91A9B"/>
    <w:rsid w:val="00A91AA8"/>
    <w:rsid w:val="00A94C07"/>
    <w:rsid w:val="00A95995"/>
    <w:rsid w:val="00A96D5E"/>
    <w:rsid w:val="00A979E5"/>
    <w:rsid w:val="00AA3304"/>
    <w:rsid w:val="00AA4144"/>
    <w:rsid w:val="00AA44B4"/>
    <w:rsid w:val="00AB3362"/>
    <w:rsid w:val="00AB39FF"/>
    <w:rsid w:val="00AB5260"/>
    <w:rsid w:val="00AB602D"/>
    <w:rsid w:val="00AB7BF2"/>
    <w:rsid w:val="00AC548D"/>
    <w:rsid w:val="00AC722E"/>
    <w:rsid w:val="00AD2635"/>
    <w:rsid w:val="00AD2FBD"/>
    <w:rsid w:val="00AD3928"/>
    <w:rsid w:val="00AD403B"/>
    <w:rsid w:val="00AD4787"/>
    <w:rsid w:val="00AD68A2"/>
    <w:rsid w:val="00AE087A"/>
    <w:rsid w:val="00AE21DD"/>
    <w:rsid w:val="00AF07DB"/>
    <w:rsid w:val="00AF1F38"/>
    <w:rsid w:val="00AF5863"/>
    <w:rsid w:val="00AF5C46"/>
    <w:rsid w:val="00AF6BFB"/>
    <w:rsid w:val="00B04B76"/>
    <w:rsid w:val="00B1098A"/>
    <w:rsid w:val="00B1455A"/>
    <w:rsid w:val="00B161E4"/>
    <w:rsid w:val="00B20914"/>
    <w:rsid w:val="00B20BD7"/>
    <w:rsid w:val="00B21C88"/>
    <w:rsid w:val="00B228E6"/>
    <w:rsid w:val="00B270C3"/>
    <w:rsid w:val="00B301C5"/>
    <w:rsid w:val="00B37C78"/>
    <w:rsid w:val="00B402D3"/>
    <w:rsid w:val="00B414C4"/>
    <w:rsid w:val="00B420EE"/>
    <w:rsid w:val="00B435B9"/>
    <w:rsid w:val="00B5041E"/>
    <w:rsid w:val="00B504AF"/>
    <w:rsid w:val="00B52ACD"/>
    <w:rsid w:val="00B5362B"/>
    <w:rsid w:val="00B53F1E"/>
    <w:rsid w:val="00B54997"/>
    <w:rsid w:val="00B55C18"/>
    <w:rsid w:val="00B61B01"/>
    <w:rsid w:val="00B62042"/>
    <w:rsid w:val="00B63F32"/>
    <w:rsid w:val="00B70A82"/>
    <w:rsid w:val="00B75780"/>
    <w:rsid w:val="00B87597"/>
    <w:rsid w:val="00B87767"/>
    <w:rsid w:val="00B87965"/>
    <w:rsid w:val="00B87979"/>
    <w:rsid w:val="00B975F1"/>
    <w:rsid w:val="00BA1C9B"/>
    <w:rsid w:val="00BA1EDE"/>
    <w:rsid w:val="00BA4C89"/>
    <w:rsid w:val="00BA5377"/>
    <w:rsid w:val="00BB0BAB"/>
    <w:rsid w:val="00BB19CC"/>
    <w:rsid w:val="00BB2049"/>
    <w:rsid w:val="00BB4935"/>
    <w:rsid w:val="00BB63BF"/>
    <w:rsid w:val="00BB6E50"/>
    <w:rsid w:val="00BC2923"/>
    <w:rsid w:val="00BC3377"/>
    <w:rsid w:val="00BC3833"/>
    <w:rsid w:val="00BC4226"/>
    <w:rsid w:val="00BC592F"/>
    <w:rsid w:val="00BC5E88"/>
    <w:rsid w:val="00BD02DD"/>
    <w:rsid w:val="00BD09EB"/>
    <w:rsid w:val="00BD20C1"/>
    <w:rsid w:val="00BD3E53"/>
    <w:rsid w:val="00BD4747"/>
    <w:rsid w:val="00BD61A1"/>
    <w:rsid w:val="00BD7756"/>
    <w:rsid w:val="00BD7959"/>
    <w:rsid w:val="00BE5315"/>
    <w:rsid w:val="00BF08E4"/>
    <w:rsid w:val="00BF2CAF"/>
    <w:rsid w:val="00BF30DE"/>
    <w:rsid w:val="00BF4D82"/>
    <w:rsid w:val="00BF6969"/>
    <w:rsid w:val="00BF6C94"/>
    <w:rsid w:val="00C04865"/>
    <w:rsid w:val="00C0673C"/>
    <w:rsid w:val="00C12AA4"/>
    <w:rsid w:val="00C12BF9"/>
    <w:rsid w:val="00C16204"/>
    <w:rsid w:val="00C16B2B"/>
    <w:rsid w:val="00C20EF4"/>
    <w:rsid w:val="00C21BC5"/>
    <w:rsid w:val="00C2247D"/>
    <w:rsid w:val="00C23764"/>
    <w:rsid w:val="00C23D9F"/>
    <w:rsid w:val="00C241B4"/>
    <w:rsid w:val="00C249B5"/>
    <w:rsid w:val="00C309A0"/>
    <w:rsid w:val="00C31EE5"/>
    <w:rsid w:val="00C324A0"/>
    <w:rsid w:val="00C32B25"/>
    <w:rsid w:val="00C346A9"/>
    <w:rsid w:val="00C37580"/>
    <w:rsid w:val="00C405FD"/>
    <w:rsid w:val="00C4312D"/>
    <w:rsid w:val="00C43785"/>
    <w:rsid w:val="00C43871"/>
    <w:rsid w:val="00C4389C"/>
    <w:rsid w:val="00C43940"/>
    <w:rsid w:val="00C45D30"/>
    <w:rsid w:val="00C47C54"/>
    <w:rsid w:val="00C5191A"/>
    <w:rsid w:val="00C51A58"/>
    <w:rsid w:val="00C5210B"/>
    <w:rsid w:val="00C52788"/>
    <w:rsid w:val="00C552C5"/>
    <w:rsid w:val="00C5719E"/>
    <w:rsid w:val="00C57E65"/>
    <w:rsid w:val="00C70555"/>
    <w:rsid w:val="00C71C35"/>
    <w:rsid w:val="00C7270F"/>
    <w:rsid w:val="00C73D6C"/>
    <w:rsid w:val="00C74BE8"/>
    <w:rsid w:val="00C755F1"/>
    <w:rsid w:val="00C833F5"/>
    <w:rsid w:val="00C83D01"/>
    <w:rsid w:val="00C83D48"/>
    <w:rsid w:val="00C83E85"/>
    <w:rsid w:val="00C8563D"/>
    <w:rsid w:val="00C86B8C"/>
    <w:rsid w:val="00C879EE"/>
    <w:rsid w:val="00C87D88"/>
    <w:rsid w:val="00C90185"/>
    <w:rsid w:val="00C90235"/>
    <w:rsid w:val="00C90D6D"/>
    <w:rsid w:val="00C9359C"/>
    <w:rsid w:val="00C93BF6"/>
    <w:rsid w:val="00C959E3"/>
    <w:rsid w:val="00CA1150"/>
    <w:rsid w:val="00CA323C"/>
    <w:rsid w:val="00CA33C1"/>
    <w:rsid w:val="00CA34AD"/>
    <w:rsid w:val="00CA4DB8"/>
    <w:rsid w:val="00CB0A9C"/>
    <w:rsid w:val="00CB20C9"/>
    <w:rsid w:val="00CB4E45"/>
    <w:rsid w:val="00CB619C"/>
    <w:rsid w:val="00CB6856"/>
    <w:rsid w:val="00CB696D"/>
    <w:rsid w:val="00CB7040"/>
    <w:rsid w:val="00CC1AE4"/>
    <w:rsid w:val="00CC2AB6"/>
    <w:rsid w:val="00CC7E36"/>
    <w:rsid w:val="00CD0790"/>
    <w:rsid w:val="00CD1EFD"/>
    <w:rsid w:val="00CD2785"/>
    <w:rsid w:val="00CD70C8"/>
    <w:rsid w:val="00CE31C7"/>
    <w:rsid w:val="00CF216E"/>
    <w:rsid w:val="00CF469D"/>
    <w:rsid w:val="00CF4F55"/>
    <w:rsid w:val="00D02E05"/>
    <w:rsid w:val="00D0322B"/>
    <w:rsid w:val="00D05DB2"/>
    <w:rsid w:val="00D07854"/>
    <w:rsid w:val="00D17EAF"/>
    <w:rsid w:val="00D20652"/>
    <w:rsid w:val="00D2070E"/>
    <w:rsid w:val="00D23622"/>
    <w:rsid w:val="00D24249"/>
    <w:rsid w:val="00D32074"/>
    <w:rsid w:val="00D366C6"/>
    <w:rsid w:val="00D36D20"/>
    <w:rsid w:val="00D37B44"/>
    <w:rsid w:val="00D41686"/>
    <w:rsid w:val="00D43905"/>
    <w:rsid w:val="00D4695E"/>
    <w:rsid w:val="00D5042F"/>
    <w:rsid w:val="00D50DC4"/>
    <w:rsid w:val="00D513CB"/>
    <w:rsid w:val="00D5262D"/>
    <w:rsid w:val="00D554A8"/>
    <w:rsid w:val="00D5693B"/>
    <w:rsid w:val="00D57F6A"/>
    <w:rsid w:val="00D60710"/>
    <w:rsid w:val="00D61370"/>
    <w:rsid w:val="00D6254B"/>
    <w:rsid w:val="00D640F7"/>
    <w:rsid w:val="00D64D85"/>
    <w:rsid w:val="00D7218D"/>
    <w:rsid w:val="00D80BB9"/>
    <w:rsid w:val="00D81EC6"/>
    <w:rsid w:val="00D83503"/>
    <w:rsid w:val="00D850F0"/>
    <w:rsid w:val="00D853DA"/>
    <w:rsid w:val="00D85CDA"/>
    <w:rsid w:val="00D876A5"/>
    <w:rsid w:val="00D92BBC"/>
    <w:rsid w:val="00D976CF"/>
    <w:rsid w:val="00DA435D"/>
    <w:rsid w:val="00DA4F08"/>
    <w:rsid w:val="00DB00AF"/>
    <w:rsid w:val="00DB2188"/>
    <w:rsid w:val="00DB2599"/>
    <w:rsid w:val="00DB2FD6"/>
    <w:rsid w:val="00DB4080"/>
    <w:rsid w:val="00DB59E5"/>
    <w:rsid w:val="00DB5B15"/>
    <w:rsid w:val="00DC0A36"/>
    <w:rsid w:val="00DC28BE"/>
    <w:rsid w:val="00DC569F"/>
    <w:rsid w:val="00DC6E0E"/>
    <w:rsid w:val="00DD206A"/>
    <w:rsid w:val="00DD38E3"/>
    <w:rsid w:val="00DD60F1"/>
    <w:rsid w:val="00DE1472"/>
    <w:rsid w:val="00DE3DD2"/>
    <w:rsid w:val="00DE44B6"/>
    <w:rsid w:val="00DE5EB2"/>
    <w:rsid w:val="00DE6FB0"/>
    <w:rsid w:val="00DE74FE"/>
    <w:rsid w:val="00DF006D"/>
    <w:rsid w:val="00DF01E8"/>
    <w:rsid w:val="00DF6D52"/>
    <w:rsid w:val="00DF7C37"/>
    <w:rsid w:val="00E000CE"/>
    <w:rsid w:val="00E00EB3"/>
    <w:rsid w:val="00E010DD"/>
    <w:rsid w:val="00E01109"/>
    <w:rsid w:val="00E11ACA"/>
    <w:rsid w:val="00E1233E"/>
    <w:rsid w:val="00E13064"/>
    <w:rsid w:val="00E134EE"/>
    <w:rsid w:val="00E15654"/>
    <w:rsid w:val="00E20A1C"/>
    <w:rsid w:val="00E21F80"/>
    <w:rsid w:val="00E222A7"/>
    <w:rsid w:val="00E24170"/>
    <w:rsid w:val="00E2521C"/>
    <w:rsid w:val="00E25AF1"/>
    <w:rsid w:val="00E267F3"/>
    <w:rsid w:val="00E30623"/>
    <w:rsid w:val="00E32457"/>
    <w:rsid w:val="00E3257D"/>
    <w:rsid w:val="00E3285C"/>
    <w:rsid w:val="00E33036"/>
    <w:rsid w:val="00E347E9"/>
    <w:rsid w:val="00E35213"/>
    <w:rsid w:val="00E36D0B"/>
    <w:rsid w:val="00E36E56"/>
    <w:rsid w:val="00E37062"/>
    <w:rsid w:val="00E3706E"/>
    <w:rsid w:val="00E372E9"/>
    <w:rsid w:val="00E421C6"/>
    <w:rsid w:val="00E453C2"/>
    <w:rsid w:val="00E46526"/>
    <w:rsid w:val="00E52E33"/>
    <w:rsid w:val="00E603B7"/>
    <w:rsid w:val="00E617AA"/>
    <w:rsid w:val="00E6389E"/>
    <w:rsid w:val="00E64B51"/>
    <w:rsid w:val="00E66399"/>
    <w:rsid w:val="00E66508"/>
    <w:rsid w:val="00E718DB"/>
    <w:rsid w:val="00E727EF"/>
    <w:rsid w:val="00E74FCB"/>
    <w:rsid w:val="00E75044"/>
    <w:rsid w:val="00E7733B"/>
    <w:rsid w:val="00E847BC"/>
    <w:rsid w:val="00E879FB"/>
    <w:rsid w:val="00E94DBF"/>
    <w:rsid w:val="00E95099"/>
    <w:rsid w:val="00E96297"/>
    <w:rsid w:val="00E962DD"/>
    <w:rsid w:val="00E9759F"/>
    <w:rsid w:val="00E9794A"/>
    <w:rsid w:val="00E97D0B"/>
    <w:rsid w:val="00E97E5E"/>
    <w:rsid w:val="00EA0503"/>
    <w:rsid w:val="00EA1B9A"/>
    <w:rsid w:val="00EA4DB0"/>
    <w:rsid w:val="00EA4EDC"/>
    <w:rsid w:val="00EA5D02"/>
    <w:rsid w:val="00EB0C76"/>
    <w:rsid w:val="00EB0DF4"/>
    <w:rsid w:val="00EB50BF"/>
    <w:rsid w:val="00EB6B3C"/>
    <w:rsid w:val="00EC2E44"/>
    <w:rsid w:val="00EC30F6"/>
    <w:rsid w:val="00ED1F8E"/>
    <w:rsid w:val="00ED398F"/>
    <w:rsid w:val="00ED44D8"/>
    <w:rsid w:val="00ED596A"/>
    <w:rsid w:val="00ED69BB"/>
    <w:rsid w:val="00EE15C2"/>
    <w:rsid w:val="00EE2C8A"/>
    <w:rsid w:val="00EE2FC9"/>
    <w:rsid w:val="00EE4C86"/>
    <w:rsid w:val="00EF4D7E"/>
    <w:rsid w:val="00EF4EF6"/>
    <w:rsid w:val="00EF54E3"/>
    <w:rsid w:val="00F024F2"/>
    <w:rsid w:val="00F0275C"/>
    <w:rsid w:val="00F030B5"/>
    <w:rsid w:val="00F051D2"/>
    <w:rsid w:val="00F05321"/>
    <w:rsid w:val="00F100FA"/>
    <w:rsid w:val="00F16C81"/>
    <w:rsid w:val="00F22351"/>
    <w:rsid w:val="00F25D59"/>
    <w:rsid w:val="00F25D9B"/>
    <w:rsid w:val="00F271B9"/>
    <w:rsid w:val="00F27E2A"/>
    <w:rsid w:val="00F30798"/>
    <w:rsid w:val="00F346E6"/>
    <w:rsid w:val="00F34D54"/>
    <w:rsid w:val="00F3699B"/>
    <w:rsid w:val="00F40154"/>
    <w:rsid w:val="00F4135E"/>
    <w:rsid w:val="00F4135F"/>
    <w:rsid w:val="00F430B1"/>
    <w:rsid w:val="00F463D6"/>
    <w:rsid w:val="00F50D01"/>
    <w:rsid w:val="00F533FE"/>
    <w:rsid w:val="00F54219"/>
    <w:rsid w:val="00F55000"/>
    <w:rsid w:val="00F614F6"/>
    <w:rsid w:val="00F71680"/>
    <w:rsid w:val="00F71B93"/>
    <w:rsid w:val="00F71C83"/>
    <w:rsid w:val="00F73889"/>
    <w:rsid w:val="00F75A83"/>
    <w:rsid w:val="00F77B94"/>
    <w:rsid w:val="00F801ED"/>
    <w:rsid w:val="00F80365"/>
    <w:rsid w:val="00F82D2E"/>
    <w:rsid w:val="00F84924"/>
    <w:rsid w:val="00F86867"/>
    <w:rsid w:val="00F87032"/>
    <w:rsid w:val="00F907C1"/>
    <w:rsid w:val="00F92D8C"/>
    <w:rsid w:val="00F93C01"/>
    <w:rsid w:val="00F94538"/>
    <w:rsid w:val="00F9717B"/>
    <w:rsid w:val="00F97A6F"/>
    <w:rsid w:val="00F97E05"/>
    <w:rsid w:val="00FA09F1"/>
    <w:rsid w:val="00FA1935"/>
    <w:rsid w:val="00FA3FC4"/>
    <w:rsid w:val="00FA4042"/>
    <w:rsid w:val="00FA4FB7"/>
    <w:rsid w:val="00FA620F"/>
    <w:rsid w:val="00FA6C57"/>
    <w:rsid w:val="00FA784F"/>
    <w:rsid w:val="00FB17A1"/>
    <w:rsid w:val="00FB5DAB"/>
    <w:rsid w:val="00FB6DDC"/>
    <w:rsid w:val="00FB7272"/>
    <w:rsid w:val="00FB7D2D"/>
    <w:rsid w:val="00FC2F86"/>
    <w:rsid w:val="00FC40D9"/>
    <w:rsid w:val="00FC6582"/>
    <w:rsid w:val="00FD02E1"/>
    <w:rsid w:val="00FD08B2"/>
    <w:rsid w:val="00FD15DE"/>
    <w:rsid w:val="00FD290A"/>
    <w:rsid w:val="00FD2CE7"/>
    <w:rsid w:val="00FD4561"/>
    <w:rsid w:val="00FD4C51"/>
    <w:rsid w:val="00FD5E6E"/>
    <w:rsid w:val="00FD63AC"/>
    <w:rsid w:val="00FD6DCF"/>
    <w:rsid w:val="00FD7D67"/>
    <w:rsid w:val="00FE3E1B"/>
    <w:rsid w:val="00FE7C99"/>
    <w:rsid w:val="00FF0A9B"/>
    <w:rsid w:val="00FF17F3"/>
    <w:rsid w:val="00FF1887"/>
    <w:rsid w:val="00FF6010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B9A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64361F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64361F"/>
    <w:rPr>
      <w:sz w:val="24"/>
      <w:szCs w:val="24"/>
    </w:rPr>
  </w:style>
  <w:style w:styleId="Bezproreda" w:type="paragraph">
    <w:name w:val="No Spacing"/>
    <w:uiPriority w:val="1"/>
    <w:qFormat/>
    <w:rsid w:val="00117F72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E962DD"/>
    <w:pPr>
      <w:ind w:left="720"/>
      <w:contextualSpacing/>
    </w:pPr>
  </w:style>
  <w:style w:customStyle="true" w:styleId="st1" w:type="character">
    <w:name w:val="st1"/>
    <w:rsid w:val="004B2CA3"/>
  </w:style>
  <w:style w:styleId="Zaglavlje" w:type="paragraph">
    <w:name w:val="header"/>
    <w:basedOn w:val="Normal"/>
    <w:link w:val="ZaglavljeChar"/>
    <w:uiPriority w:val="99"/>
    <w:rsid w:val="00433D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3D16"/>
    <w:rPr>
      <w:sz w:val="24"/>
      <w:szCs w:val="24"/>
    </w:rPr>
  </w:style>
  <w:style w:styleId="Podnoje" w:type="paragraph">
    <w:name w:val="footer"/>
    <w:basedOn w:val="Normal"/>
    <w:link w:val="PodnojeChar"/>
    <w:rsid w:val="00433D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33D1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45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5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5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5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5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B9A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64361F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64361F"/>
    <w:rPr>
      <w:sz w:val="24"/>
      <w:szCs w:val="24"/>
    </w:rPr>
  </w:style>
  <w:style w:styleId="Bezproreda" w:type="paragraph">
    <w:name w:val="No Spacing"/>
    <w:uiPriority w:val="1"/>
    <w:qFormat/>
    <w:rsid w:val="00117F72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E962DD"/>
    <w:pPr>
      <w:ind w:left="720"/>
      <w:contextualSpacing/>
    </w:pPr>
  </w:style>
  <w:style w:customStyle="1" w:styleId="st1" w:type="character">
    <w:name w:val="st1"/>
    <w:rsid w:val="004B2CA3"/>
  </w:style>
  <w:style w:styleId="Zaglavlje" w:type="paragraph">
    <w:name w:val="header"/>
    <w:basedOn w:val="Normal"/>
    <w:link w:val="ZaglavljeChar"/>
    <w:uiPriority w:val="99"/>
    <w:rsid w:val="00433D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3D16"/>
    <w:rPr>
      <w:sz w:val="24"/>
      <w:szCs w:val="24"/>
    </w:rPr>
  </w:style>
  <w:style w:styleId="Podnoje" w:type="paragraph">
    <w:name w:val="footer"/>
    <w:basedOn w:val="Normal"/>
    <w:link w:val="PodnojeChar"/>
    <w:rsid w:val="00433D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33D1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45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5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5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5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5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3011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49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11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Milardović; Antun Crlenjak</izvorni_sadrzaj>
    <derivirana_varijabla naziv="DomainObject.Predmet.StrankaFormated_1"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Milardović; Antun Crlenjak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Milardović; Antun Crlenjak, OIB 39256803465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Milardović; Antun Crlenjak, OIB 39256803465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Milardović; Antun Crlenjak, Podgorska Ulica 7, 10000 Zagreb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Milardović; Antun Crlenjak, Podgorska Ulica 7, 10000 Zagreb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Milardović; Antun Crlenjak, OIB 39256803465, Podgorska Ulica 7, 10000 Zagreb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Milardović; Antun Crlenjak, OIB 39256803465, Podgorska Ulica 7, 10000 Zagreb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,Antun Crlenjak Podgorska Ulica 7,10000 Zagreb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,Antun Crlenjak Podgorska Ulica 7,10000 Zagreb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Milardović,Antun Crlenjak, OIB 39256803465, Podgorska Ulica 7,10000 Zagreb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Milardović,Antun Crlenjak, OIB 39256803465, Podgorska Ulica 7,10000 Zagreb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Milardović,Antun Crlenjak</izvorni_sadrzaj>
    <derivirana_varijabla naziv="DomainObject.Predmet.StrankaNazivFormated_1"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Milardović,Antun Crlenjak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Milardović,Antun Crlenjak, OIB 39256803465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Milardović,Antun Crlenjak, OIB 39256803465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  <item>Antun Crlenjak, Podgorska Ulica 7, 10000 Zagreb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  <item>Antun Crlenjak, Podgorska Ulica 7, 10000 Zagreb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  <item>Antun Crlenjak, OIB 39256803465, Podgorska Ulica 7, 10000 Zagreb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  <item>Antun Crlenjak, OIB 39256803465, Podgorska Ulica 7, 10000 Zagreb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  <item>Credo banka dioničko društvo "u stečaju"</item>
      <item>Srđana Barišić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  <item>Credo banka dioničko društvo "u stečaju"</item>
      <item>Srđana Barišić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  <item>Credo banka dioničko društvo "u stečaju", OIB 94141384086</item>
      <item>Srđana Barišić, OIB 52546416732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  <item>Credo banka dioničko društvo "u stečaju", OIB 94141384086</item>
      <item>Srđana Barišić, OIB 52546416732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  <item>Credo banka dioničko društvo "u stečaju", Zrinjsko-Frankopanska 58, 21000 Split</item>
      <item>Srđana Barišić, Vlaška 80, 10000 Zagreb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  <item>Credo banka dioničko društvo "u stečaju", Zrinjsko-Frankopanska 58, 21000 Split</item>
      <item>Srđana Barišić, Vlaška 80, 10000 Zagreb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  <item>Credo banka dioničko društvo "u stečaju", OIB 94141384086, Zrinjsko-Frankopanska 58, 21000 Split</item>
      <item>Srđana Barišić, OIB 52546416732, Vlaška 80, 10000 Zagreb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  <item>Credo banka dioničko društvo "u stečaju", OIB 94141384086, Zrinjsko-Frankopanska 58, 21000 Split</item>
      <item>Srđana Barišić, OIB 52546416732, Vlaška 80, 10000 Zagreb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Credo banka dioničko društvo "u stečaju"</item>
      <item>Srđana Barišić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Credo banka dioničko društvo "u stečaju"</item>
      <item>Srđana Barišić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  <item>Credo banka dioničko društvo "u stečaju", OIB 94141384086</item>
      <item>Srđana Barišić, OIB 52546416732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  <item>Credo banka dioničko društvo "u stečaju", OIB 94141384086</item>
      <item>Srđana Barišić, OIB 52546416732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  <item>Credo banka dioničko društvo "u stečaju"</item>
      <item>Srđana Barišić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  <item>Credo banka dioničko društvo "u stečaju"</item>
      <item>Srđana Barišić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  <item>Antun Crlenjak, OIB 39256803465, Podgorska Ulica 7,10000 Zagreb</item>
      <item>Credo banka dioničko društvo "u stečaju", OIB 94141384086, Zrinjsko-Frankopanska 58,21000 Split</item>
      <item>Srđana Barišić, OIB 52546416732, Vlaška 80,10000 Zagreb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  <item>Antun Crlenjak, OIB 39256803465, Podgorska Ulica 7,10000 Zagreb</item>
      <item>Credo banka dioničko društvo "u stečaju", OIB 94141384086, Zrinjsko-Frankopanska 58,21000 Split</item>
      <item>Srđana Barišić, OIB 52546416732, Vlaška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  <item>, OIB 39256803465</item>
      <item>, OIB 94141384086</item>
      <item>, OIB 52546416732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  <item>, OIB 39256803465</item>
      <item>, OIB 94141384086</item>
      <item>, OIB 52546416732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St-901/2013-199</izvorni_sadrzaj>
    <derivirana_varijabla naziv="DomainObject.PredzadnjaOdlukaIzPredmeta.Oznaka_1">St-901/2013-199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123</properties:Words>
  <properties:Characters>548</properties:Characters>
  <properties:Lines>27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2019-04-01T07:59:00Z</dcterms:created>
  <dc:creator>marzicm</dc:creator>
  <cp:lastModifiedBy>Vinka Mihalinčić</cp:lastModifiedBy>
  <cp:lastPrinted>2019-04-01T08:09:00Z</cp:lastPrinted>
  <dcterms:modified xmlns:xsi="http://www.w3.org/2001/XMLSchema-instance" xsi:type="dcterms:W3CDTF">2019-04-01T08:09:00Z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