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7df6" w14:paraId="e747df6" w:rsidRDefault="00637F70" w:rsidP="00637F70" w:rsidR="00637F70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A2089D">
        <w:rPr>
          <w:b/>
        </w:rPr>
        <w:t>Broj:7/St-643</w:t>
      </w:r>
      <w:r>
        <w:rPr>
          <w:b/>
        </w:rPr>
        <w:t>/201</w:t>
      </w:r>
      <w:r w:rsidR="00A2089D">
        <w:rPr>
          <w:b/>
        </w:rPr>
        <w:t>1</w:t>
      </w:r>
      <w:r>
        <w:rPr>
          <w:b/>
        </w:rPr>
        <w:t>-</w:t>
      </w:r>
      <w:r w:rsidR="008E608D">
        <w:rPr>
          <w:b/>
        </w:rPr>
        <w:t>88</w:t>
      </w:r>
    </w:p>
    <w:p w:rsidRDefault="00637F70" w:rsidP="00637F70" w:rsidR="00637F7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637F70" w:rsidP="00637F70" w:rsidR="00637F70">
      <w:pPr>
        <w:jc w:val="both"/>
        <w:rPr>
          <w:b/>
        </w:rPr>
      </w:pPr>
      <w:r>
        <w:rPr>
          <w:b/>
        </w:rPr>
        <w:t>TRGOVAČKI SUD U OSIJEKU</w:t>
      </w:r>
    </w:p>
    <w:p w:rsidRDefault="00637F70" w:rsidP="00637F70" w:rsidR="00637F70">
      <w:pPr>
        <w:jc w:val="both"/>
        <w:rPr>
          <w:b/>
        </w:rPr>
      </w:pPr>
      <w:r>
        <w:rPr>
          <w:b/>
        </w:rPr>
        <w:t>STALNA SLUŽBA  U SLAVONSKOM BRODU</w:t>
      </w:r>
    </w:p>
    <w:p w:rsidRDefault="00637F70" w:rsidP="00637F70" w:rsidR="00637F7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637F70" w:rsidP="00637F70" w:rsidR="00637F70">
      <w:pPr>
        <w:jc w:val="both"/>
        <w:rPr>
          <w:b/>
        </w:rPr>
      </w:pPr>
      <w:r>
        <w:rPr>
          <w:b/>
        </w:rPr>
        <w:t>SLAVONSKI BROD</w:t>
      </w:r>
    </w:p>
    <w:p w:rsidRDefault="00637F70" w:rsidP="00637F70" w:rsidR="00637F70">
      <w:pPr>
        <w:jc w:val="both"/>
        <w:rPr>
          <w:b/>
        </w:rPr>
      </w:pPr>
    </w:p>
    <w:p w:rsidRDefault="00637F70" w:rsidP="00637F70" w:rsidR="00637F70">
      <w:pPr>
        <w:jc w:val="both"/>
        <w:rPr>
          <w:b/>
        </w:rPr>
      </w:pPr>
    </w:p>
    <w:p w:rsidRDefault="00637F70" w:rsidP="00637F70" w:rsidR="00637F70">
      <w:pPr>
        <w:jc w:val="center"/>
        <w:rPr>
          <w:b/>
        </w:rPr>
      </w:pPr>
      <w:r>
        <w:rPr>
          <w:b/>
        </w:rPr>
        <w:t>Z A K L J U Č A K</w:t>
      </w:r>
    </w:p>
    <w:p w:rsidRDefault="00637F70" w:rsidP="00637F70" w:rsidR="00637F70">
      <w:pPr>
        <w:jc w:val="center"/>
        <w:rPr>
          <w:b/>
        </w:rPr>
      </w:pPr>
    </w:p>
    <w:p w:rsidRDefault="00637F70" w:rsidP="00637F70" w:rsidR="00637F70">
      <w:pPr>
        <w:jc w:val="both"/>
      </w:pPr>
    </w:p>
    <w:p w:rsidRDefault="00637F70" w:rsidP="00637F70" w:rsidR="00637F70">
      <w:pPr>
        <w:ind w:firstLine="1440"/>
        <w:jc w:val="both"/>
      </w:pPr>
      <w:r>
        <w:t xml:space="preserve"> TRGOVAČKI SUD U OSIJEKU, STALNA SLUŽBA U SLAVONSKOM BRODU, po stečajnoj sutkinji Mirni Vujčić u stečajnom postupku nad stečajnim dužnikom </w:t>
      </w:r>
      <w:r w:rsidR="003A5E0E" w:rsidRPr="003A5E0E">
        <w:t>HERBST d.o.o. za trgovinu na veliko i malo, proizvodnju, obrt, promet, ugostiteljstvo, uvoz-izvoz, "u stečaju", skraćena tvrtka: HERBST d.o.o. "u stečaju", Slavonski Brod, Zagrebačka 53, OIB 49202951479</w:t>
      </w:r>
      <w:r>
        <w:t xml:space="preserve"> , dana </w:t>
      </w:r>
      <w:r w:rsidR="0061259C">
        <w:t>26</w:t>
      </w:r>
      <w:r w:rsidR="00834A5C">
        <w:t>. veljače 2018. godine</w:t>
      </w:r>
    </w:p>
    <w:p w:rsidRDefault="00637F70" w:rsidP="00637F70" w:rsidR="00637F70">
      <w:pPr>
        <w:jc w:val="center"/>
      </w:pPr>
    </w:p>
    <w:p w:rsidRDefault="00637F70" w:rsidP="00637F70" w:rsidR="00637F70">
      <w:pPr>
        <w:jc w:val="center"/>
      </w:pPr>
    </w:p>
    <w:p w:rsidRDefault="00637F70" w:rsidP="00637F70" w:rsidR="00637F70">
      <w:pPr>
        <w:jc w:val="center"/>
      </w:pPr>
      <w:r>
        <w:t>z a k l j u č i o     j e</w:t>
      </w:r>
    </w:p>
    <w:p w:rsidRDefault="00637F70" w:rsidP="00637F70" w:rsidR="00637F70">
      <w:pPr>
        <w:ind w:firstLine="1440"/>
        <w:jc w:val="both"/>
      </w:pPr>
    </w:p>
    <w:p w:rsidRDefault="00834A5C" w:rsidP="00637F70" w:rsidR="00637F70">
      <w:pPr>
        <w:ind w:firstLine="1440"/>
        <w:jc w:val="both"/>
      </w:pPr>
      <w:r w:rsidRPr="00834A5C">
        <w:t xml:space="preserve">Nalaže se </w:t>
      </w:r>
      <w:r>
        <w:t xml:space="preserve">računovodstvu suda novčana sredstva u iznosu od </w:t>
      </w:r>
      <w:r w:rsidR="00A2089D">
        <w:t>44.545,20</w:t>
      </w:r>
      <w:r>
        <w:t xml:space="preserve"> Kn sa kartice predmeta u ovoj p</w:t>
      </w:r>
      <w:r w:rsidR="008134C5">
        <w:t>ravnoj stvari prenijeti na poslovni</w:t>
      </w:r>
      <w:r>
        <w:t xml:space="preserve"> račun stečajnog dužnika</w:t>
      </w:r>
      <w:r w:rsidR="00914A1D">
        <w:t xml:space="preserve"> </w:t>
      </w:r>
      <w:r w:rsidR="0061259C" w:rsidRPr="0061259C">
        <w:t>HERBST d.o.o. za trgovinu na veliko i malo, proizvodnju, obrt, promet, ugostiteljstvo, uvoz-izvoz, "u stečaju", skraćena tvrtka: HERBST d.o.o. "u stečaju", Slavonski Brod, Zagrebačka 53, OIB 49202951479</w:t>
      </w:r>
      <w:r>
        <w:t xml:space="preserve"> broj</w:t>
      </w:r>
      <w:r w:rsidR="0061259C">
        <w:t xml:space="preserve"> IBAN:</w:t>
      </w:r>
      <w:r>
        <w:t xml:space="preserve"> HR</w:t>
      </w:r>
      <w:r w:rsidR="0061259C">
        <w:t xml:space="preserve">7524850031100279056 </w:t>
      </w:r>
      <w:r w:rsidR="00914A1D">
        <w:t xml:space="preserve"> kod </w:t>
      </w:r>
      <w:r w:rsidR="0061259C">
        <w:t>Croatia</w:t>
      </w:r>
      <w:r w:rsidR="00914A1D">
        <w:t xml:space="preserve"> banke</w:t>
      </w:r>
      <w:r w:rsidR="008134C5">
        <w:t xml:space="preserve"> d.d.</w:t>
      </w:r>
      <w:r w:rsidR="0061259C">
        <w:t xml:space="preserve"> Zagreb. </w:t>
      </w:r>
      <w:r w:rsidR="008134C5">
        <w:t xml:space="preserve"> </w:t>
      </w:r>
    </w:p>
    <w:p w:rsidRDefault="00637F70" w:rsidP="00637F70" w:rsidR="00637F70">
      <w:pPr>
        <w:ind w:firstLine="1440"/>
        <w:jc w:val="both"/>
      </w:pPr>
    </w:p>
    <w:p w:rsidRDefault="00637F70" w:rsidP="00637F70" w:rsidR="00637F70">
      <w:pPr>
        <w:jc w:val="center"/>
      </w:pPr>
      <w:r>
        <w:t xml:space="preserve">U Slavonskom Brodu, </w:t>
      </w:r>
      <w:r w:rsidR="00834A5C">
        <w:t>2</w:t>
      </w:r>
      <w:r w:rsidR="00A2089D">
        <w:t>6</w:t>
      </w:r>
      <w:r w:rsidR="00834A5C">
        <w:t>. veljače</w:t>
      </w:r>
      <w:r>
        <w:t xml:space="preserve"> 201</w:t>
      </w:r>
      <w:r w:rsidR="00834A5C">
        <w:t>8</w:t>
      </w:r>
      <w:r>
        <w:t>. godine</w:t>
      </w:r>
    </w:p>
    <w:p w:rsidRDefault="00637F70" w:rsidP="00637F70" w:rsidR="00637F70">
      <w:pPr>
        <w:ind w:firstLine="720" w:left="720"/>
        <w:jc w:val="both"/>
      </w:pPr>
    </w:p>
    <w:p w:rsidRDefault="00637F70" w:rsidP="00637F70" w:rsidR="00637F70">
      <w:pPr>
        <w:jc w:val="both"/>
      </w:pPr>
    </w:p>
    <w:p w:rsidRDefault="00637F70" w:rsidP="00637F70" w:rsidR="00637F7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Stečajna sutkinja</w:t>
      </w:r>
    </w:p>
    <w:p w:rsidRDefault="00637F70" w:rsidP="00637F70" w:rsidR="00637F7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Mirna Vujčić</w:t>
      </w:r>
      <w:r>
        <w:tab/>
      </w:r>
      <w:r>
        <w:tab/>
      </w:r>
      <w:r>
        <w:tab/>
      </w:r>
      <w:r>
        <w:tab/>
        <w:t xml:space="preserve"> </w:t>
      </w:r>
    </w:p>
    <w:p w:rsidRDefault="00637F70" w:rsidP="00637F70" w:rsidR="00637F70">
      <w:pPr>
        <w:jc w:val="both"/>
      </w:pPr>
      <w:r>
        <w:t xml:space="preserve">                                                                             </w:t>
      </w:r>
    </w:p>
    <w:p w:rsidRDefault="00637F70" w:rsidP="00637F70" w:rsidR="00637F70">
      <w:pPr>
        <w:jc w:val="both"/>
      </w:pPr>
      <w:r>
        <w:t xml:space="preserve">                                                                               </w:t>
      </w:r>
    </w:p>
    <w:p w:rsidRDefault="00637F70" w:rsidP="00637F70" w:rsidR="00637F7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637F70" w:rsidP="00637F70" w:rsidR="00637F70">
      <w:pPr>
        <w:jc w:val="both"/>
      </w:pPr>
      <w:r>
        <w:rPr>
          <w:sz w:val="20"/>
          <w:szCs w:val="20"/>
        </w:rPr>
        <w:t>Protiv ovog zaklj</w:t>
      </w:r>
      <w:r w:rsidR="00E32523">
        <w:rPr>
          <w:sz w:val="20"/>
          <w:szCs w:val="20"/>
        </w:rPr>
        <w:t>učka nije dopušten pravni lijek.</w:t>
      </w:r>
    </w:p>
    <w:p w:rsidRDefault="00637F70" w:rsidP="00637F70" w:rsidR="00637F70">
      <w:pPr>
        <w:jc w:val="both"/>
      </w:pPr>
    </w:p>
    <w:p w:rsidRDefault="00637F70" w:rsidP="00637F70" w:rsidR="00637F70">
      <w:pPr>
        <w:jc w:val="both"/>
      </w:pPr>
    </w:p>
    <w:p w:rsidRDefault="00637F70" w:rsidP="00637F70" w:rsidR="00637F70">
      <w:pPr>
        <w:jc w:val="both"/>
      </w:pPr>
      <w:r>
        <w:t>DNA:</w:t>
      </w:r>
    </w:p>
    <w:p w:rsidRDefault="00637F70" w:rsidP="00637F70" w:rsidR="00637F70">
      <w:pPr>
        <w:jc w:val="both"/>
      </w:pPr>
      <w:r>
        <w:t>- Objaviti na mrežnoj stranici e-Oglasna ploča sudova</w:t>
      </w:r>
    </w:p>
    <w:p w:rsidRDefault="00637F70" w:rsidP="00637F70" w:rsidR="00637F70">
      <w:pPr>
        <w:jc w:val="both"/>
      </w:pPr>
      <w:r>
        <w:t xml:space="preserve">- </w:t>
      </w:r>
      <w:r w:rsidR="008134C5">
        <w:t xml:space="preserve">Dostaviti računovodstvu </w:t>
      </w:r>
    </w:p>
    <w:p w:rsidRDefault="00637F70" w:rsidP="00637F70" w:rsidR="00637F70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F70"/>
    <w:rsid w:val="0021747B"/>
    <w:rsid w:val="003A5E0E"/>
    <w:rsid w:val="0050127C"/>
    <w:rsid w:val="0061259C"/>
    <w:rsid w:val="00637F70"/>
    <w:rsid w:val="008134C5"/>
    <w:rsid w:val="00834A5C"/>
    <w:rsid w:val="008B3C36"/>
    <w:rsid w:val="008E608D"/>
    <w:rsid w:val="00914A1D"/>
    <w:rsid w:val="00A2089D"/>
    <w:rsid w:val="00DB052E"/>
    <w:rsid w:val="00E32523"/>
    <w:rsid w:val="00FE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F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7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7F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4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4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4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4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F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37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7F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7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4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4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4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4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385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St-643/2011</izvorni_sadrzaj>
    <derivirana_varijabla naziv="DomainObject.Predmet.OznakaBroj_1">St-643/2011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HERBST d. o. o. za trgovinu na veliko i malo, proizvodnju, obrt, promet, ugostiteljstvo, uvoz-izvoz " u stečaju "</izvorni_sadrzaj>
    <derivirana_varijabla naziv="DomainObject.Predmet.ProtustrankaFormated_1">  HERBST d. o. o. za trgovinu na veliko i malo, proizvodnju, obrt, promet, ugostiteljstvo, uvoz-izvoz " u stečaju "</derivirana_varijabla>
  </DomainObject.Predmet.ProtustrankaFormated>
  <DomainObject.Predmet.ProtustrankaFormatedOIB>
    <izvorni_sadrzaj>  HERBST d. o. o. za trgovinu na veliko i malo, proizvodnju, obrt, promet, ugostiteljstvo, uvoz-izvoz " u stečaju ", OIB 49202951479</izvorni_sadrzaj>
    <derivirana_varijabla naziv="DomainObject.Predmet.ProtustrankaFormatedOIB_1">  HERBST d. o. o. za trgovinu na veliko i malo, proizvodnju, obrt, promet, ugostiteljstvo, uvoz-izvoz " u stečaju ", OIB 49202951479</derivirana_varijabla>
  </DomainObject.Predmet.ProtustrankaFormatedOIB>
  <DomainObject.Predmet.ProtustrankaFormatedWithAdress>
    <izvorni_sadrzaj> HERBST d. o. o. za trgovinu na veliko i malo, proizvodnju, obrt, promet, ugostiteljstvo, uvoz-izvoz " u stečaju ", Zagrebačka 53, 35000 Slavonski Brod</izvorni_sadrzaj>
    <derivirana_varijabla naziv="DomainObject.Predmet.ProtustrankaFormatedWithAdress_1"> HERBST d. o. o. za trgovinu na veliko i malo, proizvodnju, obrt, promet, ugostiteljstvo, uvoz-izvoz " u stečaju ", Zagrebačka 53, 35000 Slavonski Brod</derivirana_varijabla>
  </DomainObject.Predmet.ProtustrankaFormatedWithAdress>
  <DomainObject.Predmet.ProtustrankaFormatedWithAdressOIB>
    <izvorni_sadrzaj> HERBST d. o. o. za trgovinu na veliko i malo, proizvodnju, obrt, promet, ugostiteljstvo, uvoz-izvoz " u stečaju ", OIB 49202951479, Zagrebačka 53, 35000 Slavonski Brod</izvorni_sadrzaj>
    <derivirana_varijabla naziv="DomainObject.Predmet.ProtustrankaFormatedWithAdressOIB_1"> HERBST d. o. o. za trgovinu na veliko i malo, proizvodnju, obrt, promet, ugostiteljstvo, uvoz-izvoz " u stečaju ", OIB 49202951479, Zagrebačka 53, 35000 Slavonski Brod</derivirana_varijabla>
  </DomainObject.Predmet.ProtustrankaFormatedWithAdressOIB>
  <DomainObject.Predmet.ProtustrankaWithAdress>
    <izvorni_sadrzaj>HERBST d. o. o. za trgovinu na veliko i malo, proizvodnju, obrt, promet, ugostiteljstvo, uvoz-izvoz " u stečaju " Zagrebačka 53, 35000 Slavonski Brod</izvorni_sadrzaj>
    <derivirana_varijabla naziv="DomainObject.Predmet.ProtustrankaWithAdress_1">HERBST d. o. o. za trgovinu na veliko i malo, proizvodnju, obrt, promet, ugostiteljstvo, uvoz-izvoz " u stečaju " Zagrebačka 53, 35000 Slavonski Brod</derivirana_varijabla>
  </DomainObject.Predmet.ProtustrankaWithAdress>
  <DomainObject.Predmet.ProtustrankaWith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WithAdressOIB_1">HERBST d. o. o. za trgovinu na veliko i malo, proizvodnju, obrt, promet, ugostiteljstvo, uvoz-izvoz " u stečaju ", OIB 49202951479, Zagrebačka 53, 35000 Slavonski Brod</derivirana_varijabla>
  </DomainObject.Predmet.ProtustrankaWithAdressOIB>
  <DomainObject.Predmet.ProtustrankaNazivFormated>
    <izvorni_sadrzaj>HERBST d. o. o. za trgovinu na veliko i malo, proizvodnju, obrt, promet, ugostiteljstvo, uvoz-izvoz " u stečaju "</izvorni_sadrzaj>
    <derivirana_varijabla naziv="DomainObject.Predmet.ProtustrankaNazivFormated_1">HERBST d. o. o. za trgovinu na veliko i malo, proizvodnju, obrt, promet, ugostiteljstvo, uvoz-izvoz " u stečaju "</derivirana_varijabla>
  </DomainObject.Predmet.ProtustrankaNazivFormated>
  <DomainObject.Predmet.ProtustrankaNazivFormatedOIB>
    <izvorni_sadrzaj>HERBST d. o. o. za trgovinu na veliko i malo, proizvodnju, obrt, promet, ugostiteljstvo, uvoz-izvoz " u stečaju ", OIB 49202951479</izvorni_sadrzaj>
    <derivirana_varijabla naziv="DomainObject.Predmet.ProtustrankaNazivFormatedOIB_1">HERBST d. o. o. za trgovinu na veliko i malo, proizvodnju, obrt, promet, ugostiteljstvo, uvoz-izvoz " u stečaju ", OIB 49202951479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HERBST d. o. o. za trgovinu na veliko i malo, proizvodnju, obrt, promet, ugostiteljstvo, uvoz-izvoz " u stečaju "</item>
    </izvorni_sadrzaj>
    <derivirana_varijabla naziv="DomainObject.Predmet.ProtuStrankaListFormated_1">
      <item>HERBST d. o. o. za trgovinu na veliko i malo, proizvodnju, obrt, promet, ugostiteljstvo, uvoz-izvoz " u stečaju "</item>
    </derivirana_varijabla>
  </DomainObject.Predmet.ProtuStrankaListFormated>
  <DomainObject.Predmet.ProtuStrankaListFormatedOIB>
    <izvorni_sadrzaj>
      <item>HERBST d. o. o. za trgovinu na veliko i malo, proizvodnju, obrt, promet, ugostiteljstvo, uvoz-izvoz " u stečaju ", OIB 49202951479</item>
    </izvorni_sadrzaj>
    <derivirana_varijabla naziv="DomainObject.Predmet.ProtuStrankaListFormatedOIB_1">
      <item>HERBST d. o. o. za trgovinu na veliko i malo, proizvodnju, obrt, promet, ugostiteljstvo, uvoz-izvoz " u stečaju ", OIB 49202951479</item>
    </derivirana_varijabla>
  </DomainObject.Predmet.ProtuStrankaListFormatedOIB>
  <DomainObject.Predmet.ProtuStrankaListFormatedWithAdress>
    <izvorni_sadrzaj>
      <item>HERBST d. o. o. za trgovinu na veliko i malo, proizvodnju, obrt, promet, ugostiteljstvo, uvoz-izvoz " u stečaju ", Zagrebačka 53, 35000 Slavonski Brod</item>
    </izvorni_sadrzaj>
    <derivirana_varijabla naziv="DomainObject.Predmet.ProtuStrankaListFormatedWithAdress_1">
      <item>HERBST d. o. o. za trgovinu na veliko i malo, proizvodnju, obrt, promet, ugostiteljstvo, uvoz-izvoz " u stečaju ", Zagrebačka 53, 35000 Slavonski Brod</item>
    </derivirana_varijabla>
  </DomainObject.Predmet.ProtuStrankaListFormatedWithAdress>
  <DomainObject.Predmet.ProtuStrankaListFormatedWithAdressOIB>
    <izvorni_sadrzaj>
      <item>HERBST d. o. o. za trgovinu na veliko i malo, proizvodnju, obrt, promet, ugostiteljstvo, uvoz-izvoz " u stečaju ", OIB 49202951479, Zagrebačka 53, 35000 Slavonski Brod</item>
    </izvorni_sadrzaj>
    <derivirana_varijabla naziv="DomainObject.Predmet.ProtuStrankaListFormatedWithAdressOIB_1">
      <item>HERBST d. o. o. za trgovinu na veliko i malo, proizvodnju, obrt, promet, ugostiteljstvo, uvoz-izvoz " u stečaju ", OIB 49202951479, Zagrebačka 53, 35000 Slavonski Brod</item>
    </derivirana_varijabla>
  </DomainObject.Predmet.ProtuStrankaListFormatedWithAdressOIB>
  <DomainObject.Predmet.ProtuStrankaListNazivFormated>
    <izvorni_sadrzaj>
      <item>HERBST d. o. o. za trgovinu na veliko i malo, proizvodnju, obrt, promet, ugostiteljstvo, uvoz-izvoz " u stečaju "</item>
    </izvorni_sadrzaj>
    <derivirana_varijabla naziv="DomainObject.Predmet.ProtuStrankaListNazivFormated_1">
      <item>HERBST d. o. o. za trgovinu na veliko i malo, proizvodnju, obrt, promet, ugostiteljstvo, uvoz-izvoz " u stečaju "</item>
    </derivirana_varijabla>
  </DomainObject.Predmet.ProtuStrankaListNazivFormated>
  <DomainObject.Predmet.ProtuStrankaListNazivFormatedOIB>
    <izvorni_sadrzaj>
      <item>HERBST d. o. o. za trgovinu na veliko i malo, proizvodnju, obrt, promet, ugostiteljstvo, uvoz-izvoz " u stečaju ", OIB 49202951479</item>
    </izvorni_sadrzaj>
    <derivirana_varijabla naziv="DomainObject.Predmet.ProtuStrankaListNazivFormatedOIB_1">
      <item>HERBST d. o. o. za trgovinu na veliko i malo, proizvodnju, obrt, promet, ugostiteljstvo, uvoz-izvoz " u stečaju ", OIB 49202951479</item>
    </derivirana_varijabla>
  </DomainObject.Predmet.ProtuStrankaListNazivFormatedOIB>
  <DomainObject.Predmet.OstaliList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>
  <DomainObject.Predmet.OstaliList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FormatedOIB>
  <DomainObject.Predmet.OstaliListFormatedWithAdress>
    <izvorni_sadrzaj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_1">
      <item>ALAN HERBST, Zagrebačka 53, 35000 Slavonski Brod</item>
      <item>HYPO ALPE-ADRIA-BANK, Koturaška 47, 10000 Zagreb</item>
      <item>ŽDO Građansko urpavni odjel, 35000 Slavonski Brod</item>
      <item>MILAN STANIĆ,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>
  <DomainObject.Predmet.OstaliListFormatedWithAdressOIB>
    <izvorni_sadrzaj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OstaliListFormatedWithAdressOIB_1">
      <item>ALAN HERBST, Zagrebačka 53, 35000 Slavonski Brod</item>
      <item>HYPO ALPE-ADRIA-BANK, Koturaška 47, 10000 Zagreb</item>
      <item>ŽDO Građansko urpavni odjel, 35000 Slavonski Brod</item>
      <item>MILAN STANIĆ, OIB 01567983373, Vinogradska cesta 78, 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OstaliListFormatedWithAdressOIB>
  <DomainObject.Predmet.OstaliListNazivFormated>
    <izvorni_sadrzaj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_1"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>
  <DomainObject.Predmet.OstaliListNazivFormatedOIB>
    <izvorni_sadrzaj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OstaliListNazivFormatedOIB_1">
      <item>ALAN HERBST</item>
      <item>HYPO ALPE-ADRIA-BANK</item>
      <item>ŽDO Građansko urpavni odjel</item>
      <item>MILAN STANIĆ, OIB 01567983373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HERBST d. o. o. za trgovinu na veliko i malo, proizvodnju, obrt, promet, ugostiteljstvo, uvoz-izvoz " u stečaju "</izvorni_sadrzaj>
    <derivirana_varijabla naziv="DomainObject.Predmet.ProtustrankaIDrugi_1">HERBST d. o. o. za trgovinu na veliko i malo, proizvodnju, obrt, promet, ugostiteljstvo, uvoz-izvoz " u stečaju "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HERBST d. o. o. za trgovinu na veliko i malo, proizvodnju, obrt, promet, ugostiteljstvo, uvoz-izvoz " u stečaju ", OIB 49202951479, Zagrebačka 53, 35000 Slavonski Brod</izvorni_sadrzaj>
    <derivirana_varijabla naziv="DomainObject.Predmet.ProtustrankaIDrugiAdressOIB_1">HERBST d. o. o. za trgovinu na veliko i malo, proizvodnju, obrt, promet, ugostiteljstvo, uvoz-izvoz " u stečaju ", OIB 49202951479, Zagrebačka 53,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izvorni_sadrzaj>
    <derivirana_varijabla naziv="DomainObject.Predmet.SudioniciListNaziv_1">
      <item>HERBST d. o. o. za trgovinu na veliko i malo, proizvodnju, obrt, promet, ugostiteljstvo, uvoz-izvoz " u stečaju "</item>
      <item>RH MINISTARSTVO FINANCIJA POREZNA UPRAVA PU SLAVONSKI BROD</item>
      <item>ALAN HERBST</item>
      <item>HYPO ALPE-ADRIA-BANK</item>
      <item>ŽDO Građansko urpavni odjel</item>
      <item>MILAN STANIĆ</item>
      <item>FINANCIJSKA AGENCIJA</item>
      <item>MIRA JALČIĆ zakonska zastupnica</item>
      <item>RUŽICA ZMAIĆ</item>
      <item>ROBERT SUBOTIĆ</item>
      <item>TAJANA GREBENAR</item>
      <item>AUTOKOMERC HRVATSKA d.o.o.</item>
      <item>HRVATSKE POŠTE d.d.</item>
      <item>Nataša Antunović</item>
      <item>Vesna Lazarić</item>
      <item>Bojan Krnić</item>
      <item>Tanja Sljepčević</item>
      <item>Gabriel Zovak</item>
    </derivirana_varijabla>
  </DomainObject.Predmet.SudioniciListNaziv>
  <DomainObject.Predmet.SudioniciListAdressOIB>
    <izvorni_sadrzaj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izvorni_sadrzaj>
    <derivirana_varijabla naziv="DomainObject.Predmet.SudioniciListAdressOIB_1">
      <item>HERBST d. o. o. za trgovinu na veliko i malo, proizvodnju, obrt, promet, ugostiteljstvo, uvoz-izvoz " u stečaju ", OIB 49202951479, Zagrebačka 53,35000 Slavonski Brod</item>
      <item>RH MINISTARSTVO FINANCIJA POREZNA UPRAVA PU SLAVONSKI BROD, 35000 Slavonski Brod</item>
      <item>ALAN HERBST, Zagrebačka 53,35000 Slavonski Brod</item>
      <item>HYPO ALPE-ADRIA-BANK, Koturaška 47,10000 Zagreb</item>
      <item>ŽDO Građansko urpavni odjel, 35000 Slavonski Brod</item>
      <item>MILAN STANIĆ, OIB 01567983373, Vinogradska cesta 78,35000 Slavonski Brod</item>
      <item>FINANCIJSKA AGENCIJA, 35000 Slavonski Brod</item>
      <item>MIRA JALČIĆ zakonska zastupnica, 35000 SLAVOVNSKI BROD</item>
      <item>RUŽICA ZMAIĆ, 35000 Slavonski Brod</item>
      <item>ROBERT SUBOTIĆ, 10000 Zagreb</item>
      <item>TAJANA GREBENAR, 10000 Zagreb</item>
      <item>AUTOKOMERC HRVATSKA d.o.o., 10000 Zagreb</item>
      <item>HRVATSKE POŠTE d.d., 10000 Zagreb</item>
      <item>Nataša Antunović</item>
      <item>Vesna Lazarić</item>
      <item>Bojan Krnić</item>
      <item>Tanja Sljepčević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49202951479</item>
      <item>, OIB null</item>
      <item>, OIB null</item>
      <item>, OIB null</item>
      <item>, OIB null</item>
      <item>, OIB 01567983373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1019</properties:Characters>
  <properties:Lines>42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2018-02-26T10:19:00Z</dcterms:created>
  <dc:creator>wsadmin</dc:creator>
  <cp:lastModifiedBy>wsadmin</cp:lastModifiedBy>
  <cp:lastPrinted>2018-02-26T10:25:00Z</cp:lastPrinted>
  <dcterms:modified xmlns:xsi="http://www.w3.org/2001/XMLSchema-instance" xsi:type="dcterms:W3CDTF">2018-02-26T11:10:00Z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(St-643-2011-26.02.2018..docx)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