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4795" w14:paraId="aa94795" w:rsidRDefault="00436EBD" w:rsidP="00436EBD" w:rsidR="00436EBD" w:rsidRPr="002408C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     </w:t>
      </w:r>
      <w:r w:rsidRPr="002408C8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  </w:t>
      </w:r>
      <w:r w:rsidRPr="002408C8">
        <w:t>Poslovni broj: 12. St-46/2012</w:t>
      </w:r>
      <w:r>
        <w:t>-</w:t>
      </w:r>
      <w:r w:rsidR="007C127D">
        <w:t>532</w:t>
      </w:r>
    </w:p>
    <w:p w:rsidRDefault="00436EBD" w:rsidP="00436EBD" w:rsidR="00436EBD" w:rsidRPr="002408C8">
      <w:pPr>
        <w:pStyle w:val="Naslov1"/>
        <w:jc w:val="both"/>
        <w:rPr>
          <w:b w:val="false"/>
        </w:rPr>
      </w:pPr>
      <w:r w:rsidRPr="002408C8">
        <w:rPr>
          <w:b w:val="false"/>
        </w:rPr>
        <w:t>REPUBLIKA HRVATSKA</w:t>
      </w:r>
    </w:p>
    <w:p w:rsidRDefault="00436EBD" w:rsidP="00436EBD" w:rsidR="00436EBD" w:rsidRPr="002408C8">
      <w:pPr>
        <w:jc w:val="both"/>
      </w:pPr>
      <w:r w:rsidRPr="002408C8">
        <w:t xml:space="preserve">TRGOVAČKI SUD U SPLITU             </w:t>
      </w:r>
      <w:r w:rsidRPr="002408C8">
        <w:tab/>
      </w:r>
      <w:r w:rsidRPr="002408C8">
        <w:tab/>
      </w:r>
      <w:r w:rsidRPr="002408C8">
        <w:tab/>
        <w:t xml:space="preserve">      </w:t>
      </w:r>
    </w:p>
    <w:p w:rsidRDefault="00436EBD" w:rsidP="00436EBD" w:rsidR="00436EBD" w:rsidRPr="002408C8">
      <w:r w:rsidRPr="002408C8">
        <w:t xml:space="preserve">Split, </w:t>
      </w:r>
      <w:proofErr w:type="spellStart"/>
      <w:r w:rsidRPr="002408C8">
        <w:t>Sukoišanska</w:t>
      </w:r>
      <w:proofErr w:type="spellEnd"/>
      <w:r w:rsidRPr="002408C8">
        <w:t xml:space="preserve"> br. 6.</w:t>
      </w:r>
    </w:p>
    <w:p w:rsidRDefault="00436EBD" w:rsidP="00436EBD" w:rsidR="00436EBD" w:rsidRPr="00487D44"/>
    <w:p w:rsidRDefault="00436EBD" w:rsidP="00436EBD" w:rsidR="00436EBD" w:rsidRPr="002408C8">
      <w:pPr>
        <w:pStyle w:val="Naslov1"/>
        <w:rPr>
          <w:b w:val="false"/>
        </w:rPr>
      </w:pPr>
      <w:r w:rsidRPr="002408C8">
        <w:rPr>
          <w:b w:val="false"/>
        </w:rPr>
        <w:t>R E P U B L I K A   H R V A T S K A</w:t>
      </w:r>
    </w:p>
    <w:p w:rsidRDefault="00436EBD" w:rsidP="00436EBD" w:rsidR="00436EBD" w:rsidRPr="002408C8">
      <w:pPr>
        <w:rPr>
          <w:lang w:eastAsia="hr-HR"/>
        </w:rPr>
      </w:pPr>
    </w:p>
    <w:p w:rsidRDefault="00436EBD" w:rsidP="00436EBD" w:rsidR="00436EBD" w:rsidRPr="002408C8">
      <w:pPr>
        <w:pStyle w:val="Naslov2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436EBD" w:rsidP="00436EBD" w:rsidR="00436EBD" w:rsidRPr="00487D44"/>
    <w:p w:rsidRDefault="00436EBD" w:rsidP="00436EBD" w:rsidR="00436EBD" w:rsidRPr="00436EBD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Pr="00436EBD">
        <w:rPr>
          <w:szCs w:val="24"/>
          <w:lang w:val="hr-HR"/>
        </w:rPr>
        <w:t xml:space="preserve">Trgovački sud u Splitu, po sucu tog suda Pašku Bačiću, kao stečajnom sucu, u stečajnom postupku nad dužnikom JADRANKAMEN d.d. u stečaju </w:t>
      </w:r>
      <w:proofErr w:type="spellStart"/>
      <w:r w:rsidRPr="00436EBD">
        <w:rPr>
          <w:szCs w:val="24"/>
          <w:lang w:val="hr-HR"/>
        </w:rPr>
        <w:t>Pučišća</w:t>
      </w:r>
      <w:proofErr w:type="spellEnd"/>
      <w:r w:rsidRPr="00436EBD">
        <w:rPr>
          <w:szCs w:val="24"/>
          <w:lang w:val="hr-HR"/>
        </w:rPr>
        <w:t xml:space="preserve">, </w:t>
      </w:r>
      <w:proofErr w:type="spellStart"/>
      <w:r w:rsidRPr="00436EBD">
        <w:rPr>
          <w:szCs w:val="24"/>
          <w:lang w:val="hr-HR"/>
        </w:rPr>
        <w:t>Velo</w:t>
      </w:r>
      <w:proofErr w:type="spellEnd"/>
      <w:r w:rsidRPr="00436EBD">
        <w:rPr>
          <w:szCs w:val="24"/>
          <w:lang w:val="hr-HR"/>
        </w:rPr>
        <w:t xml:space="preserve"> </w:t>
      </w:r>
      <w:proofErr w:type="spellStart"/>
      <w:r w:rsidRPr="00436EBD">
        <w:rPr>
          <w:szCs w:val="24"/>
          <w:lang w:val="hr-HR"/>
        </w:rPr>
        <w:t>štroda</w:t>
      </w:r>
      <w:proofErr w:type="spellEnd"/>
      <w:r w:rsidRPr="00436EBD">
        <w:rPr>
          <w:szCs w:val="24"/>
          <w:lang w:val="hr-HR"/>
        </w:rPr>
        <w:t xml:space="preserve"> 1, OIB: 97012789464, zastupan po stečajnoj upraviteljici </w:t>
      </w:r>
      <w:proofErr w:type="spellStart"/>
      <w:r w:rsidRPr="00436EBD">
        <w:rPr>
          <w:szCs w:val="24"/>
          <w:lang w:val="hr-HR"/>
        </w:rPr>
        <w:t>Anči</w:t>
      </w:r>
      <w:proofErr w:type="spellEnd"/>
      <w:r w:rsidRPr="00436EBD">
        <w:rPr>
          <w:szCs w:val="24"/>
          <w:lang w:val="hr-HR"/>
        </w:rPr>
        <w:t xml:space="preserve"> Bašić iz Splita, Mažuranićevo šetalište 35, OIB: 3887495366319</w:t>
      </w:r>
      <w:r w:rsidR="008A76C6">
        <w:rPr>
          <w:szCs w:val="24"/>
          <w:lang w:val="hr-HR"/>
        </w:rPr>
        <w:t>, 26</w:t>
      </w:r>
      <w:r w:rsidRPr="00436EBD">
        <w:rPr>
          <w:szCs w:val="24"/>
          <w:lang w:val="hr-HR"/>
        </w:rPr>
        <w:t xml:space="preserve">. studenog 2018. </w:t>
      </w:r>
    </w:p>
    <w:p w:rsidRDefault="00BD11C2" w:rsidP="00D172B1" w:rsidR="00BD11C2">
      <w:pPr>
        <w:jc w:val="both"/>
        <w:rPr>
          <w:sz w:val="20"/>
          <w:szCs w:val="20"/>
        </w:rPr>
      </w:pPr>
    </w:p>
    <w:p w:rsidRDefault="00436EBD" w:rsidP="00D172B1" w:rsidR="00436EBD" w:rsidRPr="00BD11C2">
      <w:pPr>
        <w:jc w:val="both"/>
        <w:rPr>
          <w:sz w:val="20"/>
          <w:szCs w:val="20"/>
        </w:rPr>
      </w:pPr>
    </w:p>
    <w:p w:rsidRDefault="007A0D68" w:rsidP="00D172B1" w:rsidR="00D172B1" w:rsidRPr="00665D00">
      <w:pPr>
        <w:jc w:val="center"/>
      </w:pPr>
      <w:r w:rsidRPr="00665D00">
        <w:t xml:space="preserve">z a k </w:t>
      </w:r>
      <w:proofErr w:type="spellStart"/>
      <w:r w:rsidRPr="00665D00">
        <w:t>lj</w:t>
      </w:r>
      <w:proofErr w:type="spellEnd"/>
      <w:r w:rsidRPr="00665D00">
        <w:t xml:space="preserve"> u č i o</w:t>
      </w:r>
      <w:r w:rsidR="00D172B1" w:rsidRPr="00665D00">
        <w:t xml:space="preserve">    j e</w:t>
      </w:r>
    </w:p>
    <w:p w:rsidRDefault="00D172B1" w:rsidP="00D172B1" w:rsidR="00D172B1" w:rsidRPr="00665D00">
      <w:pPr>
        <w:jc w:val="both"/>
      </w:pPr>
    </w:p>
    <w:p w:rsidRDefault="00975ACA" w:rsidP="00975ACA" w:rsidR="00975ACA" w:rsidRPr="00665D00">
      <w:pPr>
        <w:ind w:left="708"/>
        <w:jc w:val="both"/>
      </w:pPr>
      <w:r>
        <w:t xml:space="preserve">I. </w:t>
      </w:r>
      <w:r w:rsidR="00A20082" w:rsidRPr="00665D00">
        <w:t xml:space="preserve">Utvrđuje se da </w:t>
      </w:r>
      <w:r w:rsidR="009D5A97" w:rsidRPr="00665D00">
        <w:t>na</w:t>
      </w:r>
      <w:r w:rsidR="00923487" w:rsidRPr="00665D00">
        <w:t xml:space="preserve"> </w:t>
      </w:r>
      <w:r w:rsidR="00436EBD">
        <w:t>diobni popis koji j</w:t>
      </w:r>
      <w:r w:rsidR="008A76C6">
        <w:t xml:space="preserve">e </w:t>
      </w:r>
      <w:r>
        <w:t>sadržan u podnesku stečajne upraviteljice</w:t>
      </w:r>
      <w:r w:rsidR="00436EBD">
        <w:t xml:space="preserve"> </w:t>
      </w:r>
      <w:proofErr w:type="spellStart"/>
      <w:r w:rsidR="00436EBD">
        <w:t>Anči</w:t>
      </w:r>
      <w:proofErr w:type="spellEnd"/>
      <w:r w:rsidR="00436EBD">
        <w:t xml:space="preserve"> Bašić </w:t>
      </w:r>
      <w:r>
        <w:t>od</w:t>
      </w:r>
      <w:r w:rsidR="00436EBD">
        <w:t xml:space="preserve"> 19. listopada 2018., a </w:t>
      </w:r>
      <w:r>
        <w:t xml:space="preserve">kojim podneskom je </w:t>
      </w:r>
      <w:r w:rsidR="00436EBD">
        <w:t xml:space="preserve">na temelju suglasnosti </w:t>
      </w:r>
      <w:r w:rsidR="00487D44">
        <w:t xml:space="preserve">i odluke </w:t>
      </w:r>
      <w:r w:rsidR="00436EBD">
        <w:t xml:space="preserve">odbora vjerovnika </w:t>
      </w:r>
      <w:r>
        <w:t>predloženo</w:t>
      </w:r>
      <w:r w:rsidR="00436EBD">
        <w:t xml:space="preserve"> provođenje prve djelomične diobe raspoloživog iznosa iz stečajne mase kojom diobom se </w:t>
      </w:r>
      <w:r>
        <w:t>djelomično namiruju vjerovnici</w:t>
      </w:r>
      <w:r w:rsidR="00436EBD">
        <w:t xml:space="preserve"> prvog višeg isplatnog reda u visini od 10% od iznosa njihovih utvrđenih tražbina preostalih za isplatu</w:t>
      </w:r>
      <w:r>
        <w:t>, kod ovog suda nije zaprimljen niti jedan prigovor</w:t>
      </w:r>
      <w:r w:rsidRPr="00975ACA">
        <w:t xml:space="preserve"> </w:t>
      </w:r>
      <w:r w:rsidRPr="00665D00">
        <w:t xml:space="preserve">u </w:t>
      </w:r>
      <w:r>
        <w:t>određenom zakonskom roku,</w:t>
      </w:r>
      <w:r w:rsidRPr="00665D00">
        <w:t xml:space="preserve"> koji je istekao </w:t>
      </w:r>
      <w:r>
        <w:t>s danom</w:t>
      </w:r>
      <w:r w:rsidRPr="00665D00">
        <w:t xml:space="preserve"> </w:t>
      </w:r>
      <w:r>
        <w:t xml:space="preserve">16. studenog 2018., pa se stoga djelomičnoj diobi </w:t>
      </w:r>
      <w:r w:rsidRPr="00665D00">
        <w:t xml:space="preserve">može </w:t>
      </w:r>
      <w:r>
        <w:t>pristupiti</w:t>
      </w:r>
      <w:r w:rsidRPr="00665D00">
        <w:t>.</w:t>
      </w:r>
    </w:p>
    <w:p w:rsidRDefault="00436EBD" w:rsidP="007A0D68" w:rsidR="00436EBD">
      <w:pPr>
        <w:ind w:left="708"/>
        <w:jc w:val="both"/>
      </w:pPr>
    </w:p>
    <w:p w:rsidRDefault="00975ACA" w:rsidP="00975ACA" w:rsidR="00975ACA" w:rsidRPr="006C4AE0">
      <w:pPr>
        <w:ind w:left="708"/>
        <w:jc w:val="both"/>
      </w:pPr>
      <w:r w:rsidRPr="00665D00">
        <w:t xml:space="preserve">II. Upućuje se stečajna upraviteljica izvršiti </w:t>
      </w:r>
      <w:r w:rsidRPr="006C4AE0">
        <w:t xml:space="preserve">isplate vjerovnicima sukladno diobnom popisu </w:t>
      </w:r>
      <w:r w:rsidR="003A5E62" w:rsidRPr="006C4AE0">
        <w:t>koji sadržan</w:t>
      </w:r>
      <w:r w:rsidRPr="006C4AE0">
        <w:t xml:space="preserve"> </w:t>
      </w:r>
      <w:r w:rsidR="009D7A6B" w:rsidRPr="006C4AE0">
        <w:t>u podnesku od 19. listopada 2018.</w:t>
      </w:r>
    </w:p>
    <w:p w:rsidRDefault="00436EBD" w:rsidP="009D7A6B" w:rsidR="00436EBD" w:rsidRPr="006C4AE0">
      <w:pPr>
        <w:jc w:val="both"/>
      </w:pPr>
    </w:p>
    <w:p w:rsidRDefault="00C939F4" w:rsidP="00C12CBF" w:rsidR="00C939F4" w:rsidRPr="006C4AE0">
      <w:pPr>
        <w:ind w:firstLine="708"/>
        <w:jc w:val="center"/>
      </w:pPr>
      <w:r w:rsidRPr="006C4AE0">
        <w:t>U Splitu</w:t>
      </w:r>
      <w:r w:rsidR="00A20082" w:rsidRPr="006C4AE0">
        <w:t>,</w:t>
      </w:r>
      <w:r w:rsidRPr="006C4AE0">
        <w:t xml:space="preserve"> </w:t>
      </w:r>
      <w:r w:rsidR="008A76C6" w:rsidRPr="006C4AE0">
        <w:t>26. studenog</w:t>
      </w:r>
      <w:r w:rsidR="00992BC5" w:rsidRPr="006C4AE0">
        <w:t xml:space="preserve"> 2018.</w:t>
      </w:r>
    </w:p>
    <w:p w:rsidRDefault="007A0D68" w:rsidP="00D172B1" w:rsidR="007A0D68" w:rsidRPr="006C4AE0">
      <w:pPr>
        <w:jc w:val="both"/>
      </w:pPr>
    </w:p>
    <w:p w:rsidRDefault="006C4AE0" w:rsidP="00F53C8F" w:rsidR="006C4AE0" w:rsidRPr="006C4AE0">
      <w:pPr>
        <w:ind w:left="4956"/>
        <w:jc w:val="center"/>
      </w:pPr>
      <w:r w:rsidRPr="006C4AE0">
        <w:t>Sudac</w:t>
      </w:r>
    </w:p>
    <w:p w:rsidRDefault="006C4AE0" w:rsidP="00F53C8F" w:rsidR="006C4AE0" w:rsidRPr="006C4AE0">
      <w:pPr>
        <w:ind w:left="4956"/>
        <w:jc w:val="center"/>
      </w:pPr>
    </w:p>
    <w:p w:rsidRDefault="006C4AE0" w:rsidP="00F53C8F" w:rsidR="006C4AE0" w:rsidRPr="006C4AE0">
      <w:pPr>
        <w:ind w:left="4956"/>
        <w:jc w:val="center"/>
      </w:pPr>
      <w:r w:rsidRPr="006C4AE0">
        <w:t>Paško Bačić, v.r.</w:t>
      </w:r>
    </w:p>
    <w:p w:rsidRDefault="006C4AE0" w:rsidP="00F53C8F" w:rsidR="006C4AE0" w:rsidRPr="006C4AE0">
      <w:pPr>
        <w:ind w:left="4956"/>
        <w:jc w:val="center"/>
      </w:pPr>
      <w:r w:rsidRPr="006C4AE0">
        <w:t xml:space="preserve">za točnost </w:t>
      </w:r>
      <w:proofErr w:type="spellStart"/>
      <w:r w:rsidRPr="006C4AE0">
        <w:t>otpravka</w:t>
      </w:r>
      <w:proofErr w:type="spellEnd"/>
      <w:r w:rsidRPr="006C4AE0">
        <w:t>-ovlašteni službenik</w:t>
      </w:r>
    </w:p>
    <w:p w:rsidRDefault="006C4AE0" w:rsidP="00F53C8F" w:rsidR="006C4AE0" w:rsidRPr="006C4AE0">
      <w:pPr>
        <w:ind w:firstLine="708" w:left="5664"/>
      </w:pPr>
      <w:r w:rsidRPr="006C4AE0">
        <w:t xml:space="preserve"> Katarina Raos</w:t>
      </w:r>
    </w:p>
    <w:p w:rsidRDefault="00C939F4" w:rsidP="00284B80" w:rsidR="00C939F4" w:rsidRPr="006C4AE0">
      <w:pPr>
        <w:ind w:firstLine="708" w:left="7080"/>
      </w:pPr>
    </w:p>
    <w:p w:rsidRDefault="00C939F4" w:rsidP="00D172B1" w:rsidR="00C939F4" w:rsidRPr="006C4AE0">
      <w:pPr>
        <w:jc w:val="both"/>
      </w:pPr>
    </w:p>
    <w:p w:rsidRDefault="00A25B09" w:rsidP="00D172B1" w:rsidR="00A25B09" w:rsidRPr="006C4AE0">
      <w:pPr>
        <w:jc w:val="both"/>
      </w:pPr>
    </w:p>
    <w:p w:rsidRDefault="008A76C6" w:rsidP="00D172B1" w:rsidR="00C939F4" w:rsidRPr="006C4AE0">
      <w:pPr>
        <w:jc w:val="both"/>
      </w:pPr>
      <w:r w:rsidRPr="006C4AE0">
        <w:t>Pouka o pravnom lijeku</w:t>
      </w:r>
      <w:r w:rsidR="00C939F4" w:rsidRPr="006C4AE0">
        <w:t>:</w:t>
      </w:r>
    </w:p>
    <w:p w:rsidRDefault="00C939F4" w:rsidP="006C4AE0" w:rsidR="007A0D68" w:rsidRPr="006C4AE0">
      <w:pPr>
        <w:jc w:val="both"/>
      </w:pPr>
      <w:r w:rsidRPr="006C4AE0">
        <w:t xml:space="preserve">Protiv ovog </w:t>
      </w:r>
      <w:r w:rsidR="007A0D68" w:rsidRPr="006C4AE0">
        <w:t>zaključka nije</w:t>
      </w:r>
      <w:r w:rsidRPr="006C4AE0">
        <w:t xml:space="preserve"> dopuštena žalba. </w:t>
      </w:r>
    </w:p>
    <w:sectPr w:rsidSect="00665D00" w:rsidR="007A0D68" w:rsidRPr="006C4AE0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D2D" w:rsidP="00D172B1" w:rsidR="00542D2D">
      <w:r>
        <w:separator/>
      </w:r>
    </w:p>
  </w:endnote>
  <w:endnote w:id="0" w:type="continuationSeparator">
    <w:p w:rsidRDefault="00542D2D" w:rsidP="00D172B1" w:rsidR="00542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D2D" w:rsidP="00D172B1" w:rsidR="00542D2D">
      <w:r>
        <w:separator/>
      </w:r>
    </w:p>
  </w:footnote>
  <w:footnote w:id="0" w:type="continuationSeparator">
    <w:p w:rsidRDefault="00542D2D" w:rsidP="00D172B1" w:rsidR="00542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2CA" w:rsidR="003E22CA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75ACA">
      <w:rPr>
        <w:noProof/>
      </w:rPr>
      <w:t>2</w:t>
    </w:r>
    <w:r>
      <w:fldChar w:fldCharType="end"/>
    </w:r>
    <w:r>
      <w:tab/>
    </w:r>
    <w:r w:rsidR="008A76C6" w:rsidRPr="002408C8">
      <w:t>Poslovni broj: 12. St-46/2012</w:t>
    </w:r>
    <w:r w:rsidR="008A76C6">
      <w:t>-</w:t>
    </w:r>
  </w:p>
  <w:p w:rsidRDefault="003E22CA" w:rsidR="003E2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437B97"/>
    <w:multiLevelType w:val="hybridMultilevel"/>
    <w:tmpl w:val="8BD86F26"/>
    <w:lvl w:tplc="00EEF8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F869D1"/>
    <w:multiLevelType w:val="hybridMultilevel"/>
    <w:tmpl w:val="918C18D0"/>
    <w:lvl w:tplc="E10E8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B1"/>
    <w:rsid w:val="00040954"/>
    <w:rsid w:val="000666DB"/>
    <w:rsid w:val="000F35B2"/>
    <w:rsid w:val="000F682E"/>
    <w:rsid w:val="00127620"/>
    <w:rsid w:val="00170E23"/>
    <w:rsid w:val="001F5654"/>
    <w:rsid w:val="001F79D8"/>
    <w:rsid w:val="00200E29"/>
    <w:rsid w:val="00217DD3"/>
    <w:rsid w:val="002702A4"/>
    <w:rsid w:val="002721AA"/>
    <w:rsid w:val="00284B80"/>
    <w:rsid w:val="002942BB"/>
    <w:rsid w:val="00356477"/>
    <w:rsid w:val="003A5E62"/>
    <w:rsid w:val="003E22CA"/>
    <w:rsid w:val="003E762B"/>
    <w:rsid w:val="003F32C6"/>
    <w:rsid w:val="00436EBD"/>
    <w:rsid w:val="00445772"/>
    <w:rsid w:val="00487D44"/>
    <w:rsid w:val="004C215A"/>
    <w:rsid w:val="00514171"/>
    <w:rsid w:val="00542D2D"/>
    <w:rsid w:val="005A1FB0"/>
    <w:rsid w:val="00665D00"/>
    <w:rsid w:val="006C4AE0"/>
    <w:rsid w:val="007725FF"/>
    <w:rsid w:val="007A0D68"/>
    <w:rsid w:val="007C127D"/>
    <w:rsid w:val="007E28AF"/>
    <w:rsid w:val="008A76C6"/>
    <w:rsid w:val="008D4445"/>
    <w:rsid w:val="00923487"/>
    <w:rsid w:val="00975ACA"/>
    <w:rsid w:val="00992BC5"/>
    <w:rsid w:val="009D5A97"/>
    <w:rsid w:val="009D7A6B"/>
    <w:rsid w:val="009E66BE"/>
    <w:rsid w:val="00A20082"/>
    <w:rsid w:val="00A25B09"/>
    <w:rsid w:val="00A5106D"/>
    <w:rsid w:val="00A9642F"/>
    <w:rsid w:val="00AB6029"/>
    <w:rsid w:val="00B6627D"/>
    <w:rsid w:val="00BD11C2"/>
    <w:rsid w:val="00BD3630"/>
    <w:rsid w:val="00BF7F84"/>
    <w:rsid w:val="00C04E5F"/>
    <w:rsid w:val="00C12CBF"/>
    <w:rsid w:val="00C939F4"/>
    <w:rsid w:val="00D15988"/>
    <w:rsid w:val="00D172B1"/>
    <w:rsid w:val="00E96562"/>
    <w:rsid w:val="00EB167D"/>
    <w:rsid w:val="00EF391C"/>
    <w:rsid w:val="00EF4524"/>
    <w:rsid w:val="00F07497"/>
    <w:rsid w:val="00F7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665D00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665D00"/>
    <w:rPr>
      <w:rFonts w:eastAsia="Arial Unicode MS" w:hAnsi="Times New Roman" w:asci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665D00"/>
    <w:rPr>
      <w:rFonts w:eastAsia="Times New Roman" w:hAnsi="Times New Roman" w:asci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4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A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A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A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A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665D00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665D00"/>
    <w:rPr>
      <w:rFonts w:ascii="Times New Roman" w:eastAsia="Arial Unicode MS" w:hAns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665D00"/>
    <w:rPr>
      <w:rFonts w:ascii="Times New Roman" w:eastAsia="Times New Roman" w:hAns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4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A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AE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A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A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St-46/2012-525</izvorni_sadrzaj>
    <derivirana_varijabla naziv="DomainObject.PredzadnjaOdlukaIzPredmeta.Oznaka_1">St-46/2012-525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228</properties:Words>
  <properties:Characters>1154</properties:Characters>
  <properties:Lines>41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12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2017-03-20T10:54:00Z</dcterms:created>
  <dc:creator>wsadmin</dc:creator>
  <cp:lastModifiedBy>Paško Bačić</cp:lastModifiedBy>
  <cp:lastPrinted>2018-11-26T12:37:00Z</cp:lastPrinted>
  <dcterms:modified xmlns:xsi="http://www.w3.org/2001/XMLSchema-instance" xsi:type="dcterms:W3CDTF">2018-11-26T12:37:00Z</dcterms:modified>
  <cp:revision>11</cp:revision>
  <dc:title>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upraviteljici za isplatu - 1.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