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deb2" w14:paraId="377deb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052829">
        <w:t>1425/17-5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052829">
        <w:t>Financijske agencije OIB: 85821130368 RC Osijek, Podružnica Osijek, L.Jagera 3, za pokretanje skraćenog stečajnog postupka  nad dužnikom AUTO I GRADITELJSTVO BRZINA j.d.o.o. za graditeljstvo i pomoć na cesti, Karanac, Kolodvorska 1/L, MBS 030176212, OIB 50044190162</w:t>
      </w:r>
      <w:r>
        <w:t xml:space="preserve">, dana </w:t>
      </w:r>
      <w:r w:rsidR="00052829">
        <w:t>22. studenoga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52829">
        <w:t>AUTO I GRADITELJSTVO BRZINA j.d.o.o. za graditeljstvo i pomoć na cesti, Karanac, Kolodvorska 1/L, MBS 030176212, OIB 50044190162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052829">
        <w:t>Zoran Ostović, Velika Gorica, Šibenska 19, OIB: 14973076805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52829">
        <w:t>AUTO I GRADITELJSTVO BRZINA j.d.o.o. za graditeljstvo i pomoć na cesti, Karanac, Kolodvorska 1/L, MBS 030176212, OIB 50044190162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052829">
        <w:rPr>
          <w:bCs/>
        </w:rPr>
        <w:t>27. rujna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052829">
        <w:t>AUTO I GRADITELJSTVO BRZINA j.d.o.o. za graditeljstvo i pomoć na cesti, Karanac, Kolodvorska 1/L, MBS 030176212, OIB 50044190162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6704D6" w:rsidP="00102927" w:rsidR="00102927">
      <w:pPr>
        <w:pStyle w:val="Tijeloteksta"/>
        <w:ind w:left="708"/>
        <w:jc w:val="right"/>
      </w:pPr>
      <w:r>
        <w:t>19</w:t>
      </w:r>
      <w:r w:rsidR="00102927">
        <w:t xml:space="preserve"> St-</w:t>
      </w:r>
      <w:r w:rsidR="00052829">
        <w:t>1425/17-5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52829">
        <w:t>2. listopada</w:t>
      </w:r>
      <w:r>
        <w:t xml:space="preserve"> 2017., objavio oglas na mrežnoj stranici e-oglasna ploča sudova pod poslovnim brojem St-</w:t>
      </w:r>
      <w:r w:rsidR="00052829">
        <w:t>1425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52829">
        <w:t>,</w:t>
      </w:r>
      <w:r>
        <w:t xml:space="preserve"> </w:t>
      </w:r>
      <w:r w:rsidR="00052829">
        <w:t>22. 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52829">
        <w:t>13/12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2829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337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St-1425/2017</izvorni_sadrzaj>
    <derivirana_varijabla naziv="DomainObject.Predmet.OznakaBroj_1">St-1425/2017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I GRADITELJSTVO BRZINA j.d.o.o. za graditeljstvo i pomoć na cesti</izvorni_sadrzaj>
    <derivirana_varijabla naziv="DomainObject.Predmet.ProtustrankaFormated_1">  AUTO I GRADITELJSTVO BRZINA j.d.o.o. za graditeljstvo i pomoć na cesti</derivirana_varijabla>
  </DomainObject.Predmet.ProtustrankaFormated>
  <DomainObject.Predmet.ProtustrankaFormatedOIB>
    <izvorni_sadrzaj>  AUTO I GRADITELJSTVO BRZINA j.d.o.o. za graditeljstvo i pomoć na cesti, OIB 50044190162</izvorni_sadrzaj>
    <derivirana_varijabla naziv="DomainObject.Predmet.ProtustrankaFormatedOIB_1">  AUTO I GRADITELJSTVO BRZINA j.d.o.o. za graditeljstvo i pomoć na cesti, OIB 50044190162</derivirana_varijabla>
  </DomainObject.Predmet.ProtustrankaFormatedOIB>
  <DomainObject.Predmet.ProtustrankaFormatedWithAdress>
    <izvorni_sadrzaj> AUTO I GRADITELJSTVO BRZINA j.d.o.o. za graditeljstvo i pomoć na cesti, Kolodvorska 1L, 31315 Karanac</izvorni_sadrzaj>
    <derivirana_varijabla naziv="DomainObject.Predmet.ProtustrankaFormatedWithAdress_1"> AUTO I GRADITELJSTVO BRZINA j.d.o.o. za graditeljstvo i pomoć na cesti, Kolodvorska 1L, 31315 Karanac</derivirana_varijabla>
  </DomainObject.Predmet.ProtustrankaFormatedWithAdress>
  <DomainObject.Predmet.ProtustrankaFormatedWithAdressOIB>
    <izvorni_sadrzaj> AUTO I GRADITELJSTVO BRZINA j.d.o.o. za graditeljstvo i pomoć na cesti, OIB 50044190162, Kolodvorska 1L, 31315 Karanac</izvorni_sadrzaj>
    <derivirana_varijabla naziv="DomainObject.Predmet.ProtustrankaFormatedWithAdressOIB_1"> AUTO I GRADITELJSTVO BRZINA j.d.o.o. za graditeljstvo i pomoć na cesti, OIB 50044190162, Kolodvorska 1L, 31315 Karanac</derivirana_varijabla>
  </DomainObject.Predmet.ProtustrankaFormatedWithAdressOIB>
  <DomainObject.Predmet.ProtustrankaWithAdress>
    <izvorni_sadrzaj>AUTO I GRADITELJSTVO BRZINA j.d.o.o. za graditeljstvo i pomoć na cesti Kolodvorska 1L, 31315 Karanac</izvorni_sadrzaj>
    <derivirana_varijabla naziv="DomainObject.Predmet.ProtustrankaWithAdress_1">AUTO I GRADITELJSTVO BRZINA j.d.o.o. za graditeljstvo i pomoć na cesti Kolodvorska 1L, 31315 Karanac</derivirana_varijabla>
  </DomainObject.Predmet.ProtustrankaWithAdress>
  <DomainObject.Predmet.ProtustrankaWithAdressOIB>
    <izvorni_sadrzaj>AUTO I GRADITELJSTVO BRZINA j.d.o.o. za graditeljstvo i pomoć na cesti, OIB 50044190162, Kolodvorska 1L, 31315 Karanac</izvorni_sadrzaj>
    <derivirana_varijabla naziv="DomainObject.Predmet.ProtustrankaWithAdressOIB_1">AUTO I GRADITELJSTVO BRZINA j.d.o.o. za graditeljstvo i pomoć na cesti, OIB 50044190162, Kolodvorska 1L, 31315 Karanac</derivirana_varijabla>
  </DomainObject.Predmet.ProtustrankaWithAdressOIB>
  <DomainObject.Predmet.ProtustrankaNazivFormated>
    <izvorni_sadrzaj>AUTO I GRADITELJSTVO BRZINA j.d.o.o. za graditeljstvo i pomoć na cesti</izvorni_sadrzaj>
    <derivirana_varijabla naziv="DomainObject.Predmet.ProtustrankaNazivFormated_1">AUTO I GRADITELJSTVO BRZINA j.d.o.o. za graditeljstvo i pomoć na cesti</derivirana_varijabla>
  </DomainObject.Predmet.ProtustrankaNazivFormated>
  <DomainObject.Predmet.ProtustrankaNazivFormatedOIB>
    <izvorni_sadrzaj>AUTO I GRADITELJSTVO BRZINA j.d.o.o. za graditeljstvo i pomoć na cesti, OIB 50044190162</izvorni_sadrzaj>
    <derivirana_varijabla naziv="DomainObject.Predmet.ProtustrankaNazivFormatedOIB_1">AUTO I GRADITELJSTVO BRZINA j.d.o.o. za graditeljstvo i pomoć na cesti, OIB 50044190162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I GRADITELJSTVO BRZINA j.d.o.o. za graditeljstvo i pomoć na cesti</item>
    </izvorni_sadrzaj>
    <derivirana_varijabla naziv="DomainObject.Predmet.ProtuStrankaListFormated_1">
      <item>AUTO I GRADITELJSTVO BRZINA j.d.o.o. za graditeljstvo i pomoć na cesti</item>
    </derivirana_varijabla>
  </DomainObject.Predmet.ProtuStrankaListFormated>
  <DomainObject.Predmet.ProtuStrankaListFormatedOIB>
    <izvorni_sadrzaj>
      <item>AUTO I GRADITELJSTVO BRZINA j.d.o.o. za graditeljstvo i pomoć na cesti, OIB 50044190162</item>
    </izvorni_sadrzaj>
    <derivirana_varijabla naziv="DomainObject.Predmet.ProtuStrankaListFormatedOIB_1">
      <item>AUTO I GRADITELJSTVO BRZINA j.d.o.o. za graditeljstvo i pomoć na cesti, OIB 50044190162</item>
    </derivirana_varijabla>
  </DomainObject.Predmet.ProtuStrankaListFormatedOIB>
  <DomainObject.Predmet.ProtuStrankaListFormatedWithAdress>
    <izvorni_sadrzaj>
      <item>AUTO I GRADITELJSTVO BRZINA j.d.o.o. za graditeljstvo i pomoć na cesti, Kolodvorska 1L, 31315 Karanac</item>
    </izvorni_sadrzaj>
    <derivirana_varijabla naziv="DomainObject.Predmet.ProtuStrankaListFormatedWithAdress_1">
      <item>AUTO I GRADITELJSTVO BRZINA j.d.o.o. za graditeljstvo i pomoć na cesti, Kolodvorska 1L, 31315 Karanac</item>
    </derivirana_varijabla>
  </DomainObject.Predmet.ProtuStrankaListFormatedWithAdress>
  <DomainObject.Predmet.ProtuStrankaListFormatedWithAdressOIB>
    <izvorni_sadrzaj>
      <item>AUTO I GRADITELJSTVO BRZINA j.d.o.o. za graditeljstvo i pomoć na cesti, OIB 50044190162, Kolodvorska 1L, 31315 Karanac</item>
    </izvorni_sadrzaj>
    <derivirana_varijabla naziv="DomainObject.Predmet.ProtuStrankaListFormatedWithAdressOIB_1">
      <item>AUTO I GRADITELJSTVO BRZINA j.d.o.o. za graditeljstvo i pomoć na cesti, OIB 50044190162, Kolodvorska 1L, 31315 Karanac</item>
    </derivirana_varijabla>
  </DomainObject.Predmet.ProtuStrankaListFormatedWithAdressOIB>
  <DomainObject.Predmet.ProtuStrankaListNazivFormated>
    <izvorni_sadrzaj>
      <item>AUTO I GRADITELJSTVO BRZINA j.d.o.o. za graditeljstvo i pomoć na cesti</item>
    </izvorni_sadrzaj>
    <derivirana_varijabla naziv="DomainObject.Predmet.ProtuStrankaListNazivFormated_1">
      <item>AUTO I GRADITELJSTVO BRZINA j.d.o.o. za graditeljstvo i pomoć na cesti</item>
    </derivirana_varijabla>
  </DomainObject.Predmet.ProtuStrankaListNazivFormated>
  <DomainObject.Predmet.ProtuStrankaListNazivFormatedOIB>
    <izvorni_sadrzaj>
      <item>AUTO I GRADITELJSTVO BRZINA j.d.o.o. za graditeljstvo i pomoć na cesti, OIB 50044190162</item>
    </izvorni_sadrzaj>
    <derivirana_varijabla naziv="DomainObject.Predmet.ProtuStrankaListNazivFormatedOIB_1">
      <item>AUTO I GRADITELJSTVO BRZINA j.d.o.o. za graditeljstvo i pomoć na cesti, OIB 50044190162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I GRADITELJSTVO BRZINA j.d.o.o. za graditeljstvo i pomoć na cesti</izvorni_sadrzaj>
    <derivirana_varijabla naziv="DomainObject.Predmet.ProtustrankaIDrugi_1">AUTO I GRADITELJSTVO BRZINA j.d.o.o. za graditeljstvo i pomoć na cesti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I GRADITELJSTVO BRZINA j.d.o.o. za graditeljstvo i pomoć na cesti, OIB 50044190162, Kolodvorska 1L, 31315 Karanac</izvorni_sadrzaj>
    <derivirana_varijabla naziv="DomainObject.Predmet.ProtustrankaIDrugiAdressOIB_1">AUTO I GRADITELJSTVO BRZINA j.d.o.o. za graditeljstvo i pomoć na cesti, OIB 50044190162, Kolodvorska 1L, 31315 Karanac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I GRADITELJSTVO BRZINA j.d.o.o. za graditeljstvo i pomoć na cesti</item>
    </izvorni_sadrzaj>
    <derivirana_varijabla naziv="DomainObject.Predmet.SudioniciListNaziv_1">
      <item>FINA RC OSIJEK</item>
      <item>AUTO I GRADITELJSTVO BRZINA j.d.o.o. za graditeljstvo i pomoć na cesti</item>
    </derivirana_varijabla>
  </DomainObject.Predmet.SudioniciListNaziv>
  <DomainObject.Predmet.SudioniciListAdressOIB>
    <izvorni_sadrzaj>
      <item>FINA RC OSIJEK, OIB 85821130368</item>
      <item>AUTO I GRADITELJSTVO BRZINA j.d.o.o. za graditeljstvo i pomoć na cesti, OIB 50044190162, Kolodvorska 1L,31315 Karanac</item>
    </izvorni_sadrzaj>
    <derivirana_varijabla naziv="DomainObject.Predmet.SudioniciListAdressOIB_1">
      <item>FINA RC OSIJEK, OIB 85821130368</item>
      <item>AUTO I GRADITELJSTVO BRZINA j.d.o.o. za graditeljstvo i pomoć na cesti, OIB 50044190162,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50044190162</item>
    </izvorni_sadrzaj>
    <derivirana_varijabla naziv="DomainObject.Predmet.SudioniciListNazivOIB_1">
      <item>, OIB 85821130368</item>
      <item>, OIB 50044190162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DB8EB-26FA-4019-A174-E690578BF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2812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2017-11-22T10:38:00Z</dcterms:created>
  <dc:creator>Korisnik</dc:creator>
  <cp:lastModifiedBy>Žana Bem</cp:lastModifiedBy>
  <cp:lastPrinted>2017-07-31T07:19:00Z</cp:lastPrinted>
  <dcterms:modified xmlns:xsi="http://www.w3.org/2001/XMLSchema-instance" xsi:type="dcterms:W3CDTF">2017-11-22T10:39:00Z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