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3afa" w14:paraId="7c23afa" w:rsidRDefault="00AE649C" w:rsidP="00FA5B5E" w:rsidR="00AE649C" w:rsidRPr="00B76F3C">
      <w:pPr>
        <w:pStyle w:val="Naslov3"/>
        <w15:collapsed w:val="false"/>
      </w:pPr>
    </w:p>
    <w:p w:rsidRDefault="008678D5" w:rsidP="008678D5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8678D5">
        <w:rPr>
          <w:rFonts w:cs="Times New Roman" w:eastAsia="Times New Roman"/>
          <w:noProof/>
          <w:szCs w:val="20"/>
          <w:lang w:eastAsia="hr-HR"/>
        </w:rPr>
        <w:t xml:space="preserve">               5 St-294/2015-4</w:t>
      </w: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678D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678D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678D5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8678D5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MID jednostavno društvo s ograničenom odgovornošću za proizvodnju, trgovinu i usluge, Gradina, Matije Gupca 18, MBS: 010087281, OIB: 62086940615, d</w:t>
      </w:r>
      <w:r w:rsidRPr="008678D5">
        <w:rPr>
          <w:rFonts w:cs="Times New Roman" w:eastAsia="Times New Roman"/>
          <w:noProof/>
          <w:szCs w:val="20"/>
          <w:lang w:eastAsia="hr-HR"/>
        </w:rPr>
        <w:t xml:space="preserve">ana 10. svibnja 2016. </w:t>
      </w: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678D5">
        <w:rPr>
          <w:rFonts w:cs="Times New Roman" w:eastAsia="Times New Roman"/>
          <w:szCs w:val="20"/>
          <w:lang w:eastAsia="hr-HR"/>
        </w:rPr>
        <w:t>r i j e š i o   j e</w:t>
      </w: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78D5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MID jednostavno društvo s ograničenom odgovornošću za proizvodnju, trgovinu i usluge, Gradina, Matije Gupca 18, MBS: 010087281, OIB: 62086940615.</w:t>
      </w: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78D5">
        <w:rPr>
          <w:rFonts w:cs="Times New Roman" w:eastAsia="Times New Roman"/>
          <w:szCs w:val="20"/>
          <w:lang w:eastAsia="hr-HR"/>
        </w:rPr>
        <w:t xml:space="preserve"> </w:t>
      </w: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78D5">
        <w:rPr>
          <w:rFonts w:cs="Times New Roman" w:eastAsia="Times New Roman"/>
          <w:szCs w:val="20"/>
          <w:lang w:eastAsia="hr-HR"/>
        </w:rPr>
        <w:t xml:space="preserve">II. Saziva se </w:t>
      </w:r>
      <w:r w:rsidRPr="008678D5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8678D5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8678D5">
        <w:rPr>
          <w:rFonts w:cs="Times New Roman" w:eastAsia="Times New Roman"/>
          <w:b/>
          <w:szCs w:val="20"/>
          <w:lang w:eastAsia="hr-HR"/>
        </w:rPr>
        <w:t>7. lipnja 2016. u 10,00 sati</w:t>
      </w:r>
      <w:r w:rsidRPr="008678D5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8678D5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8678D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678D5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8678D5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678D5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678D5">
        <w:rPr>
          <w:rFonts w:cs="Times New Roman" w:eastAsia="Times New Roman"/>
          <w:szCs w:val="20"/>
          <w:lang w:eastAsia="hr-HR"/>
        </w:rPr>
        <w:t xml:space="preserve">- zakonski zastupnik dužnika Daniel </w:t>
      </w:r>
      <w:proofErr w:type="spellStart"/>
      <w:r w:rsidRPr="008678D5">
        <w:rPr>
          <w:rFonts w:cs="Times New Roman" w:eastAsia="Times New Roman"/>
          <w:szCs w:val="20"/>
          <w:lang w:eastAsia="hr-HR"/>
        </w:rPr>
        <w:t>Veg</w:t>
      </w:r>
      <w:proofErr w:type="spellEnd"/>
      <w:r w:rsidRPr="008678D5">
        <w:rPr>
          <w:rFonts w:cs="Times New Roman" w:eastAsia="Times New Roman"/>
          <w:szCs w:val="20"/>
          <w:lang w:eastAsia="hr-HR"/>
        </w:rPr>
        <w:t>.</w:t>
      </w: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78D5">
        <w:rPr>
          <w:rFonts w:cs="Times New Roman" w:eastAsia="Times New Roman"/>
          <w:szCs w:val="20"/>
          <w:lang w:eastAsia="hr-HR"/>
        </w:rPr>
        <w:t xml:space="preserve">III. Nalaže se zakonskom zastupniku dužnika Danielu </w:t>
      </w:r>
      <w:proofErr w:type="spellStart"/>
      <w:r w:rsidRPr="008678D5">
        <w:rPr>
          <w:rFonts w:cs="Times New Roman" w:eastAsia="Times New Roman"/>
          <w:szCs w:val="20"/>
          <w:lang w:eastAsia="hr-HR"/>
        </w:rPr>
        <w:t>Vegu</w:t>
      </w:r>
      <w:proofErr w:type="spellEnd"/>
      <w:r w:rsidRPr="008678D5">
        <w:rPr>
          <w:rFonts w:cs="Times New Roman" w:eastAsia="Times New Roman"/>
          <w:szCs w:val="20"/>
          <w:lang w:eastAsia="hr-HR"/>
        </w:rPr>
        <w:t xml:space="preserve"> da </w:t>
      </w:r>
      <w:r w:rsidRPr="008678D5">
        <w:rPr>
          <w:rFonts w:cs="Times New Roman" w:eastAsia="Times New Roman"/>
          <w:b/>
          <w:szCs w:val="20"/>
          <w:lang w:eastAsia="hr-HR"/>
        </w:rPr>
        <w:t>u roku od 15 dana</w:t>
      </w:r>
      <w:r w:rsidRPr="008678D5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8678D5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8678D5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8678D5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8678D5">
        <w:rPr>
          <w:rFonts w:cs="Times New Roman" w:eastAsia="Times New Roman"/>
          <w:szCs w:val="20"/>
          <w:lang w:eastAsia="hr-HR"/>
        </w:rPr>
        <w:t xml:space="preserve"> </w:t>
      </w:r>
      <w:r w:rsidRPr="008678D5">
        <w:rPr>
          <w:rFonts w:cs="Times New Roman" w:eastAsia="Times New Roman"/>
          <w:b/>
          <w:szCs w:val="20"/>
          <w:lang w:eastAsia="hr-HR"/>
        </w:rPr>
        <w:t>sa</w:t>
      </w:r>
      <w:r w:rsidRPr="008678D5">
        <w:rPr>
          <w:rFonts w:cs="Times New Roman" w:eastAsia="Times New Roman"/>
          <w:szCs w:val="20"/>
          <w:lang w:eastAsia="hr-HR"/>
        </w:rPr>
        <w:t xml:space="preserve"> </w:t>
      </w:r>
      <w:r w:rsidRPr="008678D5">
        <w:rPr>
          <w:rFonts w:cs="Times New Roman" w:eastAsia="Times New Roman"/>
          <w:b/>
          <w:szCs w:val="20"/>
          <w:lang w:eastAsia="hr-HR"/>
        </w:rPr>
        <w:t>bilješkama</w:t>
      </w:r>
      <w:r w:rsidRPr="008678D5">
        <w:rPr>
          <w:rFonts w:cs="Times New Roman" w:eastAsia="Times New Roman"/>
          <w:szCs w:val="20"/>
          <w:lang w:eastAsia="hr-HR"/>
        </w:rPr>
        <w:t xml:space="preserve"> </w:t>
      </w:r>
      <w:r w:rsidRPr="008678D5">
        <w:rPr>
          <w:rFonts w:cs="Times New Roman" w:eastAsia="Times New Roman"/>
          <w:b/>
          <w:szCs w:val="20"/>
          <w:lang w:eastAsia="hr-HR"/>
        </w:rPr>
        <w:t>i</w:t>
      </w:r>
      <w:r w:rsidRPr="008678D5">
        <w:rPr>
          <w:rFonts w:cs="Times New Roman" w:eastAsia="Times New Roman"/>
          <w:szCs w:val="20"/>
          <w:lang w:eastAsia="hr-HR"/>
        </w:rPr>
        <w:t xml:space="preserve"> </w:t>
      </w:r>
      <w:r w:rsidRPr="008678D5">
        <w:rPr>
          <w:rFonts w:cs="Times New Roman" w:eastAsia="Times New Roman"/>
          <w:b/>
          <w:szCs w:val="20"/>
          <w:lang w:eastAsia="hr-HR"/>
        </w:rPr>
        <w:t>bruto bilancu za 2015</w:t>
      </w:r>
      <w:r w:rsidRPr="008678D5">
        <w:rPr>
          <w:rFonts w:cs="Times New Roman" w:eastAsia="Times New Roman"/>
          <w:szCs w:val="20"/>
          <w:lang w:eastAsia="hr-HR"/>
        </w:rPr>
        <w:t xml:space="preserve">. </w:t>
      </w: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678D5">
        <w:rPr>
          <w:rFonts w:cs="Times New Roman" w:eastAsia="Times New Roman"/>
          <w:szCs w:val="20"/>
          <w:lang w:eastAsia="hr-HR"/>
        </w:rPr>
        <w:t>Obrazloženje</w:t>
      </w: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678D5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30. listopada 2015. podnijela prijedlog za otvaranje stečajnog postupka nad dužnikom </w:t>
      </w:r>
      <w:r w:rsidRPr="008678D5">
        <w:rPr>
          <w:rFonts w:cs="Times New Roman" w:eastAsia="Times New Roman"/>
          <w:szCs w:val="20"/>
          <w:lang w:eastAsia="hr-HR"/>
        </w:rPr>
        <w:t xml:space="preserve">MID jednostavno društvo s ograničenom odgovornošću za proizvodnju, trgovinu i usluge, Gradina. U prijedlogu navodi da na dan 23. listopada 2015. dužnik u Očevidniku redoslijeda osnova za plaćanje ima evidentirane neizvršene osnove za plaćanje u neprekinutom razdoblju od 120 dana, u ukupnom iznosu od 171.071,76 kn, u koji iznos je </w:t>
      </w:r>
      <w:r w:rsidRPr="008678D5">
        <w:rPr>
          <w:rFonts w:cs="Times New Roman" w:eastAsia="Times New Roman"/>
          <w:szCs w:val="20"/>
          <w:lang w:eastAsia="hr-HR"/>
        </w:rPr>
        <w:lastRenderedPageBreak/>
        <w:t xml:space="preserve">uračunata kamata i naknada Financijske agencije za provedbu ovrhe na novčanim sredstvima. Prema podacima koje je FINI dostavio Hrvatski zavod za mirovinsko osiguranje </w:t>
      </w:r>
      <w:r w:rsidRPr="008678D5">
        <w:rPr>
          <w:rFonts w:cs="Times New Roman" w:eastAsia="Times New Roman"/>
          <w:noProof/>
          <w:szCs w:val="20"/>
          <w:lang w:eastAsia="hr-HR"/>
        </w:rPr>
        <w:t>dužnik ima 5 zaposlenih.</w:t>
      </w: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78D5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23. listopada 2015. imao evidentirane neizvršene osnove za plaćanje u neprekinutom razdoblju od 120 dana i 5 zaposlenih.</w:t>
      </w: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78D5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78D5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78D5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678D5">
        <w:rPr>
          <w:rFonts w:cs="Times New Roman" w:eastAsia="Times New Roman"/>
          <w:szCs w:val="20"/>
          <w:lang w:eastAsia="hr-HR"/>
        </w:rPr>
        <w:t>U Bjelovaru, 10. svibnja</w:t>
      </w:r>
      <w:r w:rsidRPr="008678D5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8678D5">
        <w:rPr>
          <w:rFonts w:cs="Times New Roman" w:eastAsia="Times New Roman"/>
          <w:szCs w:val="20"/>
          <w:lang w:eastAsia="hr-HR"/>
        </w:rPr>
        <w:t>STEČAJNI SUDAC</w:t>
      </w: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678D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678D5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678D5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8678D5">
        <w:rPr>
          <w:rFonts w:cs="Times New Roman" w:eastAsia="Times New Roman"/>
          <w:szCs w:val="20"/>
          <w:lang w:eastAsia="hr-HR"/>
        </w:rPr>
        <w:t>Rj</w:t>
      </w:r>
      <w:proofErr w:type="spellEnd"/>
      <w:r w:rsidRPr="008678D5">
        <w:rPr>
          <w:rFonts w:cs="Times New Roman" w:eastAsia="Times New Roman"/>
          <w:szCs w:val="20"/>
          <w:lang w:eastAsia="hr-HR"/>
        </w:rPr>
        <w:t>.</w:t>
      </w: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678D5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678D5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</w:t>
      </w: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678D5">
        <w:rPr>
          <w:rFonts w:cs="Times New Roman" w:eastAsia="Times New Roman"/>
          <w:szCs w:val="20"/>
          <w:lang w:eastAsia="hr-HR"/>
        </w:rPr>
        <w:t xml:space="preserve">               e-oglasna ploča             </w:t>
      </w:r>
    </w:p>
    <w:p w:rsidRDefault="008678D5" w:rsidP="008678D5" w:rsidR="008678D5" w:rsidRPr="00867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678D5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8678D5">
        <w:rPr>
          <w:rFonts w:cs="Times New Roman" w:eastAsia="Times New Roman"/>
          <w:szCs w:val="20"/>
          <w:lang w:eastAsia="hr-HR"/>
        </w:rPr>
        <w:t>Sc</w:t>
      </w:r>
      <w:proofErr w:type="spellEnd"/>
      <w:r w:rsidRPr="008678D5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8678D5" w:rsidP="008678D5" w:rsidR="00DA0242">
      <w:pPr>
        <w:overflowPunct w:val="false"/>
        <w:autoSpaceDE w:val="false"/>
        <w:autoSpaceDN w:val="false"/>
        <w:adjustRightInd w:val="false"/>
        <w:spacing w:after="0"/>
      </w:pPr>
      <w:r w:rsidRPr="008678D5">
        <w:rPr>
          <w:rFonts w:cs="Times New Roman" w:eastAsia="Times New Roman"/>
          <w:szCs w:val="20"/>
          <w:lang w:eastAsia="hr-HR"/>
        </w:rPr>
        <w:t>Bj.10.5.2016.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8D5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58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St-294/2015-4</izvorni_sadrzaj>
    <derivirana_varijabla naziv="DomainObject.Oznaka_1">St-294/2015-4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St-294/2015</izvorni_sadrzaj>
    <derivirana_varijabla naziv="DomainObject.Predmet.OznakaBroj_1">St-294/2015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MID jednostavno društvo s ograničenom odgovornošću za proizvodnju, trgovinu i usluge, Gradina zastupanog po punomoćniku Daniel Veg</izvorni_sadrzaj>
    <derivirana_varijabla naziv="DomainObject.Predmet.ProtustrankaFormated_1">  MID jednostavno društvo s ograničenom odgovornošću za proizvodnju, trgovinu i usluge, Gradina zastupanog po punomoćniku Daniel Veg</derivirana_varijabla>
  </DomainObject.Predmet.ProtustrankaFormated>
  <DomainObject.Predmet.ProtustrankaFormatedOIB>
    <izvorni_sadrzaj>  MID jednostavno društvo s ograničenom odgovornošću za proizvodnju, trgovinu i usluge, Gradina, OIB 62086940615 zastupanog po punomoćniku Daniel Veg</izvorni_sadrzaj>
    <derivirana_varijabla naziv="DomainObject.Predmet.ProtustrankaFormatedOIB_1">  MID jednostavno društvo s ograničenom odgovornošću za proizvodnju, trgovinu i usluge, Gradina, OIB 62086940615 zastupanog po punomoćniku Daniel Veg</derivirana_varijabla>
  </DomainObject.Predmet.ProtustrankaFormatedOIB>
  <DomainObject.Predmet.ProtustrankaFormatedWithAdress>
    <izvorni_sadrzaj> MID jednostavno društvo s ograničenom odgovornošću za proizvodnju, trgovinu i usluge, Gradina, Matije Gupca 18, 33411 Gradina zastupanog po punomoćniku Daniel Veg</izvorni_sadrzaj>
    <derivirana_varijabla naziv="DomainObject.Predmet.ProtustrankaFormatedWithAdress_1"> MID jednostavno društvo s ograničenom odgovornošću za proizvodnju, trgovinu i usluge, Gradina, Matije Gupca 18, 33411 Gradina zastupanog po punomoćniku Daniel Veg</derivirana_varijabla>
  </DomainObject.Predmet.ProtustrankaFormatedWithAdress>
  <DomainObject.Predmet.ProtustrankaFormatedWithAdressOIB>
    <izvorni_sadrzaj> MID jednostavno društvo s ograničenom odgovornošću za proizvodnju, trgovinu i usluge, Gradina, OIB 62086940615, Matije Gupca 18, 33411 Gradina zastupanog po punomoćniku Daniel Veg</izvorni_sadrzaj>
    <derivirana_varijabla naziv="DomainObject.Predmet.ProtustrankaFormatedWithAdressOIB_1"> MID jednostavno društvo s ograničenom odgovornošću za proizvodnju, trgovinu i usluge, Gradina, OIB 62086940615, Matije Gupca 18, 33411 Gradina zastupanog po punomoćniku Daniel Veg</derivirana_varijabla>
  </DomainObject.Predmet.ProtustrankaFormatedWithAdressOIB>
  <DomainObject.Predmet.ProtustrankaWithAdress>
    <izvorni_sadrzaj>MID jednostavno društvo s ograničenom odgovornošću za proizvodnju, trgovinu i usluge, Gradina Matije Gupca 18, 33411 Gradina</izvorni_sadrzaj>
    <derivirana_varijabla naziv="DomainObject.Predmet.ProtustrankaWithAdress_1">MID jednostavno društvo s ograničenom odgovornošću za proizvodnju, trgovinu i usluge, Gradina Matije Gupca 18, 33411 Gradina</derivirana_varijabla>
  </DomainObject.Predmet.ProtustrankaWithAdress>
  <DomainObject.Predmet.ProtustrankaWithAdressOIB>
    <izvorni_sadrzaj>MID jednostavno društvo s ograničenom odgovornošću za proizvodnju, trgovinu i usluge, Gradina, OIB 62086940615, Matije Gupca 18, 33411 Gradina</izvorni_sadrzaj>
    <derivirana_varijabla naziv="DomainObject.Predmet.ProtustrankaWithAdressOIB_1">MID jednostavno društvo s ograničenom odgovornošću za proizvodnju, trgovinu i usluge, Gradina, OIB 62086940615, Matije Gupca 18, 33411 Gradina</derivirana_varijabla>
  </DomainObject.Predmet.ProtustrankaWithAdressOIB>
  <DomainObject.Predmet.ProtustrankaNazivFormated>
    <izvorni_sadrzaj>MID jednostavno društvo s ograničenom odgovornošću za proizvodnju, trgovinu i usluge, Gradina</izvorni_sadrzaj>
    <derivirana_varijabla naziv="DomainObject.Predmet.ProtustrankaNazivFormated_1">MID jednostavno društvo s ograničenom odgovornošću za proizvodnju, trgovinu i usluge, Gradina</derivirana_varijabla>
  </DomainObject.Predmet.ProtustrankaNazivFormated>
  <DomainObject.Predmet.ProtustrankaNazivFormatedOIB>
    <izvorni_sadrzaj>MID jednostavno društvo s ograničenom odgovornošću za proizvodnju, trgovinu i usluge, Gradina, OIB 62086940615</izvorni_sadrzaj>
    <derivirana_varijabla naziv="DomainObject.Predmet.ProtustrankaNazivFormatedOIB_1">MID jednostavno društvo s ograničenom odgovornošću za proizvodnju, trgovinu i usluge, Gradina, OIB 62086940615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MID jednostavno društvo s ograničenom odgovornošću za proizvodnju, trgovinu i usluge, Gradina zastupanog po punomoćniku Daniel Veg</item>
    </izvorni_sadrzaj>
    <derivirana_varijabla naziv="DomainObject.Predmet.ProtuStrankaListFormated_1">
      <item>MID jednostavno društvo s ograničenom odgovornošću za proizvodnju, trgovinu i usluge, Gradina zastupanog po punomoćniku Daniel Veg</item>
    </derivirana_varijabla>
  </DomainObject.Predmet.ProtuStrankaListFormated>
  <DomainObject.Predmet.ProtuStrankaListFormatedOIB>
    <izvorni_sadrzaj>
      <item>MID jednostavno društvo s ograničenom odgovornošću za proizvodnju, trgovinu i usluge, Gradina, OIB 62086940615 zastupanog po punomoćniku Daniel Veg</item>
    </izvorni_sadrzaj>
    <derivirana_varijabla naziv="DomainObject.Predmet.ProtuStrankaListFormatedOIB_1">
      <item>MID jednostavno društvo s ograničenom odgovornošću za proizvodnju, trgovinu i usluge, Gradina, OIB 62086940615 zastupanog po punomoćniku Daniel Veg</item>
    </derivirana_varijabla>
  </DomainObject.Predmet.ProtuStrankaListFormatedOIB>
  <DomainObject.Predmet.ProtuStrankaListFormatedWithAdress>
    <izvorni_sadrzaj>
      <item>MID jednostavno društvo s ograničenom odgovornošću za proizvodnju, trgovinu i usluge, Gradina, Matije Gupca 18, 33411 Gradina zastupanog po punomoćniku Daniel Veg</item>
    </izvorni_sadrzaj>
    <derivirana_varijabla naziv="DomainObject.Predmet.ProtuStrankaListFormatedWithAdress_1">
      <item>MID jednostavno društvo s ograničenom odgovornošću za proizvodnju, trgovinu i usluge, Gradina, Matije Gupca 18, 33411 Gradina zastupanog po punomoćniku Daniel Veg</item>
    </derivirana_varijabla>
  </DomainObject.Predmet.ProtuStrankaListFormatedWithAdress>
  <DomainObject.Predmet.ProtuStrankaListFormatedWithAdressOIB>
    <izvorni_sadrzaj>
      <item>MID jednostavno društvo s ograničenom odgovornošću za proizvodnju, trgovinu i usluge, Gradina, OIB 62086940615, Matije Gupca 18, 33411 Gradina zastupanog po punomoćniku Daniel Veg</item>
    </izvorni_sadrzaj>
    <derivirana_varijabla naziv="DomainObject.Predmet.ProtuStrankaListFormatedWithAdressOIB_1">
      <item>MID jednostavno društvo s ograničenom odgovornošću za proizvodnju, trgovinu i usluge, Gradina, OIB 62086940615, Matije Gupca 18, 33411 Gradina zastupanog po punomoćniku Daniel Veg</item>
    </derivirana_varijabla>
  </DomainObject.Predmet.ProtuStrankaListFormatedWithAdressOIB>
  <DomainObject.Predmet.ProtuStrankaListNazivFormated>
    <izvorni_sadrzaj>
      <item>MID jednostavno društvo s ograničenom odgovornošću za proizvodnju, trgovinu i usluge, Gradina</item>
    </izvorni_sadrzaj>
    <derivirana_varijabla naziv="DomainObject.Predmet.ProtuStrankaListNazivFormated_1">
      <item>MID jednostavno društvo s ograničenom odgovornošću za proizvodnju, trgovinu i usluge, Gradina</item>
    </derivirana_varijabla>
  </DomainObject.Predmet.ProtuStrankaListNazivFormated>
  <DomainObject.Predmet.ProtuStrankaListNazivFormatedOIB>
    <izvorni_sadrzaj>
      <item>MID jednostavno društvo s ograničenom odgovornošću za proizvodnju, trgovinu i usluge, Gradina, OIB 62086940615</item>
    </izvorni_sadrzaj>
    <derivirana_varijabla naziv="DomainObject.Predmet.ProtuStrankaListNazivFormatedOIB_1">
      <item>MID jednostavno društvo s ograničenom odgovornošću za proizvodnju, trgovinu i usluge, Gradina, OIB 62086940615</item>
    </derivirana_varijabla>
  </DomainObject.Predmet.ProtuStrankaListNazivFormatedOIB>
  <DomainObject.Predmet.OstaliListFormated>
    <izvorni_sadrzaj>
      <item>Daniel Veg punomoćnik sudionika u postupku MID jednostavno društvo s ograničenom odgovornošću za proizvodnju, trgovinu i usluge, Gradina</item>
    </izvorni_sadrzaj>
    <derivirana_varijabla naziv="DomainObject.Predmet.OstaliListFormated_1">
      <item>Daniel Veg punomoćnik sudionika u postupku MID jednostavno društvo s ograničenom odgovornošću za proizvodnju, trgovinu i usluge, Gradina</item>
    </derivirana_varijabla>
  </DomainObject.Predmet.OstaliListFormated>
  <DomainObject.Predmet.OstaliListFormatedOIB>
    <izvorni_sadrzaj>
      <item>Daniel Veg, OIB 05470998184 punomoćnik sudionika u postupku MID jednostavno društvo s ograničenom odgovornošću za proizvodnju, trgovinu i usluge, Gradina</item>
    </izvorni_sadrzaj>
    <derivirana_varijabla naziv="DomainObject.Predmet.OstaliListFormatedOIB_1">
      <item>Daniel Veg, OIB 05470998184 punomoćnik sudionika u postupku MID jednostavno društvo s ograničenom odgovornošću za proizvodnju, trgovinu i usluge, Gradina</item>
    </derivirana_varijabla>
  </DomainObject.Predmet.OstaliListFormatedOIB>
  <DomainObject.Predmet.OstaliListFormatedWithAdress>
    <izvorni_sadrzaj>
      <item>Daniel Veg, Budrovac 46, 33406 Budrovac Lukački punomoćnik sudionika u postupku MID jednostavno društvo s ograničenom odgovornošću za proizvodnju, trgovinu i usluge, Gradina</item>
    </izvorni_sadrzaj>
    <derivirana_varijabla naziv="DomainObject.Predmet.OstaliListFormatedWithAdress_1">
      <item>Daniel Veg, Budrovac 46, 33406 Budrovac Lukački punomoćnik sudionika u postupku MID jednostavno društvo s ograničenom odgovornošću za proizvodnju, trgovinu i usluge, Gradina</item>
    </derivirana_varijabla>
  </DomainObject.Predmet.OstaliListFormatedWithAdress>
  <DomainObject.Predmet.OstaliListFormatedWithAdressOIB>
    <izvorni_sadrzaj>
      <item>Daniel Veg, OIB 05470998184, Budrovac 46, 33406 Budrovac Lukački punomoćnik sudionika u postupku MID jednostavno društvo s ograničenom odgovornošću za proizvodnju, trgovinu i usluge, Gradina</item>
    </izvorni_sadrzaj>
    <derivirana_varijabla naziv="DomainObject.Predmet.OstaliListFormatedWithAdressOIB_1">
      <item>Daniel Veg, OIB 05470998184, Budrovac 46, 33406 Budrovac Lukački punomoćnik sudionika u postupku MID jednostavno društvo s ograničenom odgovornošću za proizvodnju, trgovinu i usluge, Gradina</item>
    </derivirana_varijabla>
  </DomainObject.Predmet.OstaliListFormatedWithAdressOIB>
  <DomainObject.Predmet.OstaliListNazivFormated>
    <izvorni_sadrzaj>
      <item>Daniel Veg</item>
    </izvorni_sadrzaj>
    <derivirana_varijabla naziv="DomainObject.Predmet.OstaliListNazivFormated_1">
      <item>Daniel Veg</item>
    </derivirana_varijabla>
  </DomainObject.Predmet.OstaliListNazivFormated>
  <DomainObject.Predmet.OstaliListNazivFormatedOIB>
    <izvorni_sadrzaj>
      <item>Daniel Veg, OIB 05470998184</item>
    </izvorni_sadrzaj>
    <derivirana_varijabla naziv="DomainObject.Predmet.OstaliListNazivFormatedOIB_1">
      <item>Daniel Veg, OIB 05470998184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St-294/2015-4</izvorni_sadrzaj>
    <derivirana_varijabla naziv="DomainObject.PoslovniBrojDokumenta_1">St-294/2015-4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MID jednostavno društvo s ograničenom odgovornošću za proizvodnju, trgovinu i usluge, Gradina</izvorni_sadrzaj>
    <derivirana_varijabla naziv="DomainObject.Predmet.ProtustrankaIDrugi_1">MID jednostavno društvo s ograničenom odgovornošću za proizvodnju, trgovinu i usluge, Gradina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MID jednostavno društvo s ograničenom odgovornošću za proizvodnju, trgovinu i usluge, Gradina, OIB 62086940615, Matije Gupca 18, 33411 Gradina</izvorni_sadrzaj>
    <derivirana_varijabla naziv="DomainObject.Predmet.ProtustrankaIDrugiAdressOIB_1">MID jednostavno društvo s ograničenom odgovornošću za proizvodnju, trgovinu i usluge, Gradina, OIB 62086940615, Matije Gupca 18, 33411 Gradina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MID jednostavno društvo s ograničenom odgovornošću za proizvodnju, trgovinu i usluge, Gradina</item>
      <item>Daniel Veg</item>
    </izvorni_sadrzaj>
    <derivirana_varijabla naziv="DomainObject.Predmet.SudioniciListNaziv_1">
      <item>FINA, RC ZAGREB, Podružnica Bjelovar</item>
      <item>MID jednostavno društvo s ograničenom odgovornošću za proizvodnju, trgovinu i usluge, Gradina</item>
      <item>Daniel Veg</item>
    </derivirana_varijabla>
  </DomainObject.Predmet.SudioniciListNaziv>
  <DomainObject.Predmet.SudioniciListAdressOIB>
    <izvorni_sadrzaj>
      <item>FINA, RC ZAGREB, Podružnica Bjelovar, OIB 85821130368, F. Supila 4,43000 Bjelovar</item>
      <item>MID jednostavno društvo s ograničenom odgovornošću za proizvodnju, trgovinu i usluge, Gradina, OIB 62086940615, Matije Gupca 18,33411 Gradina</item>
      <item>Daniel Veg, OIB 05470998184, Budrovac 46,33406 Budrovac Lukački</item>
    </izvorni_sadrzaj>
    <derivirana_varijabla naziv="DomainObject.Predmet.SudioniciListAdressOIB_1">
      <item>FINA, RC ZAGREB, Podružnica Bjelovar, OIB 85821130368, F. Supila 4,43000 Bjelovar</item>
      <item>MID jednostavno društvo s ograničenom odgovornošću za proizvodnju, trgovinu i usluge, Gradina, OIB 62086940615, Matije Gupca 18,33411 Gradina</item>
      <item>Daniel Veg, OIB 05470998184, Budrovac 46,33406 Budrovac Lukački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876E96-5D81-421C-B033-C42E754BE0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590</properties:Words>
  <properties:Characters>3296</properties:Characters>
  <properties:Lines>91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2016-05-10T13:00:00Z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St-294/2015-4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