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3d8e" w14:paraId="5b13d8e" w:rsidRDefault="00EF311F" w:rsidP="00A739E1" w:rsidR="00E543AD">
      <w:pPr>
        <w:jc w:val="right"/>
        <w15:collapsed w:val="false"/>
      </w:pPr>
      <w:bookmarkStart w:name="_GoBack" w:id="0"/>
      <w:bookmarkEnd w:id="0"/>
      <w:r>
        <w:tab/>
      </w:r>
      <w:r w:rsidR="00A739E1">
        <w:tab/>
      </w:r>
      <w:r w:rsidR="00A739E1">
        <w:tab/>
      </w:r>
      <w:r w:rsidR="00A739E1">
        <w:tab/>
      </w:r>
      <w:r w:rsidR="00A739E1">
        <w:tab/>
      </w:r>
      <w:r w:rsidR="00A739E1">
        <w:tab/>
      </w:r>
      <w:r w:rsidR="00A739E1">
        <w:tab/>
      </w:r>
      <w:r w:rsidR="00A739E1">
        <w:tab/>
      </w:r>
      <w:r w:rsidR="00A739E1">
        <w:tab/>
      </w:r>
      <w:r w:rsidR="00A739E1">
        <w:tab/>
        <w:t>9</w:t>
      </w:r>
      <w:r>
        <w:t xml:space="preserve"> St-</w:t>
      </w:r>
      <w:r w:rsidR="00CC5F88">
        <w:t>714/</w:t>
      </w:r>
      <w:r>
        <w:t>1</w:t>
      </w:r>
      <w:r w:rsidR="005A6D5F">
        <w:t>8</w:t>
      </w:r>
      <w:r>
        <w:t>-</w:t>
      </w:r>
      <w:r w:rsidR="00CC5F88">
        <w:t>13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EE0571" w:rsidP="0034231B" w:rsidR="0034231B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00B54" w:rsidR="002B2795" w:rsidRPr="00300B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8D5352" w:rsidR="00A34E9A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B75228">
        <w:t>A RC Zagreb,Podružnica Zagreb</w:t>
      </w:r>
      <w:r w:rsidR="00A34E9A">
        <w:t xml:space="preserve"> </w:t>
      </w:r>
      <w:r w:rsidR="005D7039">
        <w:t xml:space="preserve">za </w:t>
      </w:r>
      <w:r w:rsidR="005D7039" w:rsidRPr="0041082E">
        <w:t xml:space="preserve">otvaranje stečajnog postupka nad dužnikom </w:t>
      </w:r>
      <w:r w:rsidR="00CC5F88">
        <w:t>BONUM TRADE j.d o.o</w:t>
      </w:r>
      <w:r w:rsidR="00A739E1">
        <w:t>.</w:t>
      </w:r>
      <w:r w:rsidR="00CC5F88">
        <w:t xml:space="preserve"> Zagreb, Zlatka Šulentića 4,</w:t>
      </w:r>
      <w:r w:rsidR="00A739E1">
        <w:t xml:space="preserve"> </w:t>
      </w:r>
      <w:r w:rsidR="00CC5F88">
        <w:t>OIB:</w:t>
      </w:r>
      <w:r w:rsidR="00A739E1">
        <w:t xml:space="preserve"> </w:t>
      </w:r>
      <w:r w:rsidR="00CC5F88">
        <w:t>58971347300, MBS:</w:t>
      </w:r>
      <w:r w:rsidR="00A739E1">
        <w:t xml:space="preserve"> </w:t>
      </w:r>
      <w:r w:rsidR="00CC5F88">
        <w:t xml:space="preserve">080923260 </w:t>
      </w:r>
    </w:p>
    <w:p w:rsidRDefault="00A739E1" w:rsidP="00A275FE" w:rsidR="00AC04FA">
      <w:pPr>
        <w:jc w:val="both"/>
      </w:pPr>
      <w:r>
        <w:t xml:space="preserve">31. </w:t>
      </w:r>
      <w:r w:rsidR="00A34E9A">
        <w:t xml:space="preserve">listopada </w:t>
      </w:r>
      <w:r w:rsidR="008D5352" w:rsidRPr="0041082E">
        <w:t xml:space="preserve"> 201</w:t>
      </w:r>
      <w:r w:rsidR="008D5352">
        <w:t>8</w:t>
      </w:r>
      <w:r w:rsidR="008D5352" w:rsidRPr="0041082E">
        <w:t>.</w:t>
      </w: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1C026E" w:rsidR="001C026E">
      <w:pPr>
        <w:numPr>
          <w:ilvl w:val="0"/>
          <w:numId w:val="1"/>
        </w:numPr>
        <w:ind w:left="1065"/>
        <w:jc w:val="both"/>
        <w:rPr>
          <w:bCs/>
        </w:rPr>
      </w:pPr>
      <w:r w:rsidRPr="0065568B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CC5F88">
        <w:t xml:space="preserve"> BONUM TRADE j.d o.o</w:t>
      </w:r>
      <w:r w:rsidR="00A739E1">
        <w:t>.</w:t>
      </w:r>
      <w:r w:rsidR="00CC5F88">
        <w:t xml:space="preserve"> Zagreb, Zlatka Šulentića 4,</w:t>
      </w:r>
      <w:r w:rsidR="00A739E1">
        <w:t xml:space="preserve"> </w:t>
      </w:r>
      <w:r w:rsidR="00CC5F88">
        <w:t>OIB:</w:t>
      </w:r>
      <w:r w:rsidR="00A739E1">
        <w:t xml:space="preserve"> </w:t>
      </w:r>
      <w:r w:rsidR="00CC5F88">
        <w:t xml:space="preserve">58971347300, </w:t>
      </w:r>
      <w:r w:rsidR="00A739E1">
        <w:t xml:space="preserve"> </w:t>
      </w:r>
      <w:r w:rsidR="00CC5F88">
        <w:t>MBS:</w:t>
      </w:r>
      <w:r w:rsidR="00A739E1">
        <w:t xml:space="preserve"> </w:t>
      </w:r>
      <w:r w:rsidR="00CC5F88">
        <w:t>080923260</w:t>
      </w:r>
      <w:r w:rsidR="00A739E1">
        <w:t>.</w:t>
      </w:r>
    </w:p>
    <w:p w:rsidRDefault="00A275FE" w:rsidP="001C026E" w:rsidR="0065568B" w:rsidRPr="001C026E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34E9A">
        <w:t xml:space="preserve"> </w:t>
      </w:r>
      <w:r w:rsidR="00CC5F88">
        <w:t xml:space="preserve">Marija Božić, Osijek, Sjenjak 50 OIB: 73513875321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2F195A">
        <w:t>.</w:t>
      </w:r>
      <w:r w:rsidR="0065568B" w:rsidRPr="001C026E">
        <w:rPr>
          <w:bCs/>
        </w:rPr>
        <w:t xml:space="preserve"> 3.</w:t>
      </w:r>
    </w:p>
    <w:p w:rsidRDefault="00A275FE" w:rsidP="0065568B" w:rsidR="001C026E" w:rsidRPr="001C026E">
      <w:pPr>
        <w:numPr>
          <w:ilvl w:val="0"/>
          <w:numId w:val="1"/>
        </w:numPr>
        <w:ind w:left="1065"/>
        <w:jc w:val="both"/>
        <w:rPr>
          <w:bCs/>
        </w:rPr>
      </w:pPr>
      <w:r w:rsidRPr="0065568B">
        <w:rPr>
          <w:bCs/>
        </w:rPr>
        <w:t>ZAKLJUČUJE</w:t>
      </w:r>
      <w:r w:rsidRPr="00557979">
        <w:t xml:space="preserve"> se</w:t>
      </w:r>
      <w:r w:rsidR="00540152">
        <w:t xml:space="preserve"> stečajni postupak nad dužnikom</w:t>
      </w:r>
      <w:r w:rsidR="001C026E">
        <w:t xml:space="preserve"> </w:t>
      </w:r>
      <w:r w:rsidR="00CC5F88">
        <w:t>BONUM TRADE j.d</w:t>
      </w:r>
      <w:r w:rsidR="00540152">
        <w:t>.</w:t>
      </w:r>
      <w:r w:rsidR="00CC5F88">
        <w:t>o.o</w:t>
      </w:r>
      <w:r w:rsidR="00540152">
        <w:t>.</w:t>
      </w:r>
      <w:r w:rsidR="00CC5F88">
        <w:t xml:space="preserve"> Zagreb, Zlatka Šulentića 4,</w:t>
      </w:r>
      <w:r w:rsidR="00540152">
        <w:t xml:space="preserve"> </w:t>
      </w:r>
      <w:r w:rsidR="00CC5F88">
        <w:t>OIB:</w:t>
      </w:r>
      <w:r w:rsidR="00540152">
        <w:t xml:space="preserve"> </w:t>
      </w:r>
      <w:r w:rsidR="00CC5F88">
        <w:t>58971347300, MBS:</w:t>
      </w:r>
      <w:r w:rsidR="00540152">
        <w:t xml:space="preserve"> </w:t>
      </w:r>
      <w:r w:rsidR="00CC5F88">
        <w:t>080923260</w:t>
      </w:r>
      <w:r w:rsidR="00540152">
        <w:t>.</w:t>
      </w:r>
    </w:p>
    <w:p w:rsidRDefault="001C026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>
        <w:t>N</w:t>
      </w:r>
      <w:r w:rsidR="00A275FE">
        <w:t>alaže</w:t>
      </w:r>
      <w:r w:rsidR="00987667">
        <w:t xml:space="preserve"> se bivšem zakonskom zastupniku </w:t>
      </w:r>
      <w:r w:rsidR="00CC5F88">
        <w:t>Ivan Podrug,</w:t>
      </w:r>
      <w:r w:rsidR="00540152">
        <w:t xml:space="preserve"> </w:t>
      </w:r>
      <w:r w:rsidR="00CC5F88">
        <w:t>Zagreb,</w:t>
      </w:r>
      <w:r w:rsidR="00540152">
        <w:t xml:space="preserve"> </w:t>
      </w:r>
      <w:r w:rsidR="00CC5F88">
        <w:t xml:space="preserve">Pantovčak 50, OIB:68134571332 </w:t>
      </w:r>
      <w:r w:rsidR="00A275FE">
        <w:t>da izvrši pregled, izlučivanje i pohranu arhivskog i registraturnog gradiva dužnika sukladno pozitivnim propisima, te o istom u roku od 15 dana dostavi dokaz u spis.</w:t>
      </w:r>
    </w:p>
    <w:p w:rsidRDefault="00A275FE" w:rsidP="0065568B" w:rsidR="00A275FE" w:rsidRP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7F4F" w:rsidP="00A17F4F" w:rsidR="00A17F4F"/>
    <w:p w:rsidRDefault="00E3647A" w:rsidP="00A17F4F" w:rsidR="00E3647A"/>
    <w:p w:rsidRDefault="00E3647A" w:rsidP="00A17F4F" w:rsidR="00E3647A"/>
    <w:p w:rsidRDefault="00A275FE" w:rsidP="00540152" w:rsidR="00A275FE">
      <w:pPr>
        <w:pStyle w:val="Naslov1"/>
        <w:ind w:firstLine="3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 w:rsidRPr="00E3647A"/>
    <w:p w:rsidRDefault="00CC5F88" w:rsidP="00385975" w:rsidR="00385975">
      <w:pPr>
        <w:ind w:firstLine="720"/>
        <w:jc w:val="both"/>
      </w:pPr>
      <w:r>
        <w:t>Dana 6</w:t>
      </w:r>
      <w:r w:rsidR="00540152">
        <w:t>.</w:t>
      </w:r>
      <w:r>
        <w:t xml:space="preserve"> veljače</w:t>
      </w:r>
      <w:r w:rsidR="00E92F93">
        <w:t xml:space="preserve"> 2017</w:t>
      </w:r>
      <w:r w:rsidR="00540152">
        <w:t>.</w:t>
      </w:r>
      <w:r w:rsidR="00E92F93">
        <w:t xml:space="preserve"> godine zaprimljen </w:t>
      </w:r>
      <w:r w:rsidR="00B75228">
        <w:t xml:space="preserve">je na Trgovačkom sudu u Zagreb </w:t>
      </w:r>
      <w:r w:rsidR="00385975">
        <w:t xml:space="preserve"> zahtj</w:t>
      </w:r>
      <w:r w:rsidR="00E92F93">
        <w:t xml:space="preserve">ev FINE Regionalni centar </w:t>
      </w:r>
      <w:r w:rsidR="00B75228">
        <w:t>Zagreb, Podružnica Zagreb</w:t>
      </w:r>
      <w:r w:rsidR="00385975">
        <w:t>, Klasa: 110-07/</w:t>
      </w:r>
      <w:r w:rsidR="00987667">
        <w:t xml:space="preserve">17-01/04, </w:t>
      </w:r>
      <w:r>
        <w:t>Ur.broj: 04-06-17-608  od 2. veljače</w:t>
      </w:r>
      <w:r w:rsidR="00540152">
        <w:t xml:space="preserve"> </w:t>
      </w:r>
      <w:r w:rsidR="00385975">
        <w:t>2017. za provedbu stečajnog postupka nad dužniko</w:t>
      </w:r>
      <w:r>
        <w:t>m BONUM TRADE j.d</w:t>
      </w:r>
      <w:r w:rsidR="00540152">
        <w:t>.</w:t>
      </w:r>
      <w:r>
        <w:t>o.o Zagreb, Zlatka Šulentića 4,</w:t>
      </w:r>
      <w:r w:rsidR="00540152">
        <w:t xml:space="preserve"> </w:t>
      </w:r>
      <w:r>
        <w:t xml:space="preserve">OIB:58971347300, MBS:080923260 </w:t>
      </w:r>
      <w:r w:rsidR="00987667">
        <w:t xml:space="preserve"> </w:t>
      </w:r>
      <w:r w:rsidR="00F3669D">
        <w:t xml:space="preserve"> </w:t>
      </w:r>
      <w:r w:rsidR="00385975">
        <w:t>temeljem odredbe čl. 429</w:t>
      </w:r>
      <w:r w:rsidR="00540152">
        <w:t>.</w:t>
      </w:r>
      <w:r w:rsidR="00385975">
        <w:t xml:space="preserve">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t>Rješenjem Visokog trgovačkog suda u Zagrebu poslovni broj 31 Su-236/18-3 od 9</w:t>
      </w:r>
      <w:r w:rsidR="00540152">
        <w:t>.</w:t>
      </w:r>
      <w:r>
        <w:t xml:space="preserve"> ožujk</w:t>
      </w:r>
      <w:r w:rsidR="00540152">
        <w:t>a</w:t>
      </w:r>
      <w:r>
        <w:t xml:space="preserve"> 2018</w:t>
      </w:r>
      <w:r w:rsidR="00540152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lastRenderedPageBreak/>
        <w:t>U prij</w:t>
      </w:r>
      <w:r w:rsidR="00CC5F88">
        <w:t>edlogu je navela da na dan 1.02.2017</w:t>
      </w:r>
      <w:r>
        <w:t xml:space="preserve">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</w:t>
      </w:r>
      <w:r w:rsidR="00F3669D">
        <w:t>a</w:t>
      </w:r>
      <w:r w:rsidR="00987667">
        <w:t>,</w:t>
      </w:r>
      <w:r w:rsidR="00CC5F88">
        <w:t xml:space="preserve"> u ukupnom iznosu od  25.697,25 </w:t>
      </w:r>
      <w:r w:rsidR="006C47BA">
        <w:t>kn</w:t>
      </w:r>
      <w:r w:rsidR="00987667">
        <w:t xml:space="preserve"> i da ima zaposlena </w:t>
      </w:r>
      <w:r w:rsidR="00CC5F88">
        <w:t>2</w:t>
      </w:r>
      <w:r w:rsidR="006C47BA">
        <w:t xml:space="preserve"> </w:t>
      </w:r>
      <w:r w:rsidR="00E92F93">
        <w:t>radnika.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 xml:space="preserve">Dostavlja popis računa i oročenih novčanih sredstava dužnika na dan </w:t>
      </w:r>
      <w:r w:rsidR="006C47BA">
        <w:t>1.2</w:t>
      </w:r>
      <w:r>
        <w:t>.2017., te navodi da na temelju čl. 112. st. 5. SZ dužnik na ime predujma za namirenje t</w:t>
      </w:r>
      <w:r w:rsidR="00F3669D">
        <w:t xml:space="preserve">roškova stečajnog postupka </w:t>
      </w:r>
      <w:r w:rsidR="00987667">
        <w:t xml:space="preserve">nema </w:t>
      </w:r>
      <w:r>
        <w:t xml:space="preserve">zaplijenjena novčana sredstva na dan </w:t>
      </w:r>
      <w:r w:rsidR="00CC5F88">
        <w:t>1.02.</w:t>
      </w:r>
      <w:r w:rsidR="00987667">
        <w:t xml:space="preserve"> </w:t>
      </w:r>
      <w:r>
        <w:t>2017.</w:t>
      </w:r>
      <w:r w:rsidR="00987667">
        <w:t xml:space="preserve"> </w:t>
      </w:r>
      <w:r>
        <w:t xml:space="preserve"> </w:t>
      </w:r>
    </w:p>
    <w:p w:rsidRDefault="00E92F93" w:rsidP="006C47BA" w:rsidR="00E92F93">
      <w:pPr>
        <w:jc w:val="both"/>
      </w:pPr>
    </w:p>
    <w:p w:rsidRDefault="00A81386" w:rsidP="009A6E46" w:rsidR="009A6E46">
      <w:pPr>
        <w:ind w:firstLine="708"/>
        <w:jc w:val="both"/>
        <w:rPr>
          <w:bCs/>
        </w:rPr>
      </w:pPr>
      <w:r>
        <w:rPr>
          <w:color w:val="000000"/>
        </w:rPr>
        <w:t xml:space="preserve">U određenom </w:t>
      </w:r>
      <w:r w:rsidR="006C47BA">
        <w:rPr>
          <w:color w:val="000000"/>
        </w:rPr>
        <w:t>joj</w:t>
      </w:r>
      <w:r>
        <w:rPr>
          <w:color w:val="000000"/>
        </w:rPr>
        <w:t xml:space="preserve"> roku privremen</w:t>
      </w:r>
      <w:r w:rsidR="00F3669D">
        <w:rPr>
          <w:color w:val="000000"/>
        </w:rPr>
        <w:t xml:space="preserve">a </w:t>
      </w:r>
      <w:r>
        <w:rPr>
          <w:color w:val="000000"/>
        </w:rPr>
        <w:t>stečajn</w:t>
      </w:r>
      <w:r w:rsidR="00F3669D">
        <w:rPr>
          <w:color w:val="000000"/>
        </w:rPr>
        <w:t>a</w:t>
      </w:r>
      <w:r>
        <w:rPr>
          <w:color w:val="000000"/>
        </w:rPr>
        <w:t xml:space="preserve"> upravitelj</w:t>
      </w:r>
      <w:r w:rsidR="00F3669D">
        <w:rPr>
          <w:color w:val="000000"/>
        </w:rPr>
        <w:t xml:space="preserve">ica </w:t>
      </w:r>
      <w:r>
        <w:rPr>
          <w:color w:val="000000"/>
        </w:rPr>
        <w:t xml:space="preserve"> dostavi</w:t>
      </w:r>
      <w:r w:rsidR="00F3669D">
        <w:rPr>
          <w:color w:val="000000"/>
        </w:rPr>
        <w:t xml:space="preserve">la </w:t>
      </w:r>
      <w:r>
        <w:rPr>
          <w:color w:val="000000"/>
        </w:rPr>
        <w:t xml:space="preserve"> je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F3669D">
        <w:t>je provela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B75228" w:rsidP="006C47BA" w:rsidR="009A6E46">
      <w:pPr>
        <w:ind w:firstLine="708"/>
        <w:jc w:val="both"/>
      </w:pPr>
      <w:r>
        <w:tab/>
      </w:r>
      <w:r w:rsidR="009A6E46">
        <w:tab/>
      </w:r>
      <w:r w:rsidR="009A6E46">
        <w:tab/>
      </w:r>
    </w:p>
    <w:p w:rsidRDefault="009A6E46" w:rsidP="009A6E46" w:rsidR="003001E8">
      <w:pPr>
        <w:jc w:val="both"/>
      </w:pPr>
      <w:r>
        <w:rPr>
          <w:b/>
        </w:rPr>
        <w:tab/>
      </w:r>
      <w:r>
        <w:t>Temeljem potvrde o blokadi računa i novčanih sredstava</w:t>
      </w:r>
      <w:r w:rsidR="003001E8">
        <w:t xml:space="preserve"> ovršenika FINA-e, od </w:t>
      </w:r>
      <w:r w:rsidR="00A0262F">
        <w:t>dana 31.08.</w:t>
      </w:r>
      <w:r>
        <w:t xml:space="preserve">2018. godine, utvrđeno je da dužnik na dan izdavanja potvrde </w:t>
      </w:r>
      <w:r w:rsidRPr="00E124C5">
        <w:t xml:space="preserve">ima evidentiranu neprekidnu </w:t>
      </w:r>
      <w:r w:rsidR="003001E8">
        <w:t>blok</w:t>
      </w:r>
      <w:r w:rsidR="00A0262F">
        <w:t>adu računa u iznosu od 57.849,96</w:t>
      </w:r>
      <w:r w:rsidR="006F54F6">
        <w:t xml:space="preserve"> </w:t>
      </w:r>
      <w:r w:rsidR="002C0E6E">
        <w:t xml:space="preserve"> kn</w:t>
      </w:r>
      <w:r w:rsidR="003001E8">
        <w:t>,</w:t>
      </w:r>
      <w:r w:rsidR="006C47BA">
        <w:t xml:space="preserve"> </w:t>
      </w:r>
      <w:r w:rsidR="003001E8">
        <w:t>a br</w:t>
      </w:r>
      <w:r w:rsidR="00B75228">
        <w:t xml:space="preserve">oj </w:t>
      </w:r>
      <w:r w:rsidR="005B15B6">
        <w:t>evidentiranih dana blokade je 180 dana.</w:t>
      </w:r>
    </w:p>
    <w:p w:rsidRDefault="009A6E46" w:rsidP="009A6E46" w:rsidR="002C0E6E">
      <w:pPr>
        <w:jc w:val="both"/>
        <w:rPr>
          <w:b/>
        </w:rPr>
      </w:pPr>
      <w:r>
        <w:rPr>
          <w:b/>
        </w:rPr>
        <w:tab/>
      </w:r>
    </w:p>
    <w:p w:rsidRDefault="009A6E46" w:rsidP="002C0E6E" w:rsidR="006F54F6">
      <w:pPr>
        <w:ind w:firstLine="708"/>
        <w:jc w:val="both"/>
      </w:pPr>
      <w:r w:rsidRPr="00742DF9">
        <w:t>U</w:t>
      </w:r>
      <w:r>
        <w:t xml:space="preserve">vidom u </w:t>
      </w:r>
      <w:r w:rsidR="00606BC4">
        <w:t>Uvidom u financijske podatke glede imivine  i poslovanja dužnika  privremena stečajna upraviteljica je utvrdila da su zadnji podaci o tome objavljeni za 2014</w:t>
      </w:r>
      <w:r w:rsidR="006C47BA">
        <w:t>.</w:t>
      </w:r>
      <w:r w:rsidR="00606BC4">
        <w:t xml:space="preserve"> godinu. Pa tako iz bilance st</w:t>
      </w:r>
      <w:r w:rsidR="006C47BA">
        <w:t>a</w:t>
      </w:r>
      <w:r w:rsidR="00606BC4">
        <w:t>nja na dan 31.prosinca 2014</w:t>
      </w:r>
      <w:r w:rsidR="006C47BA">
        <w:t>.</w:t>
      </w:r>
      <w:r w:rsidR="00606BC4">
        <w:t xml:space="preserve"> godine  razvidno je da je dužnik iskazivao kratkotrajnu imovinu u iznosu od 2.711,0</w:t>
      </w:r>
      <w:r w:rsidR="006C47BA">
        <w:t>0</w:t>
      </w:r>
      <w:r w:rsidR="00606BC4">
        <w:t xml:space="preserve"> kn, a koja se sastoji od zaliha u vrijednosti 2.679,00 kn i novaca u banci  i blagajni od </w:t>
      </w:r>
      <w:r w:rsidR="00D649D9">
        <w:t>32,00 kn.</w:t>
      </w:r>
      <w:r w:rsidR="006C47BA">
        <w:t xml:space="preserve"> </w:t>
      </w:r>
      <w:r w:rsidR="00D649D9">
        <w:t>Zbog proteka vremena a i  zanemarive vrijednosti iskazane imovine ne može se smatrati da dužnik posjeduje imovinu.</w:t>
      </w:r>
      <w:r w:rsidR="006C47BA">
        <w:t xml:space="preserve"> </w:t>
      </w:r>
      <w:r w:rsidR="00D649D9">
        <w:t>Uz</w:t>
      </w:r>
      <w:r w:rsidR="006C47BA">
        <w:t xml:space="preserve"> </w:t>
      </w:r>
      <w:r w:rsidR="00D649D9">
        <w:t>to drušvo je iskazalo gubitak  u poslovanju u iznosu od 10.884,00 kn.</w:t>
      </w:r>
      <w:r w:rsidR="006C47BA">
        <w:t xml:space="preserve"> </w:t>
      </w:r>
      <w:r w:rsidR="00D649D9">
        <w:t>Poslovni računi i</w:t>
      </w:r>
      <w:r w:rsidR="006C47BA">
        <w:t xml:space="preserve"> </w:t>
      </w:r>
      <w:r w:rsidR="00D649D9">
        <w:t>novčana sredstva dužnika</w:t>
      </w:r>
      <w:r w:rsidR="006C47BA">
        <w:t xml:space="preserve"> </w:t>
      </w:r>
      <w:r w:rsidR="00D649D9">
        <w:t>na dan 31</w:t>
      </w:r>
      <w:r w:rsidR="006C47BA">
        <w:t>.</w:t>
      </w:r>
      <w:r w:rsidR="00D649D9">
        <w:t xml:space="preserve"> kolovoz 2018</w:t>
      </w:r>
      <w:r w:rsidR="006C47BA">
        <w:t>.</w:t>
      </w:r>
      <w:r w:rsidR="00D649D9">
        <w:t xml:space="preserve"> godine u neoprekidnoj su blokadi ukupno 695 dana odnosno ukupno 180 dana u prethodnih 6</w:t>
      </w:r>
      <w:r w:rsidR="006C47BA">
        <w:t xml:space="preserve"> </w:t>
      </w:r>
      <w:r w:rsidR="00D649D9">
        <w:t>mjeseci.</w:t>
      </w:r>
      <w:r w:rsidR="006C47BA">
        <w:t xml:space="preserve"> Nepodmirene  ob</w:t>
      </w:r>
      <w:r w:rsidR="00D649D9">
        <w:t>ve</w:t>
      </w:r>
      <w:r w:rsidR="006C47BA">
        <w:t>ze</w:t>
      </w:r>
      <w:r w:rsidR="00D649D9">
        <w:t xml:space="preserve"> na dan izdavanja potvrde iznose 57.849,96 kn.</w:t>
      </w:r>
    </w:p>
    <w:p w:rsidRDefault="009A6E46" w:rsidP="00D649D9" w:rsidR="009A6E4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9A6E46" w:rsidP="002C0E6E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3A2064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D649D9">
        <w:t>g postupka u iznosu od 28.188,00</w:t>
      </w:r>
      <w:r w:rsidR="002553C7">
        <w:t xml:space="preserve"> </w:t>
      </w:r>
      <w:r>
        <w:t xml:space="preserve"> kn.</w:t>
      </w:r>
    </w:p>
    <w:p w:rsidRDefault="009A6E46" w:rsidP="009A6E46" w:rsidR="009A6E46">
      <w:pPr>
        <w:ind w:firstLine="720"/>
        <w:jc w:val="both"/>
      </w:pPr>
    </w:p>
    <w:p w:rsidRDefault="009A6E46" w:rsidP="00952BA5" w:rsidR="006A4120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952BA5" w:rsidP="00952BA5" w:rsidR="00952BA5">
      <w:pPr>
        <w:ind w:firstLine="720"/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stečajn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upravitelj</w:t>
      </w:r>
      <w:r w:rsidR="00B72A40">
        <w:rPr>
          <w:color w:val="000000"/>
        </w:rPr>
        <w:t>a, suglas</w:t>
      </w:r>
      <w:r w:rsidR="00D07082">
        <w:rPr>
          <w:color w:val="000000"/>
        </w:rPr>
        <w:t>io</w:t>
      </w:r>
      <w:r w:rsidR="00952BA5">
        <w:rPr>
          <w:color w:val="000000"/>
        </w:rPr>
        <w:t xml:space="preserve"> </w:t>
      </w:r>
      <w:r w:rsidR="00D07082">
        <w:rPr>
          <w:color w:val="000000"/>
        </w:rPr>
        <w:t>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>Sud je svojim rješenjem od</w:t>
      </w:r>
      <w:r w:rsidR="00952BA5">
        <w:t xml:space="preserve"> 15</w:t>
      </w:r>
      <w:r>
        <w:t>.</w:t>
      </w:r>
      <w:r w:rsidR="00952BA5">
        <w:t xml:space="preserve">  listopada </w:t>
      </w:r>
      <w:r>
        <w:t>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D649D9">
        <w:rPr>
          <w:color w:val="000000"/>
        </w:rPr>
        <w:t>28.188,00</w:t>
      </w:r>
      <w:r w:rsidR="002553C7">
        <w:rPr>
          <w:color w:val="000000"/>
        </w:rPr>
        <w:t xml:space="preserve"> </w:t>
      </w:r>
      <w:r w:rsidR="00514649">
        <w:rPr>
          <w:color w:val="000000"/>
        </w:rPr>
        <w:t xml:space="preserve"> </w:t>
      </w:r>
      <w:r>
        <w:t xml:space="preserve">u roku od 15 dana. </w:t>
      </w:r>
    </w:p>
    <w:p w:rsidRDefault="005E0BBB" w:rsidP="007B615B" w:rsidR="005E0BBB">
      <w:pPr>
        <w:ind w:firstLine="708"/>
        <w:jc w:val="both"/>
      </w:pPr>
    </w:p>
    <w:p w:rsidRDefault="005E0BBB" w:rsidP="005E0BBB" w:rsidR="005E0BBB">
      <w:pPr>
        <w:ind w:firstLine="720"/>
      </w:pPr>
      <w:r>
        <w:t>Predujam za namirenje troškova prethodnog postupka i otvaranje stečajnog postupka okvirno ukupno su obračunati na sljedeći način:</w:t>
      </w:r>
    </w:p>
    <w:p w:rsidRDefault="005E0BBB" w:rsidP="007B615B" w:rsidR="005E0BBB">
      <w:pPr>
        <w:ind w:firstLine="708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952BA5" w:rsidR="005E0BBB">
            <w:pPr>
              <w:jc w:val="center"/>
            </w:pPr>
            <w:r>
              <w:t xml:space="preserve">Redni </w:t>
            </w:r>
            <w:r w:rsidR="00952BA5">
              <w:t>broj</w:t>
            </w:r>
            <w:r>
              <w:t xml:space="preserve"> 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IZNOS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52BA5" w:rsidP="00952BA5" w:rsidR="005E0BBB">
            <w:r>
              <w:t>Potvrda Opć</w:t>
            </w:r>
            <w:r w:rsidR="00D649D9">
              <w:t>inskog sud</w:t>
            </w:r>
            <w:r>
              <w:t>a</w:t>
            </w:r>
            <w:r w:rsidR="00D649D9">
              <w:t xml:space="preserve"> o o</w:t>
            </w:r>
            <w:r>
              <w:t xml:space="preserve"> </w:t>
            </w:r>
            <w:r w:rsidR="00D649D9">
              <w:t>vl</w:t>
            </w:r>
            <w:r>
              <w:t>a</w:t>
            </w:r>
            <w:r w:rsidR="00D649D9">
              <w:t xml:space="preserve">sništvu imovine dužnika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649D9" w:rsidP="00AC0E9C" w:rsidR="005E0BBB">
            <w:pPr>
              <w:jc w:val="right"/>
            </w:pPr>
            <w:r>
              <w:t>2</w:t>
            </w:r>
            <w:r w:rsidR="005E0BBB">
              <w:t>0,00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649D9" w:rsidP="00AC0E9C" w:rsidR="005E0BBB">
            <w:r>
              <w:t xml:space="preserve">Potvrda auto kluba o vlasništvu vozila </w:t>
            </w:r>
            <w:r w:rsidR="005E0BBB">
              <w:t xml:space="preserve"> </w:t>
            </w:r>
          </w:p>
          <w:p w:rsidRDefault="00D649D9" w:rsidP="00AC0E9C" w:rsidR="00D649D9">
            <w:r>
              <w:t xml:space="preserve">Poštanski troškovi prethodnog postupka </w:t>
            </w:r>
          </w:p>
          <w:p w:rsidRDefault="00D649D9" w:rsidP="00AC0E9C" w:rsidR="00D649D9">
            <w:r>
              <w:t xml:space="preserve">Potvrda FINE o stanju žiro računa </w:t>
            </w:r>
          </w:p>
          <w:p w:rsidRDefault="00D649D9" w:rsidP="00AC0E9C" w:rsidR="00D649D9">
            <w:r>
              <w:t>Izrada pečata</w:t>
            </w:r>
          </w:p>
          <w:p w:rsidRDefault="00D649D9" w:rsidP="00AC0E9C" w:rsidR="00D649D9">
            <w:r>
              <w:t>Jednokratna nagrada privremenom stečajnom upravitelju za obavljanje poslove u prethpdnom postupku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 xml:space="preserve">                 </w:t>
            </w:r>
            <w:r w:rsidR="00D649D9">
              <w:t xml:space="preserve">      18,0</w:t>
            </w:r>
            <w:r>
              <w:t>0  kn</w:t>
            </w:r>
          </w:p>
          <w:p w:rsidRDefault="00D649D9" w:rsidP="00AC0E9C" w:rsidR="005E0BBB">
            <w:pPr>
              <w:jc w:val="right"/>
            </w:pPr>
            <w:r>
              <w:t>2</w:t>
            </w:r>
            <w:r w:rsidR="005E0BBB">
              <w:t xml:space="preserve">0,00 kn </w:t>
            </w:r>
          </w:p>
          <w:p w:rsidRDefault="00D649D9" w:rsidP="00AC0E9C" w:rsidR="005E0BBB">
            <w:pPr>
              <w:jc w:val="right"/>
            </w:pPr>
            <w:r>
              <w:t>20,00 kn</w:t>
            </w:r>
          </w:p>
          <w:p w:rsidRDefault="005E0BBB" w:rsidP="005E0BBB" w:rsidR="005E0BBB">
            <w:pPr>
              <w:jc w:val="center"/>
            </w:pPr>
            <w:r>
              <w:t xml:space="preserve">                   </w:t>
            </w:r>
            <w:r w:rsidR="00D649D9">
              <w:t>15</w:t>
            </w:r>
            <w:r>
              <w:t xml:space="preserve">0,00 kn </w:t>
            </w:r>
          </w:p>
          <w:p w:rsidRDefault="00397D1A" w:rsidP="005E0BBB" w:rsidR="005E0BBB">
            <w:pPr>
              <w:jc w:val="center"/>
            </w:pPr>
            <w:r>
              <w:t xml:space="preserve">               4.000,00</w:t>
            </w:r>
            <w:r w:rsidR="005E0BBB">
              <w:t xml:space="preserve">kn 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7D1A" w:rsidP="00AC0E9C" w:rsidR="005E0BBB">
            <w:r>
              <w:t>Trošak knjigovodstvenih usluga/mjesečno 625,00x 12 mj)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7D1A" w:rsidP="00AC0E9C" w:rsidR="005E0BBB">
            <w:pPr>
              <w:jc w:val="right"/>
            </w:pPr>
            <w:r>
              <w:t>7.5</w:t>
            </w:r>
            <w:r w:rsidR="005E0BBB">
              <w:t>00,00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7D1A" w:rsidP="00AC0E9C" w:rsidR="005E0BBB">
            <w:r>
              <w:t xml:space="preserve">Arhiviranje dokumentacije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 xml:space="preserve">                 </w:t>
            </w:r>
            <w:r w:rsidR="00397D1A">
              <w:t>3.000,00</w:t>
            </w:r>
            <w:r>
              <w:t xml:space="preserve">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7D1A" w:rsidP="00AC0E9C" w:rsidR="005E0BBB">
            <w:r>
              <w:t xml:space="preserve">Naknada banci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7D1A" w:rsidP="00AC0E9C" w:rsidR="005E0BBB">
            <w:pPr>
              <w:jc w:val="right"/>
            </w:pPr>
            <w:r>
              <w:t>6</w:t>
            </w:r>
            <w:r w:rsidR="005E0BBB">
              <w:t>00,00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6.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7D1A" w:rsidP="00AC0E9C" w:rsidR="005E0BBB">
            <w:r>
              <w:t xml:space="preserve">Nagrada stečajnom upravitelju –plačanje nagrade za rad stečajnom upravitelju </w:t>
            </w:r>
          </w:p>
          <w:p w:rsidRDefault="00397D1A" w:rsidP="00AC0E9C" w:rsidR="00397D1A">
            <w:r>
              <w:t xml:space="preserve">Naknada FINI za 2 objave BR-naknada za javne objave </w:t>
            </w:r>
          </w:p>
          <w:p w:rsidRDefault="00397D1A" w:rsidP="00AC0E9C" w:rsidR="00397D1A">
            <w:r>
              <w:t xml:space="preserve">Putni troškovi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7D1A" w:rsidP="0003467E" w:rsidR="0003467E">
            <w:pPr>
              <w:jc w:val="center"/>
            </w:pPr>
            <w:r>
              <w:t xml:space="preserve">              </w:t>
            </w:r>
            <w:r w:rsidR="0003467E">
              <w:t xml:space="preserve">  </w:t>
            </w:r>
            <w:r w:rsidR="005E0BBB">
              <w:t>1</w:t>
            </w:r>
            <w:r>
              <w:t>0</w:t>
            </w:r>
            <w:r w:rsidR="005E0BBB">
              <w:t xml:space="preserve">.000,00 </w:t>
            </w:r>
            <w:r w:rsidR="0003467E">
              <w:t>kn</w:t>
            </w:r>
          </w:p>
          <w:p w:rsidRDefault="0003467E" w:rsidP="00AC0E9C" w:rsidR="005E0BBB">
            <w:pPr>
              <w:jc w:val="right"/>
            </w:pPr>
            <w:r>
              <w:t>7.500,00</w:t>
            </w:r>
            <w:r w:rsidR="005E0BBB">
              <w:t>kn</w:t>
            </w:r>
          </w:p>
          <w:p w:rsidRDefault="00397D1A" w:rsidP="00AC0E9C" w:rsidR="00397D1A">
            <w:pPr>
              <w:jc w:val="right"/>
            </w:pPr>
            <w:r>
              <w:t xml:space="preserve">460,00 kn </w:t>
            </w:r>
          </w:p>
          <w:p w:rsidRDefault="00397D1A" w:rsidP="00AC0E9C" w:rsidR="00397D1A">
            <w:pPr>
              <w:jc w:val="right"/>
            </w:pPr>
          </w:p>
          <w:p w:rsidRDefault="00397D1A" w:rsidP="00AC0E9C" w:rsidR="00397D1A">
            <w:pPr>
              <w:jc w:val="right"/>
            </w:pPr>
            <w:r>
              <w:t xml:space="preserve">2.400,00 kn 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E0BBB" w:rsidP="00AC0E9C" w:rsidR="005E0BBB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7D1A" w:rsidP="0003467E" w:rsidR="005E0BBB">
            <w:pPr>
              <w:jc w:val="right"/>
            </w:pPr>
            <w:r>
              <w:t>28.188,00</w:t>
            </w:r>
            <w:r w:rsidR="0003467E">
              <w:t xml:space="preserve"> kn </w:t>
            </w:r>
          </w:p>
        </w:tc>
      </w:tr>
    </w:tbl>
    <w:p w:rsidRDefault="005E0BBB" w:rsidP="005E0BBB" w:rsidR="005E0BBB"/>
    <w:p w:rsidRDefault="005E0BBB" w:rsidP="00952BA5" w:rsidR="005E0BBB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A81386" w:rsidP="002A69E3" w:rsidR="00A81386">
      <w:pPr>
        <w:ind w:firstLine="708"/>
        <w:jc w:val="both"/>
      </w:pPr>
    </w:p>
    <w:p w:rsidRDefault="00AE3E00" w:rsidP="00952BA5" w:rsidR="00A81386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860DDD">
        <w:t xml:space="preserve">Prijedlog </w:t>
      </w:r>
      <w:r w:rsidR="008802C0">
        <w:t xml:space="preserve"> FINE Zagreb RC </w:t>
      </w:r>
      <w:r w:rsidR="003A2064" w:rsidRPr="00952BA5">
        <w:t xml:space="preserve">Zagreb </w:t>
      </w:r>
      <w:r w:rsidR="00952BA5">
        <w:t>Podružnica Zagreb</w:t>
      </w:r>
      <w:r w:rsidR="006015D4" w:rsidRPr="00952BA5">
        <w:t>, b</w:t>
      </w:r>
      <w:r w:rsidR="00397D1A" w:rsidRPr="00952BA5">
        <w:t>roj dana neprekidne blokade: 695</w:t>
      </w:r>
      <w:r w:rsidR="00514649">
        <w:rPr>
          <w:b/>
        </w:rPr>
        <w:t xml:space="preserve"> </w:t>
      </w:r>
      <w:r w:rsidR="00D74D2B" w:rsidRPr="008802C0">
        <w:rPr>
          <w:b/>
        </w:rPr>
        <w:t>,</w:t>
      </w:r>
      <w:r w:rsidR="00D74D2B">
        <w:t xml:space="preserve"> </w:t>
      </w:r>
      <w:r w:rsidR="0003467E">
        <w:t xml:space="preserve">izvješće privremene </w:t>
      </w:r>
      <w:r>
        <w:t xml:space="preserve"> </w:t>
      </w:r>
      <w:r w:rsidR="00514649">
        <w:t>s</w:t>
      </w:r>
      <w:r w:rsidR="0003467E">
        <w:t>tečajne</w:t>
      </w:r>
      <w:r w:rsidR="00514649">
        <w:t xml:space="preserve"> upravit</w:t>
      </w:r>
      <w:r w:rsidR="0003467E">
        <w:t>elj</w:t>
      </w:r>
      <w:r w:rsidR="00397D1A">
        <w:t>ice Marijane Božić   (list spisa 15 do 19</w:t>
      </w:r>
      <w:r>
        <w:t>),</w:t>
      </w:r>
      <w:r w:rsidR="00397D1A">
        <w:t>potvrda općinskog suda ,</w:t>
      </w:r>
      <w:r w:rsidR="00952BA5">
        <w:t xml:space="preserve"> </w:t>
      </w:r>
      <w:r w:rsidR="00397D1A">
        <w:t xml:space="preserve">zemljišnjo knjižnog odjela (list spisa 20), </w:t>
      </w:r>
      <w:r>
        <w:t xml:space="preserve"> </w:t>
      </w:r>
      <w:r w:rsidR="0003467E">
        <w:t xml:space="preserve"> uvjerenje Cen</w:t>
      </w:r>
      <w:r w:rsidR="00952BA5">
        <w:t>tra za vozila</w:t>
      </w:r>
      <w:r w:rsidR="0003467E">
        <w:t xml:space="preserve"> da dužnik nije upisa k</w:t>
      </w:r>
      <w:r w:rsidR="00175DBA">
        <w:t>ao vlasnik vozila (list sp</w:t>
      </w:r>
      <w:r w:rsidR="00397D1A">
        <w:t>isa 21</w:t>
      </w:r>
      <w:r w:rsidR="0003467E">
        <w:t>),</w:t>
      </w:r>
      <w:r w:rsidR="00056811">
        <w:t xml:space="preserve"> </w:t>
      </w:r>
      <w:r w:rsidR="00397D1A">
        <w:t xml:space="preserve">potvda o bokadi raćuna dužnika (list spisa 22)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8F1B01" w:rsidP="00E703FB" w:rsidR="008F1B01" w:rsidRPr="00CE5270">
      <w:pPr>
        <w:pStyle w:val="Tijeloteksta"/>
        <w:jc w:val="center"/>
      </w:pPr>
      <w:r w:rsidRPr="00CE5270">
        <w:t xml:space="preserve">U Osijeku </w:t>
      </w:r>
      <w:r w:rsidR="00952BA5">
        <w:t>31.</w:t>
      </w:r>
      <w:r w:rsidR="00AE3E00">
        <w:t xml:space="preserve"> listopada </w:t>
      </w:r>
      <w:r w:rsidR="00B26BED" w:rsidRPr="00B26BED">
        <w:t xml:space="preserve"> </w:t>
      </w:r>
      <w:r w:rsidRPr="006E0DC4">
        <w:t>2018</w:t>
      </w:r>
      <w:r w:rsidRPr="00CE5270">
        <w:t xml:space="preserve">. </w:t>
      </w:r>
    </w:p>
    <w:p w:rsidRDefault="00952BA5" w:rsidP="008F1B01" w:rsidR="00AC7832">
      <w:pPr>
        <w:pStyle w:val="Tijeloteksta"/>
      </w:pPr>
      <w:r>
        <w:t xml:space="preserve">      </w:t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</w:p>
    <w:p w:rsidRDefault="00952BA5" w:rsidP="00AC7832" w:rsidR="008F1B01" w:rsidRPr="00CE5270">
      <w:pPr>
        <w:pStyle w:val="Tijeloteksta"/>
        <w:ind w:firstLine="708" w:left="4956"/>
      </w:pPr>
      <w:r>
        <w:t>STEČAJNI SUDAC</w:t>
      </w:r>
    </w:p>
    <w:p w:rsidRDefault="008F1B01" w:rsidP="008F1B01" w:rsidR="008F1B01">
      <w:pPr>
        <w:pStyle w:val="Tijeloteksta"/>
      </w:pP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952BA5">
        <w:rPr>
          <w:b/>
          <w:bCs/>
        </w:rPr>
        <w:tab/>
        <w:t xml:space="preserve">       </w:t>
      </w:r>
      <w:r w:rsidR="00AC7832">
        <w:rPr>
          <w:b/>
          <w:bCs/>
        </w:rPr>
        <w:t xml:space="preserve">          </w:t>
      </w:r>
      <w:r w:rsidR="00952BA5">
        <w:rPr>
          <w:b/>
          <w:bCs/>
        </w:rPr>
        <w:t xml:space="preserve"> </w:t>
      </w:r>
      <w:r w:rsidR="00AE3E00">
        <w:t>Jadranka Pajur Vranješ</w:t>
      </w:r>
      <w:r w:rsidR="00AC7832">
        <w:t xml:space="preserve"> v.r.</w:t>
      </w: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>
      <w:pPr>
        <w:pStyle w:val="Tijeloteksta"/>
        <w:rPr>
          <w:bCs/>
        </w:rPr>
      </w:pPr>
    </w:p>
    <w:p w:rsidRDefault="00AC7832" w:rsidP="00AC7832" w:rsidR="00AC7832">
      <w:pPr>
        <w:ind w:firstLine="708" w:left="4248"/>
        <w:jc w:val="both"/>
        <w:rPr>
          <w:sz w:val="22"/>
          <w:szCs w:val="22"/>
        </w:rPr>
      </w:pPr>
      <w:r>
        <w:rPr>
          <w:sz w:val="22"/>
          <w:szCs w:val="22"/>
        </w:rPr>
        <w:t>Za točnost otpravka-ovlašteni službenik</w:t>
      </w:r>
    </w:p>
    <w:p w:rsidRDefault="00AC7832" w:rsidP="004F707E" w:rsidR="00AC78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AC7832" w:rsidP="008F1B01" w:rsidR="00AC7832" w:rsidRPr="0057598B">
      <w:pPr>
        <w:pStyle w:val="Tijeloteksta"/>
        <w:rPr>
          <w:bCs/>
        </w:rPr>
      </w:pPr>
    </w:p>
    <w:sectPr w:rsidSect="00E9518F" w:rsidR="00AC7832" w:rsidRPr="0057598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157" w:rsidR="00D93157">
      <w:r>
        <w:separator/>
      </w:r>
    </w:p>
  </w:endnote>
  <w:endnote w:id="0" w:type="continuationSeparator">
    <w:p w:rsidRDefault="00D93157" w:rsidR="00D93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157" w:rsidR="00D93157">
      <w:r>
        <w:separator/>
      </w:r>
    </w:p>
  </w:footnote>
  <w:footnote w:id="0" w:type="continuationSeparator">
    <w:p w:rsidRDefault="00D93157" w:rsidR="00D931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14E0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14E0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25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39E1" w:rsidP="008D414A" w:rsidR="00A4485C">
    <w:pPr>
      <w:pStyle w:val="Zaglavlje"/>
      <w:jc w:val="right"/>
    </w:pPr>
    <w:r>
      <w:t>9 St-714/18-13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467E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293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40B7"/>
    <w:rsid w:val="00175DBA"/>
    <w:rsid w:val="00176CD0"/>
    <w:rsid w:val="00177160"/>
    <w:rsid w:val="001813CE"/>
    <w:rsid w:val="00181FB3"/>
    <w:rsid w:val="001825F3"/>
    <w:rsid w:val="001828AD"/>
    <w:rsid w:val="0018448F"/>
    <w:rsid w:val="00185EC5"/>
    <w:rsid w:val="00186208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39D8"/>
    <w:rsid w:val="001A598A"/>
    <w:rsid w:val="001A6806"/>
    <w:rsid w:val="001A6C80"/>
    <w:rsid w:val="001B1BBE"/>
    <w:rsid w:val="001B41AB"/>
    <w:rsid w:val="001B53B1"/>
    <w:rsid w:val="001B5CF9"/>
    <w:rsid w:val="001B6AF0"/>
    <w:rsid w:val="001C026E"/>
    <w:rsid w:val="001C0C30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3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80054"/>
    <w:rsid w:val="00281A89"/>
    <w:rsid w:val="00281F25"/>
    <w:rsid w:val="002850F9"/>
    <w:rsid w:val="002874BC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0E6E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97D1A"/>
    <w:rsid w:val="003A0BE9"/>
    <w:rsid w:val="003A18EA"/>
    <w:rsid w:val="003A1FB2"/>
    <w:rsid w:val="003A2064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7A10"/>
    <w:rsid w:val="00452517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14E0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0152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D5F"/>
    <w:rsid w:val="005A6F89"/>
    <w:rsid w:val="005A7619"/>
    <w:rsid w:val="005B15B6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0BBB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06BC4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1FC2"/>
    <w:rsid w:val="00642487"/>
    <w:rsid w:val="006439BF"/>
    <w:rsid w:val="00644FC4"/>
    <w:rsid w:val="0065114E"/>
    <w:rsid w:val="00652A6D"/>
    <w:rsid w:val="00655055"/>
    <w:rsid w:val="00655210"/>
    <w:rsid w:val="00655519"/>
    <w:rsid w:val="0065568B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7BA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4F6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323C"/>
    <w:rsid w:val="0086451B"/>
    <w:rsid w:val="0087181E"/>
    <w:rsid w:val="00873305"/>
    <w:rsid w:val="00873563"/>
    <w:rsid w:val="00876A12"/>
    <w:rsid w:val="008802C0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2BA5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67"/>
    <w:rsid w:val="009876F2"/>
    <w:rsid w:val="00987F1A"/>
    <w:rsid w:val="00990006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1CBB"/>
    <w:rsid w:val="00A0262F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75EE"/>
    <w:rsid w:val="00A55FCD"/>
    <w:rsid w:val="00A56402"/>
    <w:rsid w:val="00A5680F"/>
    <w:rsid w:val="00A56CE0"/>
    <w:rsid w:val="00A72827"/>
    <w:rsid w:val="00A739E1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C7832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3424"/>
    <w:rsid w:val="00C552FE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5F88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9D9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157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3517"/>
    <w:rsid w:val="00E46B36"/>
    <w:rsid w:val="00E47E29"/>
    <w:rsid w:val="00E5159B"/>
    <w:rsid w:val="00E543AD"/>
    <w:rsid w:val="00E6461E"/>
    <w:rsid w:val="00E65529"/>
    <w:rsid w:val="00E67613"/>
    <w:rsid w:val="00E67B00"/>
    <w:rsid w:val="00E703FB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69D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0DE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825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25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5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5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5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825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25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5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5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5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St-714/2018</izvorni_sadrzaj>
    <derivirana_varijabla naziv="DomainObject.Predmet.OznakaBroj_1">St-714/2018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BONUM TRADE j.d.o.o.</izvorni_sadrzaj>
    <derivirana_varijabla naziv="DomainObject.Predmet.ProtustrankaFormated_1">  BONUM TRADE j.d.o.o.</derivirana_varijabla>
  </DomainObject.Predmet.ProtustrankaFormated>
  <DomainObject.Predmet.ProtustrankaFormatedOIB>
    <izvorni_sadrzaj>  BONUM TRADE j.d.o.o., OIB 58971347300</izvorni_sadrzaj>
    <derivirana_varijabla naziv="DomainObject.Predmet.ProtustrankaFormatedOIB_1">  BONUM TRADE j.d.o.o., OIB 58971347300</derivirana_varijabla>
  </DomainObject.Predmet.ProtustrankaFormatedOIB>
  <DomainObject.Predmet.ProtustrankaFormatedWithAdress>
    <izvorni_sadrzaj> BONUM TRADE j.d.o.o., Zlatka Šulentića 4, 10000 Zagreb</izvorni_sadrzaj>
    <derivirana_varijabla naziv="DomainObject.Predmet.ProtustrankaFormatedWithAdress_1"> BONUM TRADE j.d.o.o., Zlatka Šulentića 4, 10000 Zagreb</derivirana_varijabla>
  </DomainObject.Predmet.ProtustrankaFormatedWithAdress>
  <DomainObject.Predmet.ProtustrankaFormatedWithAdressOIB>
    <izvorni_sadrzaj> BONUM TRADE j.d.o.o., OIB 58971347300, Zlatka Šulentića 4, 10000 Zagreb</izvorni_sadrzaj>
    <derivirana_varijabla naziv="DomainObject.Predmet.ProtustrankaFormatedWithAdressOIB_1"> BONUM TRADE j.d.o.o., OIB 58971347300, Zlatka Šulentića 4, 10000 Zagreb</derivirana_varijabla>
  </DomainObject.Predmet.ProtustrankaFormatedWithAdressOIB>
  <DomainObject.Predmet.ProtustrankaWithAdress>
    <izvorni_sadrzaj>BONUM TRADE j.d.o.o. Zlatka Šulentića 4, 10000 Zagreb</izvorni_sadrzaj>
    <derivirana_varijabla naziv="DomainObject.Predmet.ProtustrankaWithAdress_1">BONUM TRADE j.d.o.o. Zlatka Šulentića 4, 10000 Zagreb</derivirana_varijabla>
  </DomainObject.Predmet.ProtustrankaWithAdress>
  <DomainObject.Predmet.ProtustrankaWithAdressOIB>
    <izvorni_sadrzaj>BONUM TRADE j.d.o.o., OIB 58971347300, Zlatka Šulentića 4, 10000 Zagreb</izvorni_sadrzaj>
    <derivirana_varijabla naziv="DomainObject.Predmet.ProtustrankaWithAdressOIB_1">BONUM TRADE j.d.o.o., OIB 58971347300, Zlatka Šulentića 4, 10000 Zagreb</derivirana_varijabla>
  </DomainObject.Predmet.ProtustrankaWithAdressOIB>
  <DomainObject.Predmet.ProtustrankaNazivFormated>
    <izvorni_sadrzaj>BONUM TRADE j.d.o.o.</izvorni_sadrzaj>
    <derivirana_varijabla naziv="DomainObject.Predmet.ProtustrankaNazivFormated_1">BONUM TRADE j.d.o.o.</derivirana_varijabla>
  </DomainObject.Predmet.ProtustrankaNazivFormated>
  <DomainObject.Predmet.ProtustrankaNazivFormatedOIB>
    <izvorni_sadrzaj>BONUM TRADE j.d.o.o., OIB 58971347300</izvorni_sadrzaj>
    <derivirana_varijabla naziv="DomainObject.Predmet.ProtustrankaNazivFormatedOIB_1">BONUM TRADE j.d.o.o., OIB 58971347300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BONUM TRADE j.d.o.o.</item>
    </izvorni_sadrzaj>
    <derivirana_varijabla naziv="DomainObject.Predmet.ProtuStrankaListFormated_1">
      <item>BONUM TRADE j.d.o.o.</item>
    </derivirana_varijabla>
  </DomainObject.Predmet.ProtuStrankaListFormated>
  <DomainObject.Predmet.ProtuStrankaListFormatedOIB>
    <izvorni_sadrzaj>
      <item>BONUM TRADE j.d.o.o., OIB 58971347300</item>
    </izvorni_sadrzaj>
    <derivirana_varijabla naziv="DomainObject.Predmet.ProtuStrankaListFormatedOIB_1">
      <item>BONUM TRADE j.d.o.o., OIB 58971347300</item>
    </derivirana_varijabla>
  </DomainObject.Predmet.ProtuStrankaListFormatedOIB>
  <DomainObject.Predmet.ProtuStrankaListFormatedWithAdress>
    <izvorni_sadrzaj>
      <item>BONUM TRADE j.d.o.o., Zlatka Šulentića 4, 10000 Zagreb</item>
    </izvorni_sadrzaj>
    <derivirana_varijabla naziv="DomainObject.Predmet.ProtuStrankaListFormatedWithAdress_1">
      <item>BONUM TRADE j.d.o.o., Zlatka Šulentića 4, 10000 Zagreb</item>
    </derivirana_varijabla>
  </DomainObject.Predmet.ProtuStrankaListFormatedWithAdress>
  <DomainObject.Predmet.ProtuStrankaListFormatedWithAdressOIB>
    <izvorni_sadrzaj>
      <item>BONUM TRADE j.d.o.o., OIB 58971347300, Zlatka Šulentića 4, 10000 Zagreb</item>
    </izvorni_sadrzaj>
    <derivirana_varijabla naziv="DomainObject.Predmet.ProtuStrankaListFormatedWithAdressOIB_1">
      <item>BONUM TRADE j.d.o.o., OIB 58971347300, Zlatka Šulentića 4, 10000 Zagreb</item>
    </derivirana_varijabla>
  </DomainObject.Predmet.ProtuStrankaListFormatedWithAdressOIB>
  <DomainObject.Predmet.ProtuStrankaListNazivFormated>
    <izvorni_sadrzaj>
      <item>BONUM TRADE j.d.o.o.</item>
    </izvorni_sadrzaj>
    <derivirana_varijabla naziv="DomainObject.Predmet.ProtuStrankaListNazivFormated_1">
      <item>BONUM TRADE j.d.o.o.</item>
    </derivirana_varijabla>
  </DomainObject.Predmet.ProtuStrankaListNazivFormated>
  <DomainObject.Predmet.ProtuStrankaListNazivFormatedOIB>
    <izvorni_sadrzaj>
      <item>BONUM TRADE j.d.o.o., OIB 58971347300</item>
    </izvorni_sadrzaj>
    <derivirana_varijabla naziv="DomainObject.Predmet.ProtuStrankaListNazivFormatedOIB_1">
      <item>BONUM TRADE j.d.o.o., OIB 58971347300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BONUM TRADE j.d.o.o.</izvorni_sadrzaj>
    <derivirana_varijabla naziv="DomainObject.Predmet.ProtustrankaIDrugi_1">BONUM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BONUM TRADE j.d.o.o., OIB 58971347300, Zlatka Šulentića 4, 10000 Zagreb</izvorni_sadrzaj>
    <derivirana_varijabla naziv="DomainObject.Predmet.ProtustrankaIDrugiAdressOIB_1">BONUM TRADE j.d.o.o., OIB 58971347300, Zlatka Šulentića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BONUM TRADE j.d.o.o.</item>
      <item>FINA Regionalni centar Zagreb</item>
    </izvorni_sadrzaj>
    <derivirana_varijabla naziv="DomainObject.Predmet.SudioniciListNaziv_1">
      <item>BONUM TRADE j.d.o.o.</item>
      <item>FINA Regionalni centar Zagreb</item>
    </derivirana_varijabla>
  </DomainObject.Predmet.SudioniciListNaziv>
  <DomainObject.Predmet.SudioniciListAdressOIB>
    <izvorni_sadrzaj>
      <item>BONUM TRADE j.d.o.o., OIB 58971347300, Zlatka Šulentića 4,10000 Zagreb</item>
      <item>FINA Regionalni centar Zagreb, OIB 85821130368, Trg svibanjskih žrtava 1995. 1,10000 Zagreb</item>
    </izvorni_sadrzaj>
    <derivirana_varijabla naziv="DomainObject.Predmet.SudioniciListAdressOIB_1">
      <item>BONUM TRADE j.d.o.o., OIB 58971347300, Zlatka Šulentića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58971347300</item>
      <item>, OIB 85821130368</item>
    </izvorni_sadrzaj>
    <derivirana_varijabla naziv="DomainObject.Predmet.SudioniciListNazivOIB_1">
      <item>, OIB 58971347300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St-714/2018-6</izvorni_sadrzaj>
    <derivirana_varijabla naziv="DomainObject.PredzadnjaOdlukaIzPredmeta.Oznaka_1">St-714/2018-6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986B4-04E7-4884-8D15-7F5DA85A1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1066</properties:Words>
  <properties:Characters>5951</properties:Characters>
  <properties:Lines>165</properties:Lines>
  <properties:Paragraphs>71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2018-10-31T10:26:00Z</dcterms:created>
  <dc:creator>banka</dc:creator>
  <cp:lastModifiedBy>Zvjezdana Kovačić</cp:lastModifiedBy>
  <cp:lastPrinted>2018-10-31T10:33:00Z</cp:lastPrinted>
  <dcterms:modified xmlns:xsi="http://www.w3.org/2001/XMLSchema-instance" xsi:type="dcterms:W3CDTF">2018-10-31T10:35:00Z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(St-714-18 -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