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025CCC">
                    <w:rPr>
                      <w:sz w:val="22"/>
                      <w:szCs w:val="22"/>
                    </w:rPr>
                    <w:t>t-415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36f5de" w14:paraId="d36f5d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025CCC">
        <w:t>DOBROVOLJNO VATROGASNO DRUŠTVO SVETI ĐURAĐ, Sveti Đurađ, A. Radića</w:t>
      </w:r>
      <w:r w:rsidR="004F0AFB">
        <w:t>,</w:t>
      </w:r>
      <w:r w:rsidR="00025CCC">
        <w:t xml:space="preserve"> Registarsi broj: 14000083, OIB: 28906783023,</w:t>
      </w:r>
      <w:r w:rsidR="004F0AFB">
        <w:t xml:space="preserve"> </w:t>
      </w:r>
      <w:r>
        <w:t xml:space="preserve">  temeljem članka 430. Stečajnog zakona (NN 71/15, dalje: SZ), dana </w:t>
      </w:r>
      <w:r w:rsidR="001360BE">
        <w:t xml:space="preserve"> 2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25CCC">
        <w:t>DOBROVOLJNO VATROGASNO DRUŠTVO SVETI ĐURAĐ, Sveti Đurađ, A. Radića, Registarsi broj: 14000083, OIB: 28906783023</w:t>
      </w:r>
      <w:r w:rsidR="009C76C5">
        <w:t>,</w:t>
      </w:r>
      <w:r>
        <w:t xml:space="preserve"> na temelju neizvršenih osnova za plaćanje iznosi </w:t>
      </w:r>
      <w:r w:rsidR="00025CCC">
        <w:t>10.560,21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25CCC">
        <w:t xml:space="preserve"> -</w:t>
      </w:r>
      <w:r>
        <w:t xml:space="preserve"> </w:t>
      </w:r>
      <w:r w:rsidR="00025CCC">
        <w:t xml:space="preserve">zapovjednik Matija Dolančić, OIB: 53861302353, Sveti Đurađ, Antuna Radića 152, 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25CCC">
        <w:t>415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1360BE">
        <w:t>2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F52029">
        <w:t>9</w:t>
      </w:r>
      <w:r>
        <w:t>.2018.</w:t>
      </w:r>
    </w:p>
    <w:p w:rsidRDefault="006D586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5CCC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D5867"/>
    <w:rsid w:val="006E7282"/>
    <w:rsid w:val="006F3177"/>
    <w:rsid w:val="00720319"/>
    <w:rsid w:val="00740D9B"/>
    <w:rsid w:val="0075404A"/>
    <w:rsid w:val="007667D7"/>
    <w:rsid w:val="00783908"/>
    <w:rsid w:val="007C75AC"/>
    <w:rsid w:val="007E6C7D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SVETI ĐURAĐ</izvorni_sadrzaj>
    <derivirana_varijabla naziv="DomainObject.Predmet.ProtustrankaFormated_1">  DOBROVOLJNO VATROGASNO DRUŠTVO SVETI ĐURAĐ</derivirana_varijabla>
  </DomainObject.Predmet.ProtustrankaFormated>
  <DomainObject.Predmet.ProtustrankaFormatedOIB>
    <izvorni_sadrzaj>  DOBROVOLJNO VATROGASNO DRUŠTVO SVETI ĐURAĐ, OIB 28906783023</izvorni_sadrzaj>
    <derivirana_varijabla naziv="DomainObject.Predmet.ProtustrankaFormatedOIB_1">  DOBROVOLJNO VATROGASNO DRUŠTVO SVETI ĐURAĐ, OIB 28906783023</derivirana_varijabla>
  </DomainObject.Predmet.ProtustrankaFormatedOIB>
  <DomainObject.Predmet.ProtustrankaFormatedWithAdress>
    <izvorni_sadrzaj> DOBROVOLJNO VATROGASNO DRUŠTVO SVETI ĐURAĐ, A. Radića, 31540 Sveti Đurađ</izvorni_sadrzaj>
    <derivirana_varijabla naziv="DomainObject.Predmet.ProtustrankaFormatedWithAdress_1"> DOBROVOLJNO VATROGASNO DRUŠTVO SVETI ĐURAĐ, A. Radića, 31540 Sveti Đurađ</derivirana_varijabla>
  </DomainObject.Predmet.ProtustrankaFormatedWithAdress>
  <DomainObject.Predmet.ProtustrankaFormatedWithAdressOIB>
    <izvorni_sadrzaj> DOBROVOLJNO VATROGASNO DRUŠTVO SVETI ĐURAĐ, OIB 28906783023, A. Radića, 31540 Sveti Đurađ</izvorni_sadrzaj>
    <derivirana_varijabla naziv="DomainObject.Predmet.ProtustrankaFormatedWithAdressOIB_1"> DOBROVOLJNO VATROGASNO DRUŠTVO SVETI ĐURAĐ, OIB 28906783023, A. Radića, 31540 Sveti Đurađ</derivirana_varijabla>
  </DomainObject.Predmet.ProtustrankaFormatedWithAdressOIB>
  <DomainObject.Predmet.ProtustrankaWithAdress>
    <izvorni_sadrzaj>DOBROVOLJNO VATROGASNO DRUŠTVO SVETI ĐURAĐ A. Radića, 31540 Sveti Đurađ</izvorni_sadrzaj>
    <derivirana_varijabla naziv="DomainObject.Predmet.ProtustrankaWithAdress_1">DOBROVOLJNO VATROGASNO DRUŠTVO SVETI ĐURAĐ A. Radića, 31540 Sveti Đurađ</derivirana_varijabla>
  </DomainObject.Predmet.ProtustrankaWithAdress>
  <DomainObject.Predmet.ProtustrankaWithAdressOIB>
    <izvorni_sadrzaj>DOBROVOLJNO VATROGASNO DRUŠTVO SVETI ĐURAĐ, OIB 28906783023, A. Radića, 31540 Sveti Đurađ</izvorni_sadrzaj>
    <derivirana_varijabla naziv="DomainObject.Predmet.ProtustrankaWithAdressOIB_1">DOBROVOLJNO VATROGASNO DRUŠTVO SVETI ĐURAĐ, OIB 28906783023, A. Radića, 31540 Sveti Đurađ</derivirana_varijabla>
  </DomainObject.Predmet.ProtustrankaWithAdressOIB>
  <DomainObject.Predmet.ProtustrankaNazivFormated>
    <izvorni_sadrzaj>DOBROVOLJNO VATROGASNO DRUŠTVO SVETI ĐURAĐ</izvorni_sadrzaj>
    <derivirana_varijabla naziv="DomainObject.Predmet.ProtustrankaNazivFormated_1">DOBROVOLJNO VATROGASNO DRUŠTVO SVETI ĐURAĐ</derivirana_varijabla>
  </DomainObject.Predmet.ProtustrankaNazivFormated>
  <DomainObject.Predmet.ProtustrankaNazivFormatedOIB>
    <izvorni_sadrzaj>DOBROVOLJNO VATROGASNO DRUŠTVO SVETI ĐURAĐ, OIB 28906783023</izvorni_sadrzaj>
    <derivirana_varijabla naziv="DomainObject.Predmet.ProtustrankaNazivFormatedOIB_1">DOBROVOLJNO VATROGASNO DRUŠTVO SVETI ĐURAĐ, OIB 28906783023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DOBROVOLJNO VATROGASNO DRUŠTVO SVETI ĐURAĐ</item>
    </izvorni_sadrzaj>
    <derivirana_varijabla naziv="DomainObject.Predmet.ProtuStrankaListFormated_1">
      <item>DOBROVOLJNO VATROGASNO DRUŠTVO SVETI ĐURAĐ</item>
    </derivirana_varijabla>
  </DomainObject.Predmet.ProtuStrankaListFormated>
  <DomainObject.Predmet.ProtuStrankaListFormatedOIB>
    <izvorni_sadrzaj>
      <item>DOBROVOLJNO VATROGASNO DRUŠTVO SVETI ĐURAĐ, OIB 28906783023</item>
    </izvorni_sadrzaj>
    <derivirana_varijabla naziv="DomainObject.Predmet.ProtuStrankaListFormatedOIB_1">
      <item>DOBROVOLJNO VATROGASNO DRUŠTVO SVETI ĐURAĐ, OIB 28906783023</item>
    </derivirana_varijabla>
  </DomainObject.Predmet.ProtuStrankaListFormatedOIB>
  <DomainObject.Predmet.ProtuStrankaListFormatedWithAdress>
    <izvorni_sadrzaj>
      <item>DOBROVOLJNO VATROGASNO DRUŠTVO SVETI ĐURAĐ, A. Radića, 31540 Sveti Đurađ</item>
    </izvorni_sadrzaj>
    <derivirana_varijabla naziv="DomainObject.Predmet.ProtuStrankaListFormatedWithAdress_1">
      <item>DOBROVOLJNO VATROGASNO DRUŠTVO SVETI ĐURAĐ, A. Radića, 31540 Sveti Đurađ</item>
    </derivirana_varijabla>
  </DomainObject.Predmet.ProtuStrankaListFormatedWithAdress>
  <DomainObject.Predmet.ProtuStrankaListFormatedWithAdressOIB>
    <izvorni_sadrzaj>
      <item>DOBROVOLJNO VATROGASNO DRUŠTVO SVETI ĐURAĐ, OIB 28906783023, A. Radića, 31540 Sveti Đurađ</item>
    </izvorni_sadrzaj>
    <derivirana_varijabla naziv="DomainObject.Predmet.ProtuStrankaListFormatedWithAdressOIB_1">
      <item>DOBROVOLJNO VATROGASNO DRUŠTVO SVETI ĐURAĐ, OIB 28906783023, A. Radića, 31540 Sveti Đurađ</item>
    </derivirana_varijabla>
  </DomainObject.Predmet.ProtuStrankaListFormatedWithAdressOIB>
  <DomainObject.Predmet.ProtuStrankaListNazivFormated>
    <izvorni_sadrzaj>
      <item>DOBROVOLJNO VATROGASNO DRUŠTVO SVETI ĐURAĐ</item>
    </izvorni_sadrzaj>
    <derivirana_varijabla naziv="DomainObject.Predmet.ProtuStrankaListNazivFormated_1">
      <item>DOBROVOLJNO VATROGASNO DRUŠTVO SVETI ĐURAĐ</item>
    </derivirana_varijabla>
  </DomainObject.Predmet.ProtuStrankaListNazivFormated>
  <DomainObject.Predmet.ProtuStrankaListNazivFormatedOIB>
    <izvorni_sadrzaj>
      <item>DOBROVOLJNO VATROGASNO DRUŠTVO SVETI ĐURAĐ, OIB 28906783023</item>
    </izvorni_sadrzaj>
    <derivirana_varijabla naziv="DomainObject.Predmet.ProtuStrankaListNazivFormatedOIB_1">
      <item>DOBROVOLJNO VATROGASNO DRUŠTVO SVETI ĐURAĐ, OIB 28906783023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DOBROVOLJNO VATROGASNO DRUŠTVO SVETI ĐURAĐ</izvorni_sadrzaj>
    <derivirana_varijabla naziv="DomainObject.Predmet.ProtustrankaIDrugi_1">DOBROVOLJNO VATROGASNO DRUŠTVO SVETI ĐURAĐ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DOBROVOLJNO VATROGASNO DRUŠTVO SVETI ĐURAĐ, OIB 28906783023, A. Radića, 31540 Sveti Đurađ</izvorni_sadrzaj>
    <derivirana_varijabla naziv="DomainObject.Predmet.ProtustrankaIDrugiAdressOIB_1">DOBROVOLJNO VATROGASNO DRUŠTVO SVETI ĐURAĐ, OIB 28906783023, A. Radića, 31540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DOBROVOLJNO VATROGASNO DRUŠTVO SVETI ĐURAĐ</item>
    </izvorni_sadrzaj>
    <derivirana_varijabla naziv="DomainObject.Predmet.SudioniciListNaziv_1">
      <item>FINA RC OSIJEK</item>
      <item>DOBROVOLJNO VATROGASNO DRUŠTVO SVETI ĐURAĐ</item>
    </derivirana_varijabla>
  </DomainObject.Predmet.SudioniciListNaziv>
  <DomainObject.Predmet.SudioniciListAdressOIB>
    <izvorni_sadrzaj>
      <item>FINA RC OSIJEK, OIB 85821130368</item>
      <item>DOBROVOLJNO VATROGASNO DRUŠTVO SVETI ĐURAĐ, OIB 28906783023, A. Radića,31540 Sveti Đurađ</item>
    </izvorni_sadrzaj>
    <derivirana_varijabla naziv="DomainObject.Predmet.SudioniciListAdressOIB_1">
      <item>FINA RC OSIJEK, OIB 85821130368</item>
      <item>DOBROVOLJNO VATROGASNO DRUŠTVO SVETI ĐURAĐ, OIB 28906783023, A. Radića,31540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28906783023</item>
    </izvorni_sadrzaj>
    <derivirana_varijabla naziv="DomainObject.Predmet.SudioniciListNazivOIB_1">
      <item>, OIB 85821130368</item>
      <item>, OIB 28906783023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CAD9E-C30D-4D66-ADB1-ACF6BF4D6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2173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2018-07-02T08:18:00Z</dcterms:created>
  <dc:creator>Snježana Andrijanić</dc:creator>
  <cp:lastModifiedBy>Gordana Harc</cp:lastModifiedBy>
  <cp:lastPrinted>2018-07-02T08:17:00Z</cp:lastPrinted>
  <dcterms:modified xmlns:xsi="http://www.w3.org/2001/XMLSchema-instance" xsi:type="dcterms:W3CDTF">2018-07-02T08:19:00Z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- 415-18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