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f5d2" w14:paraId="faef5d2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56738C">
        <w:t>-</w:t>
      </w:r>
      <w:r w:rsidR="00BA6916">
        <w:t>432</w:t>
      </w:r>
      <w:r w:rsidR="0056738C">
        <w:t>/</w:t>
      </w:r>
      <w:r w:rsidR="00044A8E">
        <w:t>17-</w:t>
      </w:r>
      <w:r w:rsidR="00942FFC">
        <w:t>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</w:t>
      </w:r>
      <w:r w:rsidR="004504BA">
        <w:t xml:space="preserve">stečajnim dužnikom </w:t>
      </w:r>
      <w:r w:rsidR="003C47BD">
        <w:t xml:space="preserve">Stečajna masa iza </w:t>
      </w:r>
      <w:r w:rsidR="008820BF">
        <w:t>ZSUPPONITS</w:t>
      </w:r>
      <w:r w:rsidR="008820BF" w:rsidRPr="005F2989">
        <w:t xml:space="preserve"> d.o.o., u stečaju, </w:t>
      </w:r>
      <w:r w:rsidR="008820BF">
        <w:t>Sukošan</w:t>
      </w:r>
      <w:r w:rsidR="008820BF" w:rsidRPr="005F2989">
        <w:t xml:space="preserve">, </w:t>
      </w:r>
      <w:r w:rsidR="008820BF">
        <w:t>XXVII ulica 53</w:t>
      </w:r>
      <w:r w:rsidR="008820BF" w:rsidRPr="005F2989">
        <w:t>, OIB:</w:t>
      </w:r>
      <w:r w:rsidR="008820BF" w:rsidRPr="005F2989">
        <w:rPr>
          <w:color w:val="003366"/>
        </w:rPr>
        <w:t xml:space="preserve"> </w:t>
      </w:r>
      <w:r w:rsidR="008820BF">
        <w:t>64234206326</w:t>
      </w:r>
      <w:r w:rsidRPr="00D72603">
        <w:t>, postupajući po prijedlogu stečajn</w:t>
      </w:r>
      <w:r w:rsidR="005978A8">
        <w:t>og</w:t>
      </w:r>
      <w:r w:rsidRPr="00D72603">
        <w:t xml:space="preserve"> upravitel</w:t>
      </w:r>
      <w:r w:rsidR="004078CF">
        <w:t>j</w:t>
      </w:r>
      <w:r w:rsidR="005978A8">
        <w:t>a</w:t>
      </w:r>
      <w:r w:rsidR="00120F8A">
        <w:t xml:space="preserve">, </w:t>
      </w:r>
      <w:r w:rsidR="00A4749A">
        <w:t>17.</w:t>
      </w:r>
      <w:r w:rsidR="003C47BD">
        <w:t xml:space="preserve"> </w:t>
      </w:r>
      <w:r w:rsidR="00A4749A">
        <w:t>studenog</w:t>
      </w:r>
      <w:r w:rsidR="00044A8E">
        <w:t xml:space="preserve"> 2017</w:t>
      </w:r>
      <w:r w:rsidR="00120F8A">
        <w:t>.</w:t>
      </w:r>
      <w:r w:rsidR="004504BA" w:rsidRPr="00D72603">
        <w:t xml:space="preserve">,  </w:t>
      </w:r>
      <w:r w:rsidR="004504BA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1348A9" w:rsidR="00924FFF">
      <w:pPr>
        <w:pStyle w:val="Odlomakpopisa"/>
        <w:numPr>
          <w:ilvl w:val="0"/>
          <w:numId w:val="4"/>
        </w:numPr>
        <w:ind w:firstLine="708" w:left="0"/>
        <w:jc w:val="both"/>
      </w:pPr>
      <w:r w:rsidRPr="00D72603">
        <w:t>Nastavlja se stečajni postupak nad stečajnim dužnikom</w:t>
      </w:r>
      <w:r w:rsidR="009E5554" w:rsidRPr="00D72603">
        <w:t xml:space="preserve"> </w:t>
      </w:r>
      <w:r w:rsidR="003C47BD">
        <w:t xml:space="preserve">Stečajna masa iza </w:t>
      </w:r>
      <w:r w:rsidR="008820BF">
        <w:t>ZSUPPONITS</w:t>
      </w:r>
      <w:r w:rsidR="008820BF" w:rsidRPr="005F2989">
        <w:t xml:space="preserve"> d.o.o., u stečaju, </w:t>
      </w:r>
      <w:r w:rsidR="008820BF">
        <w:t>Sukošan</w:t>
      </w:r>
      <w:r w:rsidR="008820BF" w:rsidRPr="005F2989">
        <w:t xml:space="preserve">, </w:t>
      </w:r>
      <w:r w:rsidR="008820BF">
        <w:t>XXVII ulica 53</w:t>
      </w:r>
      <w:r w:rsidR="008820BF" w:rsidRPr="005F2989">
        <w:t>, OIB:</w:t>
      </w:r>
      <w:r w:rsidR="008820BF" w:rsidRPr="005F2989">
        <w:rPr>
          <w:color w:val="003366"/>
        </w:rPr>
        <w:t xml:space="preserve"> </w:t>
      </w:r>
      <w:r w:rsidR="008820BF">
        <w:t>64234206326</w:t>
      </w:r>
      <w:r w:rsidR="00D72603">
        <w:t>.</w:t>
      </w:r>
      <w:r w:rsidR="004504BA">
        <w:t xml:space="preserve"> </w:t>
      </w:r>
    </w:p>
    <w:p w:rsidRDefault="00942FFC" w:rsidP="00942FFC" w:rsidR="00942FFC">
      <w:pPr>
        <w:pStyle w:val="Odlomakpopisa"/>
        <w:ind w:left="708"/>
        <w:jc w:val="both"/>
      </w:pPr>
    </w:p>
    <w:p w:rsidRDefault="00942FFC" w:rsidP="00942FFC" w:rsidR="00942FFC">
      <w:pPr>
        <w:pStyle w:val="Odlomakpopisa"/>
        <w:numPr>
          <w:ilvl w:val="0"/>
          <w:numId w:val="4"/>
        </w:numPr>
        <w:ind w:firstLine="708" w:left="0"/>
        <w:jc w:val="both"/>
      </w:pPr>
      <w:r w:rsidRPr="00942FFC">
        <w:t>Stečajna masa stečajnog dužnika ZSUPPONITS d.o.o., u stečaju, Sukošan, upisat će se u sudski registar</w:t>
      </w:r>
    </w:p>
    <w:p w:rsidRDefault="001348A9" w:rsidP="001348A9" w:rsidR="001348A9">
      <w:pPr>
        <w:jc w:val="both"/>
      </w:pPr>
    </w:p>
    <w:p w:rsidRDefault="001348A9" w:rsidP="00994B42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Za stečajnog upravitelja </w:t>
      </w:r>
      <w:r w:rsidR="00994B42">
        <w:t xml:space="preserve">stečajne mase </w:t>
      </w:r>
      <w:r w:rsidR="0056738C">
        <w:t xml:space="preserve">imenovan je </w:t>
      </w:r>
      <w:r w:rsidR="008820BF">
        <w:t>Jelenko Lehki</w:t>
      </w:r>
      <w:r w:rsidR="003C47BD">
        <w:t xml:space="preserve"> iz </w:t>
      </w:r>
      <w:r w:rsidR="008820BF">
        <w:t>Zagreba</w:t>
      </w:r>
      <w:r w:rsidR="00694D9B">
        <w:t xml:space="preserve">, </w:t>
      </w:r>
      <w:r w:rsidR="008820BF">
        <w:t>Pavla Hatza 10</w:t>
      </w:r>
      <w:r w:rsidR="00694D9B" w:rsidRPr="008E37E9">
        <w:t xml:space="preserve">, OIB: </w:t>
      </w:r>
      <w:r w:rsidR="008820BF" w:rsidRPr="008820BF">
        <w:t>96068307857</w:t>
      </w:r>
      <w:r w:rsidR="00942FFC">
        <w:t>, koja činjenica će se upisati u sudski registar.</w:t>
      </w:r>
    </w:p>
    <w:p w:rsidRDefault="00994B42" w:rsidP="00994B42" w:rsidR="00994B42">
      <w:pPr>
        <w:pStyle w:val="Odlomakpopisa"/>
      </w:pPr>
    </w:p>
    <w:p w:rsidRDefault="00774BBD" w:rsidP="00994B42" w:rsidR="00774BBD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Nalaže se zemljišno knjižnom odjelu Općinskog suda u </w:t>
      </w:r>
      <w:r w:rsidR="00694D9B">
        <w:t>Zadru</w:t>
      </w:r>
      <w:r>
        <w:t xml:space="preserve"> upisati činjenicu otvorenog i zaključenog stečajnog postupka te nastavka postupka u zk. ul. </w:t>
      </w:r>
      <w:r w:rsidR="008820BF">
        <w:t>3445</w:t>
      </w:r>
      <w:r>
        <w:t xml:space="preserve">, </w:t>
      </w:r>
      <w:r w:rsidR="00694D9B">
        <w:t xml:space="preserve">k.o. </w:t>
      </w:r>
      <w:r w:rsidR="008820BF">
        <w:t>Sukošan</w:t>
      </w:r>
      <w:r w:rsidR="00A4749A">
        <w:t>, na čz 9132</w:t>
      </w:r>
      <w:r w:rsidR="00694D9B">
        <w:t>.</w:t>
      </w:r>
    </w:p>
    <w:p w:rsidRDefault="00047931" w:rsidP="004078CF" w:rsidR="00047931">
      <w:pPr>
        <w:ind w:firstLine="708"/>
        <w:jc w:val="both"/>
      </w:pPr>
    </w:p>
    <w:p w:rsidRDefault="00047931" w:rsidP="0052657A" w:rsidR="0052657A" w:rsidRPr="00354AB0">
      <w:pPr>
        <w:pStyle w:val="Odlomakpopisa"/>
        <w:numPr>
          <w:ilvl w:val="0"/>
          <w:numId w:val="4"/>
        </w:numPr>
        <w:ind w:firstLine="708" w:left="0"/>
        <w:jc w:val="both"/>
      </w:pPr>
      <w:r w:rsidRPr="00354AB0">
        <w:t xml:space="preserve">Pozivaju se vjerovnici viših isplatnih redova </w:t>
      </w:r>
      <w:r w:rsidR="00A95BA1">
        <w:t xml:space="preserve">stečajnog dužnika </w:t>
      </w:r>
      <w:r w:rsidRPr="00354AB0">
        <w:t xml:space="preserve">da u roku od 30 dana </w:t>
      </w:r>
      <w:r w:rsidR="00A95BA1">
        <w:t xml:space="preserve">od dana </w:t>
      </w:r>
      <w:r w:rsidRPr="00354AB0">
        <w:t>objave</w:t>
      </w:r>
      <w:r w:rsidR="00A95BA1">
        <w:t xml:space="preserve"> ovog rješenja</w:t>
      </w:r>
      <w:r w:rsidR="0052657A">
        <w:t xml:space="preserve"> na e-oglasnoj ploči ovog suda</w:t>
      </w:r>
      <w:r w:rsidR="00A95BA1">
        <w:t xml:space="preserve"> prijave svoje tražbine stečajnom upravitelju na propisanom obrascu u 2 primjerka a sukladno odredbi čl. 257. Stečajno</w:t>
      </w:r>
      <w:r w:rsidR="0052657A">
        <w:t xml:space="preserve">g zakona (Narodne novine 71/15). </w:t>
      </w:r>
      <w:r w:rsidR="0052657A"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56738C">
        <w:t>-</w:t>
      </w:r>
      <w:r w:rsidR="008820BF">
        <w:t>43217</w:t>
      </w:r>
      <w:r w:rsidR="0056738C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razlučni vjerovnici da u roku od 30 dana </w:t>
      </w:r>
      <w:r w:rsidR="0052657A">
        <w:t xml:space="preserve">od dana objave ovog rješenja na e-oglasnoj ploči ovog suda obavijeste stečajnog </w:t>
      </w:r>
      <w:r w:rsidRPr="00354AB0">
        <w:t xml:space="preserve">upravitelja o svom razlučnom pravu, pravnoj osnovi razlučnog prava i dijelu imovine stečajnog dužnika na koji se odnosi njihovo razlučno pravo. Ako razlučni vjerovnici prijavljuju tražbinu kao stečajni vjerovnici u prijavi su dužni označiti dio imovine stečajnog dužnika na koji se odnosi njihovo razlučno pravo i iznos do kojeg njihova tražbina predvidivo neće biti pokrivena tim razlučnim </w:t>
      </w:r>
      <w:r w:rsidR="0052657A">
        <w:t xml:space="preserve">pravom. </w:t>
      </w:r>
      <w:r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</w:t>
      </w:r>
      <w:r w:rsidR="008820BF">
        <w:t>43217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lastRenderedPageBreak/>
        <w:t xml:space="preserve">Pozivaju se izlučni vjerovnici da u roku od 30 dana od </w:t>
      </w:r>
      <w:r w:rsidR="0052657A">
        <w:t>objave ovog rješenja</w:t>
      </w:r>
      <w:r w:rsidR="00965357">
        <w:t xml:space="preserve"> na e-oglasnoj ploči ovog suda</w:t>
      </w:r>
      <w:r w:rsidR="0052657A">
        <w:t xml:space="preserve"> </w:t>
      </w:r>
      <w:r w:rsidRPr="00354AB0">
        <w:t xml:space="preserve">obavijeste stečajnog upravitelja o svom izlučnom pravu, pravoj osnovi izlučnog prava i predmetu na koji se njihovo izlučno pravo odnosi, odnosno da u obavijesti označe pravo iz čl. </w:t>
      </w:r>
      <w:r w:rsidR="0052657A">
        <w:t xml:space="preserve">148. SZ-a. </w:t>
      </w:r>
    </w:p>
    <w:p w:rsidRDefault="00047931" w:rsidP="00047931" w:rsidR="00047931" w:rsidRPr="00047931">
      <w:pPr>
        <w:tabs>
          <w:tab w:pos="7350" w:val="left"/>
        </w:tabs>
        <w:jc w:val="both"/>
      </w:pPr>
      <w:r w:rsidRPr="00047931">
        <w:tab/>
      </w:r>
    </w:p>
    <w:p w:rsidRDefault="00047931" w:rsidP="00047931" w:rsidR="00047931" w:rsidRPr="007E0FEA">
      <w:pPr>
        <w:jc w:val="both"/>
      </w:pPr>
      <w:r w:rsidRPr="00047931">
        <w:tab/>
      </w:r>
      <w:r w:rsidR="001348A9">
        <w:t>V</w:t>
      </w:r>
      <w:r>
        <w:t>.</w:t>
      </w:r>
      <w:r w:rsidRPr="007E0FEA">
        <w:t xml:space="preserve"> Ročište vjerovnika na kojem će se ispitati prijavljene tražbine (ispitno ročište) određuje se za dan</w:t>
      </w:r>
    </w:p>
    <w:p w:rsidRDefault="00047931" w:rsidP="00047931" w:rsidR="00047931" w:rsidRPr="007E0FEA">
      <w:pPr>
        <w:jc w:val="both"/>
      </w:pPr>
    </w:p>
    <w:p w:rsidRDefault="00A4749A" w:rsidP="00047931" w:rsidR="00047931" w:rsidRPr="007E0FEA">
      <w:pPr>
        <w:jc w:val="center"/>
        <w:rPr>
          <w:b/>
        </w:rPr>
      </w:pPr>
      <w:r>
        <w:rPr>
          <w:b/>
        </w:rPr>
        <w:t>6</w:t>
      </w:r>
      <w:r w:rsidR="00774BBD">
        <w:rPr>
          <w:b/>
        </w:rPr>
        <w:t xml:space="preserve">. </w:t>
      </w:r>
      <w:r>
        <w:rPr>
          <w:b/>
        </w:rPr>
        <w:t>veljače</w:t>
      </w:r>
      <w:r w:rsidR="00342308">
        <w:rPr>
          <w:b/>
        </w:rPr>
        <w:t xml:space="preserve"> 2018</w:t>
      </w:r>
      <w:r w:rsidR="00047931" w:rsidRPr="007E0FEA">
        <w:rPr>
          <w:b/>
        </w:rPr>
        <w:t xml:space="preserve">. godine u </w:t>
      </w:r>
      <w:r>
        <w:rPr>
          <w:b/>
        </w:rPr>
        <w:t>09,30</w:t>
      </w:r>
      <w:r w:rsidR="00047931" w:rsidRPr="007E0FEA">
        <w:rPr>
          <w:b/>
        </w:rPr>
        <w:t xml:space="preserve"> sati kod ovog suda, sudnica broj 26/I</w:t>
      </w:r>
    </w:p>
    <w:p w:rsidRDefault="00047931" w:rsidP="00047931" w:rsidR="00047931" w:rsidRPr="007E0FEA">
      <w:pPr>
        <w:jc w:val="both"/>
      </w:pPr>
    </w:p>
    <w:p w:rsidRDefault="00047931" w:rsidP="00047931" w:rsidR="00047931" w:rsidRPr="007E0FEA">
      <w:pPr>
        <w:jc w:val="both"/>
      </w:pPr>
      <w:r w:rsidRPr="007E0FEA">
        <w:tab/>
      </w:r>
      <w:r w:rsidR="00DD1EEB">
        <w:t>V</w:t>
      </w:r>
      <w:r w:rsidR="00994B42">
        <w:t>I</w:t>
      </w:r>
      <w:r w:rsidR="001348A9">
        <w:t>I</w:t>
      </w:r>
      <w:r w:rsidR="002070E3" w:rsidRPr="002070E3"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047931" w:rsidP="00047931" w:rsidR="00047931" w:rsidRPr="007E0FEA">
      <w:pPr>
        <w:jc w:val="both"/>
      </w:pPr>
    </w:p>
    <w:p w:rsidRDefault="00A4749A" w:rsidP="00047931" w:rsidR="00443952">
      <w:pPr>
        <w:jc w:val="center"/>
        <w:rPr>
          <w:b/>
        </w:rPr>
      </w:pPr>
      <w:r>
        <w:rPr>
          <w:b/>
        </w:rPr>
        <w:t>6. veljače</w:t>
      </w:r>
      <w:r w:rsidR="00047931">
        <w:rPr>
          <w:b/>
        </w:rPr>
        <w:t xml:space="preserve"> 201</w:t>
      </w:r>
      <w:r w:rsidR="00342308">
        <w:rPr>
          <w:b/>
        </w:rPr>
        <w:t>8</w:t>
      </w:r>
      <w:r w:rsidR="00047931" w:rsidRPr="007E0FEA">
        <w:rPr>
          <w:b/>
        </w:rPr>
        <w:t xml:space="preserve">. godine u </w:t>
      </w:r>
      <w:r>
        <w:rPr>
          <w:b/>
        </w:rPr>
        <w:t>09</w:t>
      </w:r>
      <w:r w:rsidR="00694D9B">
        <w:rPr>
          <w:b/>
        </w:rPr>
        <w:t>,</w:t>
      </w:r>
      <w:r>
        <w:rPr>
          <w:b/>
        </w:rPr>
        <w:t>45</w:t>
      </w:r>
      <w:r w:rsidR="00047931" w:rsidRPr="007E0FEA">
        <w:rPr>
          <w:b/>
        </w:rPr>
        <w:t xml:space="preserve"> sati kod ovog suda, sudnica broj 26/I</w:t>
      </w:r>
    </w:p>
    <w:p w:rsidRDefault="00994B42" w:rsidP="00047931" w:rsidR="00994B42">
      <w:pPr>
        <w:jc w:val="center"/>
        <w:rPr>
          <w:b/>
        </w:rPr>
      </w:pPr>
    </w:p>
    <w:p w:rsidRDefault="00994B42" w:rsidP="00DD1EEB" w:rsidR="00DD1EEB">
      <w:r>
        <w:tab/>
      </w: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044A8E" w:rsidP="004078CF" w:rsidR="004078CF">
      <w:pPr>
        <w:ind w:firstLine="708"/>
        <w:jc w:val="both"/>
      </w:pPr>
      <w:r>
        <w:t>R</w:t>
      </w:r>
      <w:r w:rsidR="00694D9B">
        <w:t>ješenjem ovog suda 1</w:t>
      </w:r>
      <w:r w:rsidR="004078CF">
        <w:t xml:space="preserve"> St-</w:t>
      </w:r>
      <w:r w:rsidR="00B33706">
        <w:t>287/15</w:t>
      </w:r>
      <w:r w:rsidR="004078CF">
        <w:t>-</w:t>
      </w:r>
      <w:r w:rsidR="00B33706">
        <w:t>7</w:t>
      </w:r>
      <w:r w:rsidR="004078CF">
        <w:t xml:space="preserve"> od </w:t>
      </w:r>
      <w:r w:rsidR="00B33706">
        <w:t>4</w:t>
      </w:r>
      <w:r w:rsidR="0056738C">
        <w:t xml:space="preserve">. </w:t>
      </w:r>
      <w:r w:rsidR="00B33706">
        <w:t>travnja 2016</w:t>
      </w:r>
      <w:r w:rsidR="0056738C">
        <w:t xml:space="preserve">. </w:t>
      </w:r>
      <w:r w:rsidR="004078CF">
        <w:t xml:space="preserve">godine otvoren je i zaključen skraćeni stečajni postupak nad ovim stečajnim dužnikom. </w:t>
      </w:r>
    </w:p>
    <w:p w:rsidRDefault="00B33706" w:rsidP="004078CF" w:rsidR="0056738C">
      <w:pPr>
        <w:ind w:firstLine="708"/>
        <w:jc w:val="both"/>
      </w:pPr>
      <w:r>
        <w:t>Dana 2</w:t>
      </w:r>
      <w:r w:rsidR="0056738C">
        <w:t xml:space="preserve">. </w:t>
      </w:r>
      <w:r>
        <w:t>listopada</w:t>
      </w:r>
      <w:r w:rsidR="0056738C">
        <w:t xml:space="preserve"> 2017. godine stečajni upravitelj je izvijestio sud da je postupak unovčenja nekretnina stečajnog dužnika vođen pred Općinskim sudom u Zadru pod brojem Ovr-2430/14-22 obustavljen dana 1. rujna 2016. te da imovinu treba unovčiti u stečajnom postupku radi namirenja vjerovnika.</w:t>
      </w:r>
    </w:p>
    <w:p w:rsidRDefault="0056738C" w:rsidP="0056738C" w:rsidR="0056738C">
      <w:pPr>
        <w:ind w:firstLine="708"/>
        <w:jc w:val="both"/>
      </w:pPr>
      <w:r>
        <w:t>O</w:t>
      </w:r>
      <w:r w:rsidR="00354AB0">
        <w:t xml:space="preserve">bzirom da su ispunjeni uvjeti iz članka </w:t>
      </w:r>
      <w:r w:rsidR="00965357">
        <w:t>289</w:t>
      </w:r>
      <w:r w:rsidR="00354AB0">
        <w:t xml:space="preserve">. stavak 1. </w:t>
      </w:r>
      <w:r w:rsidR="00965357">
        <w:t>SZ-a</w:t>
      </w:r>
      <w:r w:rsidR="00354AB0">
        <w:t>,</w:t>
      </w:r>
      <w:r>
        <w:t xml:space="preserve"> i uvjeti</w:t>
      </w:r>
      <w:r w:rsidR="005273A0">
        <w:t xml:space="preserve"> iz čl. 133. SZ-a</w:t>
      </w:r>
      <w:r w:rsidR="00354AB0">
        <w:t xml:space="preserve"> val</w:t>
      </w:r>
      <w:r w:rsidR="00DD1EEB">
        <w:t>jalo je</w:t>
      </w:r>
      <w:r w:rsidR="00965357">
        <w:t xml:space="preserve"> odrediti nastavak postupka. </w:t>
      </w:r>
      <w:r w:rsidR="00DD1EEB">
        <w:t xml:space="preserve"> </w:t>
      </w:r>
      <w:r>
        <w:t xml:space="preserve"> </w:t>
      </w:r>
    </w:p>
    <w:p w:rsidRDefault="00DD1EEB" w:rsidP="00DD1EEB" w:rsidR="00DD1EEB" w:rsidRPr="007E0FEA">
      <w:pPr>
        <w:jc w:val="both"/>
      </w:pPr>
      <w:r w:rsidRPr="007E0FEA">
        <w:t xml:space="preserve">          Stoga je odlučeno kao u izreci. 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t xml:space="preserve">U Zadru, </w:t>
      </w:r>
      <w:r w:rsidR="00A4749A">
        <w:t>17</w:t>
      </w:r>
      <w:r w:rsidR="0056738C">
        <w:t xml:space="preserve">. </w:t>
      </w:r>
      <w:r w:rsidR="00A4749A">
        <w:t>studenog</w:t>
      </w:r>
      <w:r w:rsidR="00044A8E">
        <w:t xml:space="preserve"> 2017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044A8E" w:rsidP="005273A0" w:rsidR="005273A0">
      <w:pPr>
        <w:jc w:val="right"/>
      </w:pPr>
      <w:r>
        <w:t>Sutkinja</w:t>
      </w:r>
    </w:p>
    <w:p w:rsidRDefault="00813334" w:rsidP="008201C3" w:rsidR="008133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7C74" w:rsidP="00924FFF" w:rsidR="00157C74"/>
    <w:p w:rsidRDefault="005273A0" w:rsidP="00924FFF" w:rsidR="005273A0"/>
    <w:p w:rsidRDefault="005273A0" w:rsidP="00924FFF" w:rsidR="005273A0"/>
    <w:p w:rsidRDefault="005273A0" w:rsidP="00924FFF" w:rsidR="005273A0"/>
    <w:p w:rsidRDefault="00924FFF" w:rsidP="00924FFF" w:rsidR="00924FFF" w:rsidRPr="00D72603">
      <w:r w:rsidRPr="00D72603">
        <w:t>POUKA O PRAVNOM LIJEKU:</w:t>
      </w:r>
    </w:p>
    <w:p w:rsidRDefault="001971CD" w:rsidP="001971CD" w:rsidR="001971C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  putem ovog suda,  pismeno u tri primjerka, a o istoj odlučuje Visoki trgovački sud Republike Hrvatske.</w:t>
      </w:r>
    </w:p>
    <w:p w:rsidRDefault="004E3574" w:rsidP="00924FFF" w:rsidR="004E3574"/>
    <w:p w:rsidRDefault="00157C74" w:rsidP="00924FFF" w:rsidR="00157C74"/>
    <w:p w:rsidRDefault="00B26C4D" w:rsidP="00924FFF" w:rsidR="00B26C4D" w:rsidRPr="00D72603"/>
    <w:p w:rsidRDefault="001D32E6" w:rsidP="001D32E6" w:rsidR="001D32E6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D27F82" w:rsidP="001D32E6" w:rsidR="00D27F82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Stečajnom upravitelju </w:t>
      </w:r>
      <w:r w:rsidR="00B33706">
        <w:rPr>
          <w:color w:val="000000"/>
        </w:rPr>
        <w:t>Jelenko Lehki</w:t>
      </w:r>
      <w:r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</w:t>
      </w:r>
      <w:r w:rsidR="00C81285">
        <w:rPr>
          <w:color w:val="000000"/>
        </w:rPr>
        <w:t xml:space="preserve"> </w:t>
      </w:r>
      <w:r w:rsidR="0056738C">
        <w:rPr>
          <w:color w:val="000000"/>
        </w:rPr>
        <w:t>Zadar</w:t>
      </w:r>
      <w:r w:rsidRPr="007E0FEA">
        <w:rPr>
          <w:color w:val="000000"/>
        </w:rPr>
        <w:t>,</w:t>
      </w:r>
    </w:p>
    <w:p w:rsidRDefault="00C81285" w:rsidP="001D32E6" w:rsidR="00C81285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Općinski sud u </w:t>
      </w:r>
      <w:r w:rsidR="0056738C">
        <w:rPr>
          <w:color w:val="000000"/>
        </w:rPr>
        <w:t>Zadru -</w:t>
      </w:r>
      <w:r>
        <w:rPr>
          <w:color w:val="000000"/>
        </w:rPr>
        <w:t xml:space="preserve"> zk odjel</w:t>
      </w:r>
      <w:r w:rsidR="00A4749A">
        <w:rPr>
          <w:color w:val="000000"/>
        </w:rPr>
        <w:t xml:space="preserve"> uz rješenje o otvaranju i zaključenju 5 st-287/15-7</w:t>
      </w:r>
    </w:p>
    <w:p w:rsidRDefault="001D32E6" w:rsidP="00213192" w:rsidR="001D32E6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C81285" w:rsidP="00213192" w:rsidR="00C81285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u spis</w:t>
      </w: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706" w:rsidP="001D32E6" w:rsidR="00B33706">
      <w:r>
        <w:separator/>
      </w:r>
    </w:p>
  </w:endnote>
  <w:endnote w:id="0" w:type="continuationSeparator">
    <w:p w:rsidRDefault="00B33706" w:rsidP="001D32E6" w:rsidR="00B33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706" w:rsidP="001D32E6" w:rsidR="00B33706">
      <w:r>
        <w:separator/>
      </w:r>
    </w:p>
  </w:footnote>
  <w:footnote w:id="0" w:type="continuationSeparator">
    <w:p w:rsidRDefault="00B33706" w:rsidP="001D32E6" w:rsidR="00B33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706" w:rsidP="001D32E6" w:rsidR="00B33706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716B7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</w:t>
    </w:r>
    <w:r w:rsidR="00942FFC">
      <w:t>-432/17-1</w:t>
    </w:r>
  </w:p>
  <w:p w:rsidRDefault="00B33706" w:rsidR="00B33706">
    <w:pPr>
      <w:pStyle w:val="Zaglavlje"/>
      <w:jc w:val="center"/>
    </w:pPr>
  </w:p>
  <w:p w:rsidRDefault="00B33706" w:rsidR="00B33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4A8E"/>
    <w:rsid w:val="00047931"/>
    <w:rsid w:val="00083173"/>
    <w:rsid w:val="000D3FC0"/>
    <w:rsid w:val="00120F8A"/>
    <w:rsid w:val="001348A9"/>
    <w:rsid w:val="00157C74"/>
    <w:rsid w:val="0016050A"/>
    <w:rsid w:val="001971CD"/>
    <w:rsid w:val="001C43AE"/>
    <w:rsid w:val="001D32E6"/>
    <w:rsid w:val="002070E3"/>
    <w:rsid w:val="00213192"/>
    <w:rsid w:val="002306B8"/>
    <w:rsid w:val="00342308"/>
    <w:rsid w:val="00354AB0"/>
    <w:rsid w:val="003B391E"/>
    <w:rsid w:val="003C47BD"/>
    <w:rsid w:val="004078CF"/>
    <w:rsid w:val="00443952"/>
    <w:rsid w:val="004504BA"/>
    <w:rsid w:val="004E3574"/>
    <w:rsid w:val="0052657A"/>
    <w:rsid w:val="005273A0"/>
    <w:rsid w:val="0056738C"/>
    <w:rsid w:val="005978A8"/>
    <w:rsid w:val="005A1684"/>
    <w:rsid w:val="005F4FE6"/>
    <w:rsid w:val="00622DF8"/>
    <w:rsid w:val="00672577"/>
    <w:rsid w:val="00694D9B"/>
    <w:rsid w:val="00694FD9"/>
    <w:rsid w:val="006B35BE"/>
    <w:rsid w:val="006D5987"/>
    <w:rsid w:val="00701EB4"/>
    <w:rsid w:val="007049AC"/>
    <w:rsid w:val="00716B76"/>
    <w:rsid w:val="00724DED"/>
    <w:rsid w:val="00774BBD"/>
    <w:rsid w:val="00813334"/>
    <w:rsid w:val="008201C3"/>
    <w:rsid w:val="008820BF"/>
    <w:rsid w:val="00884128"/>
    <w:rsid w:val="008E1367"/>
    <w:rsid w:val="00924FFF"/>
    <w:rsid w:val="00942FFC"/>
    <w:rsid w:val="009474DA"/>
    <w:rsid w:val="00965357"/>
    <w:rsid w:val="00994B42"/>
    <w:rsid w:val="009E5554"/>
    <w:rsid w:val="00A163E1"/>
    <w:rsid w:val="00A4749A"/>
    <w:rsid w:val="00A64CEE"/>
    <w:rsid w:val="00A94666"/>
    <w:rsid w:val="00A95BA1"/>
    <w:rsid w:val="00AE4FE2"/>
    <w:rsid w:val="00AE6CEB"/>
    <w:rsid w:val="00B26C4D"/>
    <w:rsid w:val="00B33706"/>
    <w:rsid w:val="00BA14DA"/>
    <w:rsid w:val="00BA6916"/>
    <w:rsid w:val="00BB3B57"/>
    <w:rsid w:val="00BE6C59"/>
    <w:rsid w:val="00C81285"/>
    <w:rsid w:val="00D27F82"/>
    <w:rsid w:val="00D65FB6"/>
    <w:rsid w:val="00D72603"/>
    <w:rsid w:val="00DC1AD3"/>
    <w:rsid w:val="00DD1EEB"/>
    <w:rsid w:val="00DF0C4F"/>
    <w:rsid w:val="00E06B02"/>
    <w:rsid w:val="00EC4AC0"/>
    <w:rsid w:val="00ED129C"/>
    <w:rsid w:val="00F21650"/>
    <w:rsid w:val="00F416D1"/>
    <w:rsid w:val="00F639AD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4254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19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554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73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9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58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84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017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25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4290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3529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000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8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7056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09485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8278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293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83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52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59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8915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6034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6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704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702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99459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000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423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15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228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25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67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2986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21951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97780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9877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349988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6981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00981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11301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53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41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769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9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St-432/2017-2</izvorni_sadrzaj>
    <derivirana_varijabla naziv="DomainObject.Oznaka_1">St-432/2017-2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ZSUPPONITS društvo s ograničenom odgovornošću za turizam i građenje</izvorni_sadrzaj>
    <derivirana_varijabla naziv="DomainObject.Predmet.ProtustrankaFormated_1">  ZSUPPONITS društvo s ograničenom odgovornošću za turizam i građenje</derivirana_varijabla>
  </DomainObject.Predmet.ProtustrankaFormated>
  <DomainObject.Predmet.ProtustrankaFormatedOIB>
    <izvorni_sadrzaj>  ZSUPPONITS društvo s ograničenom odgovornošću za turizam i građenje, OIB 64234206326</izvorni_sadrzaj>
    <derivirana_varijabla naziv="DomainObject.Predmet.ProtustrankaFormatedOIB_1">  ZSUPPONITS društvo s ograničenom odgovornošću za turizam i građenje, OIB 64234206326</derivirana_varijabla>
  </DomainObject.Predmet.ProtustrankaFormatedOIB>
  <DomainObject.Predmet.ProtustrankaFormatedWithAdress>
    <izvorni_sadrzaj> ZSUPPONITS društvo s ograničenom odgovornošću za turizam i građenje, XXVII ulica 53, 23206 Sukošan</izvorni_sadrzaj>
    <derivirana_varijabla naziv="DomainObject.Predmet.ProtustrankaFormatedWithAdress_1"> ZSUPPONITS društvo s ograničenom odgovornošću za turizam i građenje, XXVII ulica 53, 23206 Sukošan</derivirana_varijabla>
  </DomainObject.Predmet.ProtustrankaFormatedWithAdress>
  <DomainObject.Predmet.ProtustrankaFormatedWithAdressOIB>
    <izvorni_sadrzaj> ZSUPPONITS društvo s ograničenom odgovornošću za turizam i građenje, OIB 64234206326, XXVII ulica 53, 23206 Sukošan</izvorni_sadrzaj>
    <derivirana_varijabla naziv="DomainObject.Predmet.ProtustrankaFormatedWithAdressOIB_1"> ZSUPPONITS društvo s ograničenom odgovornošću za turizam i građenje, OIB 64234206326, XXVII ulica 53, 23206 Sukošan</derivirana_varijabla>
  </DomainObject.Predmet.ProtustrankaFormatedWithAdressOIB>
  <DomainObject.Predmet.ProtustrankaWithAdress>
    <izvorni_sadrzaj>ZSUPPONITS društvo s ograničenom odgovornošću za turizam i građenje XXVII ulica 53, 23206 Sukošan</izvorni_sadrzaj>
    <derivirana_varijabla naziv="DomainObject.Predmet.ProtustrankaWithAdress_1">ZSUPPONITS društvo s ograničenom odgovornošću za turizam i građenje XXVII ulica 53, 23206 Sukošan</derivirana_varijabla>
  </DomainObject.Predmet.ProtustrankaWithAdress>
  <DomainObject.Predmet.ProtustrankaWithAdressOIB>
    <izvorni_sadrzaj>ZSUPPONITS društvo s ograničenom odgovornošću za turizam i građenje, OIB 64234206326, XXVII ulica 53, 23206 Sukošan</izvorni_sadrzaj>
    <derivirana_varijabla naziv="DomainObject.Predmet.ProtustrankaWithAdressOIB_1">ZSUPPONITS društvo s ograničenom odgovornošću za turizam i građenje, OIB 64234206326, XXVII ulica 53, 23206 Sukošan</derivirana_varijabla>
  </DomainObject.Predmet.ProtustrankaWithAdressOIB>
  <DomainObject.Predmet.ProtustrankaNazivFormated>
    <izvorni_sadrzaj>ZSUPPONITS društvo s ograničenom odgovornošću za turizam i građenje</izvorni_sadrzaj>
    <derivirana_varijabla naziv="DomainObject.Predmet.ProtustrankaNazivFormated_1">ZSUPPONITS društvo s ograničenom odgovornošću za turizam i građenje</derivirana_varijabla>
  </DomainObject.Predmet.ProtustrankaNazivFormated>
  <DomainObject.Predmet.ProtustrankaNazivFormatedOIB>
    <izvorni_sadrzaj>ZSUPPONITS društvo s ograničenom odgovornošću za turizam i građenje, OIB 64234206326</izvorni_sadrzaj>
    <derivirana_varijabla naziv="DomainObject.Predmet.ProtustrankaNazivFormatedOIB_1">ZSUPPONITS društvo s ograničenom odgovornošću za turizam i građenje, OIB 64234206326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ZSUPPONITS društvo s ograničenom odgovornošću za turizam i građenje</item>
    </izvorni_sadrzaj>
    <derivirana_varijabla naziv="DomainObject.Predmet.ProtuStrankaListFormated_1">
      <item>ZSUPPONITS društvo s ograničenom odgovornošću za turizam i građenje</item>
    </derivirana_varijabla>
  </DomainObject.Predmet.ProtuStrankaListFormated>
  <DomainObject.Predmet.ProtuStrankaListFormatedOIB>
    <izvorni_sadrzaj>
      <item>ZSUPPONITS društvo s ograničenom odgovornošću za turizam i građenje, OIB 64234206326</item>
    </izvorni_sadrzaj>
    <derivirana_varijabla naziv="DomainObject.Predmet.ProtuStrankaListFormatedOIB_1">
      <item>ZSUPPONITS društvo s ograničenom odgovornošću za turizam i građenje, OIB 64234206326</item>
    </derivirana_varijabla>
  </DomainObject.Predmet.ProtuStrankaListFormatedOIB>
  <DomainObject.Predmet.ProtuStrankaListFormatedWithAdress>
    <izvorni_sadrzaj>
      <item>ZSUPPONITS društvo s ograničenom odgovornošću za turizam i građenje, XXVII ulica 53, 23206 Sukošan</item>
    </izvorni_sadrzaj>
    <derivirana_varijabla naziv="DomainObject.Predmet.ProtuStrankaListFormatedWithAdress_1">
      <item>ZSUPPONITS društvo s ograničenom odgovornošću za turizam i građenje, XXVII ulica 53, 23206 Sukošan</item>
    </derivirana_varijabla>
  </DomainObject.Predmet.ProtuStrankaListFormatedWithAdress>
  <DomainObject.Predmet.ProtuStrankaListFormatedWithAdressOIB>
    <izvorni_sadrzaj>
      <item>ZSUPPONITS društvo s ograničenom odgovornošću za turizam i građenje, OIB 64234206326, XXVII ulica 53, 23206 Sukošan</item>
    </izvorni_sadrzaj>
    <derivirana_varijabla naziv="DomainObject.Predmet.ProtuStrankaListFormatedWithAdressOIB_1">
      <item>ZSUPPONITS društvo s ograničenom odgovornošću za turizam i građenje, OIB 64234206326, XXVII ulica 53, 23206 Sukošan</item>
    </derivirana_varijabla>
  </DomainObject.Predmet.ProtuStrankaListFormatedWithAdressOIB>
  <DomainObject.Predmet.ProtuStrankaListNazivFormated>
    <izvorni_sadrzaj>
      <item>ZSUPPONITS društvo s ograničenom odgovornošću za turizam i građenje</item>
    </izvorni_sadrzaj>
    <derivirana_varijabla naziv="DomainObject.Predmet.ProtuStrankaListNazivFormated_1">
      <item>ZSUPPONITS društvo s ograničenom odgovornošću za turizam i građenje</item>
    </derivirana_varijabla>
  </DomainObject.Predmet.ProtuStrankaListNazivFormated>
  <DomainObject.Predmet.ProtuStrankaListNazivFormatedOIB>
    <izvorni_sadrzaj>
      <item>ZSUPPONITS društvo s ograničenom odgovornošću za turizam i građenje, OIB 64234206326</item>
    </izvorni_sadrzaj>
    <derivirana_varijabla naziv="DomainObject.Predmet.ProtuStrankaListNazivFormatedOIB_1">
      <item>ZSUPPONITS društvo s ograničenom odgovornošću za turizam i građenje, OIB 64234206326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St-432/2017-2</izvorni_sadrzaj>
    <derivirana_varijabla naziv="DomainObject.PoslovniBrojDokumenta_1">St-432/2017-2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ZSUPPONITS društvo s ograničenom odgovornošću za turizam i građenje</izvorni_sadrzaj>
    <derivirana_varijabla naziv="DomainObject.Predmet.ProtustrankaIDrugi_1">ZSUPPONITS društvo s ograničenom odgovornošću za turizam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ZSUPPONITS društvo s ograničenom odgovornošću za turizam i građenje, OIB 64234206326, XXVII ulica 53, 23206 Sukošan</izvorni_sadrzaj>
    <derivirana_varijabla naziv="DomainObject.Predmet.ProtustrankaIDrugiAdressOIB_1">ZSUPPONITS društvo s ograničenom odgovornošću za turizam i građenje, OIB 64234206326, XXVII ulica 53,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ZSUPPONITS društvo s ograničenom odgovornošću za turizam i građenje</item>
      <item>FINA</item>
    </izvorni_sadrzaj>
    <derivirana_varijabla naziv="DomainObject.Predmet.SudioniciListNaziv_1">
      <item>ZSUPPONITS društvo s ograničenom odgovornošću za turizam i građenje</item>
      <item>FINA</item>
    </derivirana_varijabla>
  </DomainObject.Predmet.SudioniciListNaziv>
  <DomainObject.Predmet.SudioniciListAdressOIB>
    <izvorni_sadrzaj>
      <item>ZSUPPONITS društvo s ograničenom odgovornošću za turizam i građenje, OIB 64234206326, XXVII ulica 53,23206 Sukošan</item>
      <item>FINA, OIB 85821130368</item>
    </izvorni_sadrzaj>
    <derivirana_varijabla naziv="DomainObject.Predmet.SudioniciListAdressOIB_1">
      <item>ZSUPPONITS društvo s ograničenom odgovornošću za turizam i građenje, OIB 64234206326, XXVII ulica 53,23206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64234206326</item>
      <item>, OIB 85821130368</item>
    </izvorni_sadrzaj>
    <derivirana_varijabla naziv="DomainObject.Predmet.SudioniciListNazivOIB_1">
      <item>, OIB 64234206326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685</properties:Words>
  <properties:Characters>3611</properties:Characters>
  <properties:Lines>101</properties:Lines>
  <properties:Paragraphs>35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2017-10-25T12:11:00Z</dcterms:created>
  <dc:creator>Ardena Bajlo</dc:creator>
  <cp:lastModifiedBy>Nena Mužanović</cp:lastModifiedBy>
  <cp:lastPrinted>2017-02-24T09:40:00Z</cp:lastPrinted>
  <dcterms:modified xmlns:xsi="http://www.w3.org/2001/XMLSchema-instance" xsi:type="dcterms:W3CDTF">2017-11-17T12:22:00Z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St-432/2017-2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