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4ad5" w14:paraId="f3a4ad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62FC5">
        <w:rPr>
          <w:rFonts w:hAnsi="Times New Roman" w:ascii="Times New Roman"/>
          <w:b/>
          <w:sz w:val="24"/>
          <w:szCs w:val="24"/>
        </w:rPr>
        <w:t>205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62FC5">
        <w:rPr>
          <w:rFonts w:hAnsi="Times New Roman" w:ascii="Times New Roman"/>
        </w:rPr>
        <w:t>205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A62FC5" w:rsidRPr="00A62FC5">
        <w:rPr>
          <w:rFonts w:hAnsi="Times New Roman" w:ascii="Times New Roman"/>
        </w:rPr>
        <w:t>METAL SIROVINA j.d.o.o.</w:t>
      </w:r>
      <w:r w:rsidR="00A62FC5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2C75BC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62FC5" w:rsidRPr="00A62FC5">
        <w:rPr>
          <w:rFonts w:hAnsi="Times New Roman" w:ascii="Times New Roman"/>
        </w:rPr>
        <w:t>06362556737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B7A23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B3110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A2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A2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A2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A2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A2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A2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A2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A2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SIROVINA j.d.o.o. zastupanog po punomoćniku Emir Spahić</izvorni_sadrzaj>
    <derivirana_varijabla naziv="DomainObject.Predmet.ProtustrankaFormated_1">  METAL SIROVINA j.d.o.o. zastupanog po punomoćniku Emir Spahić</derivirana_varijabla>
  </DomainObject.Predmet.ProtustrankaFormated>
  <DomainObject.Predmet.ProtustrankaFormatedOIB>
    <izvorni_sadrzaj>  METAL SIROVINA j.d.o.o., OIB 06362556737 zastupanog po punomoćniku Emir Spahić</izvorni_sadrzaj>
    <derivirana_varijabla naziv="DomainObject.Predmet.ProtustrankaFormatedOIB_1">  METAL SIROVINA j.d.o.o., OIB 06362556737 zastupanog po punomoćniku Emir Spahić</derivirana_varijabla>
  </DomainObject.Predmet.ProtustrankaFormatedOIB>
  <DomainObject.Predmet.ProtustrankaFormatedWithAdress>
    <izvorni_sadrzaj> METAL SIROVINA j.d.o.o., I. Petruševac IV. odvojak 63, 10000 Zagreb zastupanog po punomoćniku Emir Spahić</izvorni_sadrzaj>
    <derivirana_varijabla naziv="DomainObject.Predmet.ProtustrankaFormatedWithAdress_1"> METAL SIROVINA j.d.o.o., I. Petruševac IV. odvojak 63, 10000 Zagreb zastupanog po punomoćniku Emir Spahić</derivirana_varijabla>
  </DomainObject.Predmet.ProtustrankaFormatedWithAdress>
  <DomainObject.Predmet.ProtustrankaFormatedWithAdressOIB>
    <izvorni_sadrzaj> METAL SIROVINA j.d.o.o., OIB 06362556737, I. Petruševac IV. odvojak 63, 10000 Zagreb zastupanog po punomoćniku Emir Spahić</izvorni_sadrzaj>
    <derivirana_varijabla naziv="DomainObject.Predmet.ProtustrankaFormatedWithAdressOIB_1"> METAL SIROVINA j.d.o.o., OIB 06362556737, I. Petruševac IV. odvojak 63, 10000 Zagreb zastupanog po punomoćniku Emir Spahić</derivirana_varijabla>
  </DomainObject.Predmet.ProtustrankaFormatedWithAdressOIB>
  <DomainObject.Predmet.ProtustrankaWithAdress>
    <izvorni_sadrzaj>METAL SIROVINA j.d.o.o. I. Petruševac IV. odvojak 63, 10000 Zagreb</izvorni_sadrzaj>
    <derivirana_varijabla naziv="DomainObject.Predmet.ProtustrankaWithAdress_1">METAL SIROVINA j.d.o.o. I. Petruševac IV. odvojak 63, 10000 Zagreb</derivirana_varijabla>
  </DomainObject.Predmet.ProtustrankaWithAdress>
  <DomainObject.Predmet.ProtustrankaWithAdressOIB>
    <izvorni_sadrzaj>METAL SIROVINA j.d.o.o., OIB 06362556737, I. Petruševac IV. odvojak 63, 10000 Zagreb</izvorni_sadrzaj>
    <derivirana_varijabla naziv="DomainObject.Predmet.ProtustrankaWithAdressOIB_1">METAL SIROVINA j.d.o.o., OIB 06362556737, I. Petruševac IV. odvojak 63, 10000 Zagreb</derivirana_varijabla>
  </DomainObject.Predmet.ProtustrankaWithAdressOIB>
  <DomainObject.Predmet.ProtustrankaNazivFormated>
    <izvorni_sadrzaj>METAL SIROVINA j.d.o.o.</izvorni_sadrzaj>
    <derivirana_varijabla naziv="DomainObject.Predmet.ProtustrankaNazivFormated_1">METAL SIROVINA j.d.o.o.</derivirana_varijabla>
  </DomainObject.Predmet.ProtustrankaNazivFormated>
  <DomainObject.Predmet.ProtustrankaNazivFormatedOIB>
    <izvorni_sadrzaj>METAL SIROVINA j.d.o.o., OIB 06362556737</izvorni_sadrzaj>
    <derivirana_varijabla naziv="DomainObject.Predmet.ProtustrankaNazivFormatedOIB_1">METAL SIROVINA j.d.o.o., OIB 06362556737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SIROVINA j.d.o.o. zastupanog po punomoćniku Emir Spahić</item>
    </izvorni_sadrzaj>
    <derivirana_varijabla naziv="DomainObject.Predmet.ProtuStrankaListFormated_1">
      <item>METAL SIROVINA j.d.o.o. zastupanog po punomoćniku Emir Spahić</item>
    </derivirana_varijabla>
  </DomainObject.Predmet.ProtuStrankaListFormated>
  <DomainObject.Predmet.ProtuStrankaListFormatedOIB>
    <izvorni_sadrzaj>
      <item>METAL SIROVINA j.d.o.o., OIB 06362556737 zastupanog po punomoćniku Emir Spahić</item>
    </izvorni_sadrzaj>
    <derivirana_varijabla naziv="DomainObject.Predmet.ProtuStrankaListFormatedOIB_1">
      <item>METAL SIROVINA j.d.o.o., OIB 06362556737 zastupanog po punomoćniku Emir Spahić</item>
    </derivirana_varijabla>
  </DomainObject.Predmet.ProtuStrankaListFormatedOIB>
  <DomainObject.Predmet.ProtuStrankaListFormatedWithAdress>
    <izvorni_sadrzaj>
      <item>METAL SIROVINA j.d.o.o., I. Petruševac IV. odvojak 63, 10000 Zagreb zastupanog po punomoćniku Emir Spahić</item>
    </izvorni_sadrzaj>
    <derivirana_varijabla naziv="DomainObject.Predmet.ProtuStrankaListFormatedWithAdress_1">
      <item>METAL SIROVINA j.d.o.o., I. Petruševac IV. odvojak 63, 10000 Zagreb zastupanog po punomoćniku Emir Spahić</item>
    </derivirana_varijabla>
  </DomainObject.Predmet.ProtuStrankaListFormatedWithAdress>
  <DomainObject.Predmet.ProtuStrankaListFormatedWithAdressOIB>
    <izvorni_sadrzaj>
      <item>METAL SIROVINA j.d.o.o., OIB 06362556737, I. Petruševac IV. odvojak 63, 10000 Zagreb zastupanog po punomoćniku Emir Spahić</item>
    </izvorni_sadrzaj>
    <derivirana_varijabla naziv="DomainObject.Predmet.ProtuStrankaListFormatedWithAdressOIB_1">
      <item>METAL SIROVINA j.d.o.o., OIB 06362556737, I. Petruševac IV. odvojak 63, 10000 Zagreb zastupanog po punomoćniku Emir Spahić</item>
    </derivirana_varijabla>
  </DomainObject.Predmet.ProtuStrankaListFormatedWithAdressOIB>
  <DomainObject.Predmet.ProtuStrankaListNazivFormated>
    <izvorni_sadrzaj>
      <item>METAL SIROVINA j.d.o.o.</item>
    </izvorni_sadrzaj>
    <derivirana_varijabla naziv="DomainObject.Predmet.ProtuStrankaListNazivFormated_1">
      <item>METAL SIROVINA j.d.o.o.</item>
    </derivirana_varijabla>
  </DomainObject.Predmet.ProtuStrankaListNazivFormated>
  <DomainObject.Predmet.ProtuStrankaListNazivFormatedOIB>
    <izvorni_sadrzaj>
      <item>METAL SIROVINA j.d.o.o., OIB 06362556737</item>
    </izvorni_sadrzaj>
    <derivirana_varijabla naziv="DomainObject.Predmet.ProtuStrankaListNazivFormatedOIB_1">
      <item>METAL SIROVINA j.d.o.o., OIB 06362556737</item>
    </derivirana_varijabla>
  </DomainObject.Predmet.ProtuStrankaListNazivFormatedOIB>
  <DomainObject.Predmet.OstaliListFormated>
    <izvorni_sadrzaj>
      <item>Emir Spahić punomoćnik sudionika u postupku METAL SIROVINA j.d.o.o.</item>
    </izvorni_sadrzaj>
    <derivirana_varijabla naziv="DomainObject.Predmet.OstaliListFormated_1">
      <item>Emir Spahić punomoćnik sudionika u postupku METAL SIROVINA j.d.o.o.</item>
    </derivirana_varijabla>
  </DomainObject.Predmet.OstaliListFormated>
  <DomainObject.Predmet.OstaliListFormatedOIB>
    <izvorni_sadrzaj>
      <item>Emir Spahić, OIB 89578172539 punomoćnik sudionika u postupku METAL SIROVINA j.d.o.o.</item>
    </izvorni_sadrzaj>
    <derivirana_varijabla naziv="DomainObject.Predmet.OstaliListFormatedOIB_1">
      <item>Emir Spahić, OIB 89578172539 punomoćnik sudionika u postupku METAL SIROVINA j.d.o.o.</item>
    </derivirana_varijabla>
  </DomainObject.Predmet.OstaliListFormatedOIB>
  <DomainObject.Predmet.OstaliListFormatedWithAdress>
    <izvorni_sadrzaj>
      <item>Emir Spahić, Fridriha Kacera 036, Tuzla punomoćnik sudionika u postupku METAL SIROVINA j.d.o.o.</item>
    </izvorni_sadrzaj>
    <derivirana_varijabla naziv="DomainObject.Predmet.OstaliListFormatedWithAdress_1">
      <item>Emir Spahić, Fridriha Kacera 036, Tuzla punomoćnik sudionika u postupku METAL SIROVINA j.d.o.o.</item>
    </derivirana_varijabla>
  </DomainObject.Predmet.OstaliListFormatedWithAdress>
  <DomainObject.Predmet.OstaliListFormatedWithAdressOIB>
    <izvorni_sadrzaj>
      <item>Emir Spahić, OIB 89578172539, Fridriha Kacera 036, Tuzla punomoćnik sudionika u postupku METAL SIROVINA j.d.o.o.</item>
    </izvorni_sadrzaj>
    <derivirana_varijabla naziv="DomainObject.Predmet.OstaliListFormatedWithAdressOIB_1">
      <item>Emir Spahić, OIB 89578172539, Fridriha Kacera 036, Tuzla punomoćnik sudionika u postupku METAL SIROVINA j.d.o.o.</item>
    </derivirana_varijabla>
  </DomainObject.Predmet.OstaliListFormatedWithAdressOIB>
  <DomainObject.Predmet.OstaliListNazivFormated>
    <izvorni_sadrzaj>
      <item>Emir Spahić</item>
    </izvorni_sadrzaj>
    <derivirana_varijabla naziv="DomainObject.Predmet.OstaliListNazivFormated_1">
      <item>Emir Spahić</item>
    </derivirana_varijabla>
  </DomainObject.Predmet.OstaliListNazivFormated>
  <DomainObject.Predmet.OstaliListNazivFormatedOIB>
    <izvorni_sadrzaj>
      <item>Emir Spahić, OIB 89578172539</item>
    </izvorni_sadrzaj>
    <derivirana_varijabla naziv="DomainObject.Predmet.OstaliListNazivFormatedOIB_1">
      <item>Emir Spahić, OIB 89578172539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SIROVINA j.d.o.o.</izvorni_sadrzaj>
    <derivirana_varijabla naziv="DomainObject.Predmet.ProtustrankaIDrugi_1">METAL SIROVINA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 SIROVINA j.d.o.o., OIB 06362556737, I. Petruševac IV. odvojak 63, 10000 Zagreb</izvorni_sadrzaj>
    <derivirana_varijabla naziv="DomainObject.Predmet.ProtustrankaIDrugiAdressOIB_1">METAL SIROVINA j.d.o.o., OIB 06362556737, I. Petruševac IV. odvojak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SIROVINA j.d.o.o.</item>
      <item>Emir Spahić</item>
    </izvorni_sadrzaj>
    <derivirana_varijabla naziv="DomainObject.Predmet.SudioniciListNaziv_1">
      <item>FINA Regionalni centar Zagreb</item>
      <item>METAL SIROVINA j.d.o.o.</item>
      <item>Emir Spahić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 SIROVINA j.d.o.o., OIB 06362556737, I. Petruševac IV. odvojak 63,10000 Zagreb</item>
      <item>Emir Spahić, OIB 89578172539, Fridriha Kacera 036,Tuzla</item>
    </izvorni_sadrzaj>
    <derivirana_varijabla naziv="DomainObject.Predmet.SudioniciListAdressOIB_1">
      <item>FINA Regionalni centar Zagreb, OIB 85821130368, Trg svibanjskih žrtava 1995. 1,10000 Zagreb</item>
      <item>METAL SIROVINA j.d.o.o., OIB 06362556737, I. Petruševac IV. odvojak 63,10000 Zagreb</item>
      <item>Emir Spahić, OIB 89578172539, Fridriha Kacera 036,Tuzla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06362556737</item>
      <item>, OIB 89578172539</item>
    </izvorni_sadrzaj>
    <derivirana_varijabla naziv="DomainObject.Predmet.SudioniciListNazivOIB_1">
      <item>, OIB 85821130368</item>
      <item>, OIB 06362556737</item>
      <item>, OIB 89578172539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2016-04-16T11:27:00Z</cp:lastPrinted>
  <dcterms:modified xmlns:xsi="http://www.w3.org/2001/XMLSchema-instance" xsi:type="dcterms:W3CDTF">2016-04-16T11:29:00Z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