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ae09" w14:paraId="7eaae09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4345EE">
        <w:t>168</w:t>
      </w:r>
      <w:r w:rsidR="002E5684">
        <w:t>/18-</w:t>
      </w:r>
      <w:r w:rsidR="008F2C48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4345EE">
        <w:t>PASARA j.</w:t>
      </w:r>
      <w:r w:rsidR="004345EE" w:rsidRPr="005D3532">
        <w:t>d.o.o.</w:t>
      </w:r>
      <w:r w:rsidR="004345EE">
        <w:t xml:space="preserve"> za turizam, poslovne usluge i djelatnosti turističke agencije</w:t>
      </w:r>
      <w:r w:rsidR="004345EE" w:rsidRPr="005D3532">
        <w:t xml:space="preserve">, </w:t>
      </w:r>
      <w:r w:rsidR="004345EE">
        <w:t>Zadar</w:t>
      </w:r>
      <w:r w:rsidR="004345EE" w:rsidRPr="005D3532">
        <w:t xml:space="preserve">, </w:t>
      </w:r>
      <w:r w:rsidR="004345EE">
        <w:t>Šibenska ulica 11 A</w:t>
      </w:r>
      <w:r w:rsidR="004345EE" w:rsidRPr="005D3532">
        <w:t xml:space="preserve">, OIB: </w:t>
      </w:r>
      <w:r w:rsidR="004345EE">
        <w:t>18844727511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6022C7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4345EE">
        <w:t>PASARA j.</w:t>
      </w:r>
      <w:r w:rsidR="004345EE" w:rsidRPr="005D3532">
        <w:t>d.o.o.</w:t>
      </w:r>
      <w:r w:rsidR="004345EE">
        <w:t xml:space="preserve"> za turizam, poslovne usluge i djelatnosti turističke agencije</w:t>
      </w:r>
      <w:r w:rsidR="004345EE" w:rsidRPr="005D3532">
        <w:t xml:space="preserve">, </w:t>
      </w:r>
      <w:r w:rsidR="004345EE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837FD1">
        <w:t>10</w:t>
      </w:r>
      <w:r w:rsidR="009C2B72">
        <w:t>,</w:t>
      </w:r>
      <w:r w:rsidR="004345EE">
        <w:t>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4345EE">
        <w:t xml:space="preserve">Mate </w:t>
      </w:r>
      <w:proofErr w:type="spellStart"/>
      <w:r w:rsidR="004345EE">
        <w:t>Tolje</w:t>
      </w:r>
      <w:proofErr w:type="spellEnd"/>
      <w:r w:rsidR="004345EE">
        <w:t xml:space="preserve"> iz Zadra</w:t>
      </w:r>
      <w:r w:rsidR="004345EE" w:rsidRPr="005D3532">
        <w:t xml:space="preserve">, </w:t>
      </w:r>
      <w:r w:rsidR="004345EE">
        <w:t>Šibenska 11/A</w:t>
      </w:r>
      <w:r w:rsidR="004345EE" w:rsidRPr="005D3532">
        <w:t xml:space="preserve">, OIB: </w:t>
      </w:r>
      <w:r w:rsidR="004345EE">
        <w:t>76757315153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7FD1">
        <w:t>10</w:t>
      </w:r>
      <w:r w:rsidR="008C0176">
        <w:t>,</w:t>
      </w:r>
      <w:r w:rsidR="004345EE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4345EE">
        <w:t>PASARA j.</w:t>
      </w:r>
      <w:r w:rsidR="004345EE" w:rsidRPr="005D3532">
        <w:t>d.o.o.</w:t>
      </w:r>
      <w:r w:rsidR="004345EE">
        <w:t xml:space="preserve"> za turizam, poslovne usluge i djelatnosti turističke agencije</w:t>
      </w:r>
      <w:r w:rsidR="004345EE" w:rsidRPr="005D3532">
        <w:t xml:space="preserve">, </w:t>
      </w:r>
      <w:r w:rsidR="004345EE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4345EE">
        <w:t xml:space="preserve"> iz Zadra</w:t>
      </w:r>
      <w:r w:rsidR="004345EE" w:rsidRPr="005D3532">
        <w:t xml:space="preserve">, </w:t>
      </w:r>
      <w:r w:rsidR="004345EE">
        <w:t>Šibenska 11/A</w:t>
      </w:r>
      <w:r w:rsidR="004345EE" w:rsidRPr="005D3532">
        <w:t xml:space="preserve">, OIB: </w:t>
      </w:r>
      <w:r w:rsidR="004345EE">
        <w:t>76757315153</w:t>
      </w:r>
      <w:r>
        <w:t xml:space="preserve">. </w:t>
      </w:r>
      <w:r w:rsidRPr="00071F11">
        <w:t xml:space="preserve">Na ročište za utvrđivanje uvjeta za pokretanje postupka određeno za dan </w:t>
      </w:r>
      <w:r w:rsidR="00837FD1">
        <w:t>12</w:t>
      </w:r>
      <w:r>
        <w:t xml:space="preserve">. </w:t>
      </w:r>
      <w:r w:rsidR="00837FD1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4345EE">
        <w:t xml:space="preserve"> </w:t>
      </w:r>
      <w:r w:rsidRPr="00653A23">
        <w:t xml:space="preserve">obzirom da </w:t>
      </w:r>
      <w:r>
        <w:t>je</w:t>
      </w:r>
      <w:r w:rsidR="004345EE">
        <w:t xml:space="preserve"> isti</w:t>
      </w:r>
      <w:r w:rsidRPr="00653A23">
        <w:t xml:space="preserve"> već prethodno rješenjem ovog suda broj </w:t>
      </w:r>
      <w:r>
        <w:t>St-</w:t>
      </w:r>
      <w:r w:rsidR="004345EE">
        <w:t>168</w:t>
      </w:r>
      <w:r w:rsidR="006927F0">
        <w:t>/2018</w:t>
      </w:r>
      <w:r w:rsidR="008F2C48">
        <w:t>-2</w:t>
      </w:r>
      <w:r w:rsidRPr="00653A23">
        <w:t xml:space="preserve"> od </w:t>
      </w:r>
      <w:r w:rsidR="004345EE">
        <w:t>24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4345EE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6022C7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BB49B3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BB49B3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4345EE" w:rsidP="00C969E8" w:rsidR="004345EE">
      <w:pPr>
        <w:numPr>
          <w:ilvl w:val="0"/>
          <w:numId w:val="2"/>
        </w:numPr>
      </w:pPr>
      <w:r>
        <w:t xml:space="preserve">Mate </w:t>
      </w:r>
      <w:proofErr w:type="spellStart"/>
      <w:r>
        <w:t>Tolje</w:t>
      </w:r>
      <w:proofErr w:type="spellEnd"/>
      <w:r>
        <w:t xml:space="preserve"> iz Zadra</w:t>
      </w:r>
      <w:r w:rsidRPr="005D3532">
        <w:t xml:space="preserve">, </w:t>
      </w:r>
      <w:r>
        <w:t xml:space="preserve">Šibenska 11/A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A87AB5"/>
    <w:rsid w:val="00B057DD"/>
    <w:rsid w:val="00B32693"/>
    <w:rsid w:val="00B3319A"/>
    <w:rsid w:val="00B51749"/>
    <w:rsid w:val="00B63387"/>
    <w:rsid w:val="00B93614"/>
    <w:rsid w:val="00BB49B3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2125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2018-06-12T12:39:00Z</dcterms:created>
  <dc:creator>Administrator</dc:creator>
  <cp:lastModifiedBy>Ante Rubelj</cp:lastModifiedBy>
  <cp:lastPrinted>2018-06-14T05:35:00Z</cp:lastPrinted>
  <dcterms:modified xmlns:xsi="http://www.w3.org/2001/XMLSchema-instance" xsi:type="dcterms:W3CDTF">2018-06-14T05:35:00Z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POLICIJA- 168-18- Mate Tolja.docx)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