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2330" w14:paraId="5a62330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3869D0">
        <w:rPr>
          <w:rFonts w:hAnsi="Times New Roman" w:ascii="Times New Roman"/>
          <w:szCs w:val="24"/>
          <w:lang w:val="hr-HR"/>
        </w:rPr>
        <w:t>1</w:t>
      </w:r>
      <w:r w:rsidR="00FF09D1">
        <w:rPr>
          <w:rFonts w:hAnsi="Times New Roman" w:ascii="Times New Roman"/>
          <w:szCs w:val="24"/>
          <w:lang w:val="hr-HR"/>
        </w:rPr>
        <w:t>461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F09D1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FF09D1" w:rsidRPr="00FF09D1">
        <w:rPr>
          <w:rFonts w:hAnsi="Times New Roman" w:ascii="Times New Roman"/>
        </w:rPr>
        <w:t>PROBIOTIKA VIVA d.o.o., Zagreb, Divka Budaka 17/17, OIB: 08183575492, MBS: 080232026</w:t>
      </w:r>
      <w:r w:rsidR="004503D1" w:rsidRPr="00D02DE9">
        <w:rPr>
          <w:rFonts w:hAnsi="Times New Roman" w:ascii="Times New Roman"/>
          <w:szCs w:val="24"/>
          <w:lang w:val="hr-HR"/>
        </w:rPr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D4C47">
        <w:rPr>
          <w:rFonts w:hAnsi="Times New Roman" w:ascii="Times New Roman"/>
          <w:szCs w:val="24"/>
          <w:lang w:val="hr-HR"/>
        </w:rPr>
        <w:t>6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FF09D1" w:rsidR="00FF09D1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FF09D1" w:rsidRPr="00FF09D1">
        <w:rPr>
          <w:rFonts w:hAnsi="Times New Roman" w:ascii="Times New Roman"/>
        </w:rPr>
        <w:t>PROBIOTIKA VIVA d.o.o., Zagreb, Divka Budaka 17/17, OIB: 08183575492, MBS: 080232026</w:t>
      </w:r>
      <w:r w:rsidR="00FF09D1">
        <w:rPr>
          <w:rFonts w:hAnsi="Times New Roman" w:ascii="Times New Roman"/>
        </w:rPr>
        <w:t>.</w:t>
      </w:r>
    </w:p>
    <w:p w:rsidRDefault="003F1B9D" w:rsidP="003F1B9D" w:rsidR="003F1B9D">
      <w:pPr>
        <w:ind w:firstLine="708"/>
        <w:jc w:val="both"/>
      </w:pP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F6B58">
        <w:rPr>
          <w:rFonts w:hAnsi="Times New Roman" w:ascii="Times New Roman"/>
          <w:szCs w:val="24"/>
        </w:rPr>
        <w:t>16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FF09D1">
        <w:rPr>
          <w:rFonts w:hAnsi="Times New Roman" w:ascii="Times New Roman"/>
          <w:szCs w:val="24"/>
        </w:rPr>
        <w:t>14</w:t>
      </w:r>
      <w:r w:rsidR="001C15BB">
        <w:rPr>
          <w:rFonts w:hAnsi="Times New Roman" w:ascii="Times New Roman"/>
          <w:szCs w:val="24"/>
        </w:rPr>
        <w:t xml:space="preserve"> sati i </w:t>
      </w:r>
      <w:r w:rsidR="00FF09D1">
        <w:rPr>
          <w:rFonts w:hAnsi="Times New Roman" w:ascii="Times New Roman"/>
          <w:szCs w:val="24"/>
        </w:rPr>
        <w:t>15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FF09D1">
        <w:rPr>
          <w:rFonts w:hAnsi="Times New Roman" w:ascii="Times New Roman"/>
          <w:szCs w:val="24"/>
        </w:rPr>
        <w:t>Hrvoje Kraljičković ,Trg hrvatskih velikana 4, Zagreb, OIB 63875916042.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FF09D1" w:rsidR="00FF09D1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FF09D1" w:rsidRPr="00FF09D1">
        <w:rPr>
          <w:rFonts w:hAnsi="Times New Roman" w:ascii="Times New Roman"/>
        </w:rPr>
        <w:t>PROBIOTIKA VIVA d.o.o., Zagreb, Divka Budaka 17/17, OIB: 08183575492, MBS: 080232026</w:t>
      </w:r>
      <w:r w:rsidR="00FF09D1">
        <w:rPr>
          <w:rFonts w:hAnsi="Times New Roman" w:ascii="Times New Roman"/>
        </w:rPr>
        <w:t>.</w:t>
      </w:r>
    </w:p>
    <w:p w:rsidRDefault="003F1B9D" w:rsidP="003F1B9D" w:rsidR="003F1B9D">
      <w:pPr>
        <w:ind w:firstLine="708"/>
        <w:jc w:val="both"/>
      </w:pPr>
    </w:p>
    <w:p w:rsidRDefault="008F6B58" w:rsidP="008F6B58" w:rsidR="008F6B58">
      <w:pPr>
        <w:ind w:firstLine="708"/>
        <w:jc w:val="both"/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FA2AC8">
        <w:rPr>
          <w:rFonts w:hAnsi="Times New Roman" w:ascii="Times New Roman"/>
          <w:lang w:val="hr-HR"/>
        </w:rPr>
        <w:t>06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F6B58">
        <w:rPr>
          <w:rFonts w:hAnsi="Times New Roman" w:ascii="Times New Roman"/>
          <w:lang w:val="hr-HR"/>
        </w:rPr>
        <w:t>16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472D6" w:rsidRPr="004472D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FF09D1">
          <w:rPr>
            <w:rFonts w:hAnsi="Times New Roman" w:ascii="Times New Roman"/>
          </w:rPr>
          <w:t>1461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D4C47"/>
    <w:rsid w:val="00303F1F"/>
    <w:rsid w:val="00314C84"/>
    <w:rsid w:val="003869D0"/>
    <w:rsid w:val="003E052E"/>
    <w:rsid w:val="003F1B9D"/>
    <w:rsid w:val="00411C85"/>
    <w:rsid w:val="004472D6"/>
    <w:rsid w:val="004503D1"/>
    <w:rsid w:val="004612D0"/>
    <w:rsid w:val="00495ED5"/>
    <w:rsid w:val="004E1FA2"/>
    <w:rsid w:val="005038B9"/>
    <w:rsid w:val="005217F6"/>
    <w:rsid w:val="00631843"/>
    <w:rsid w:val="006A1B0F"/>
    <w:rsid w:val="008139E9"/>
    <w:rsid w:val="008A0A2C"/>
    <w:rsid w:val="008D7665"/>
    <w:rsid w:val="008F6B58"/>
    <w:rsid w:val="00906F46"/>
    <w:rsid w:val="009237A3"/>
    <w:rsid w:val="00923F04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St-1461/2015</izvorni_sadrzaj>
    <derivirana_varijabla naziv="DomainObject.Predmet.OznakaBroj_1">St-1461/2015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PROBIOTIKA VIVA d.o.o. zastupanog po punomoćniku Mladen Brunović</izvorni_sadrzaj>
    <derivirana_varijabla naziv="DomainObject.Predmet.ProtustrankaFormated_1">  PROBIOTIKA VIVA d.o.o. zastupanog po punomoćniku Mladen Brunović</derivirana_varijabla>
  </DomainObject.Predmet.ProtustrankaFormated>
  <DomainObject.Predmet.ProtustrankaFormatedOIB>
    <izvorni_sadrzaj>  PROBIOTIKA VIVA d.o.o., OIB 08183575492 zastupanog po punomoćniku Mladen Brunović</izvorni_sadrzaj>
    <derivirana_varijabla naziv="DomainObject.Predmet.ProtustrankaFormatedOIB_1">  PROBIOTIKA VIVA d.o.o., OIB 08183575492 zastupanog po punomoćniku Mladen Brunović</derivirana_varijabla>
  </DomainObject.Predmet.ProtustrankaFormatedOIB>
  <DomainObject.Predmet.ProtustrankaFormatedWithAdress>
    <izvorni_sadrzaj> PROBIOTIKA VIVA d.o.o., Divka Budaka 17/17, 10000 Zagreb zastupanog po punomoćniku Mladen Brunović</izvorni_sadrzaj>
    <derivirana_varijabla naziv="DomainObject.Predmet.ProtustrankaFormatedWithAdress_1"> PROBIOTIKA VIVA d.o.o., Divka Budaka 17/17, 10000 Zagreb zastupanog po punomoćniku Mladen Brunović</derivirana_varijabla>
  </DomainObject.Predmet.ProtustrankaFormatedWithAdress>
  <DomainObject.Predmet.ProtustrankaFormatedWithAdressOIB>
    <izvorni_sadrzaj> PROBIOTIKA VIVA d.o.o., OIB 08183575492, Divka Budaka 17/17, 10000 Zagreb zastupanog po punomoćniku Mladen Brunović</izvorni_sadrzaj>
    <derivirana_varijabla naziv="DomainObject.Predmet.ProtustrankaFormatedWithAdressOIB_1"> PROBIOTIKA VIVA d.o.o., OIB 08183575492, Divka Budaka 17/17, 10000 Zagreb zastupanog po punomoćniku Mladen Brunović</derivirana_varijabla>
  </DomainObject.Predmet.ProtustrankaFormatedWithAdressOIB>
  <DomainObject.Predmet.ProtustrankaWithAdress>
    <izvorni_sadrzaj>PROBIOTIKA VIVA d.o.o. Divka Budaka 17/17, 10000 Zagreb</izvorni_sadrzaj>
    <derivirana_varijabla naziv="DomainObject.Predmet.ProtustrankaWithAdress_1">PROBIOTIKA VIVA d.o.o. Divka Budaka 17/17, 10000 Zagreb</derivirana_varijabla>
  </DomainObject.Predmet.ProtustrankaWithAdress>
  <DomainObject.Predmet.ProtustrankaWithAdressOIB>
    <izvorni_sadrzaj>PROBIOTIKA VIVA d.o.o., OIB 08183575492, Divka Budaka 17/17, 10000 Zagreb</izvorni_sadrzaj>
    <derivirana_varijabla naziv="DomainObject.Predmet.ProtustrankaWithAdressOIB_1">PROBIOTIKA VIVA d.o.o., OIB 08183575492, Divka Budaka 17/17, 10000 Zagreb</derivirana_varijabla>
  </DomainObject.Predmet.ProtustrankaWithAdressOIB>
  <DomainObject.Predmet.ProtustrankaNazivFormated>
    <izvorni_sadrzaj>PROBIOTIKA VIVA d.o.o.</izvorni_sadrzaj>
    <derivirana_varijabla naziv="DomainObject.Predmet.ProtustrankaNazivFormated_1">PROBIOTIKA VIVA d.o.o.</derivirana_varijabla>
  </DomainObject.Predmet.ProtustrankaNazivFormated>
  <DomainObject.Predmet.ProtustrankaNazivFormatedOIB>
    <izvorni_sadrzaj>PROBIOTIKA VIVA d.o.o., OIB 08183575492</izvorni_sadrzaj>
    <derivirana_varijabla naziv="DomainObject.Predmet.ProtustrankaNazivFormatedOIB_1">PROBIOTIKA VIVA d.o.o., OIB 08183575492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PROBIOTIKA VIVA d.o.o. zastupanog po punomoćniku Mladen Brunović</item>
    </izvorni_sadrzaj>
    <derivirana_varijabla naziv="DomainObject.Predmet.ProtuStrankaListFormated_1">
      <item>PROBIOTIKA VIVA d.o.o. zastupanog po punomoćniku Mladen Brunović</item>
    </derivirana_varijabla>
  </DomainObject.Predmet.ProtuStrankaListFormated>
  <DomainObject.Predmet.ProtuStrankaListFormatedOIB>
    <izvorni_sadrzaj>
      <item>PROBIOTIKA VIVA d.o.o., OIB 08183575492 zastupanog po punomoćniku Mladen Brunović</item>
    </izvorni_sadrzaj>
    <derivirana_varijabla naziv="DomainObject.Predmet.ProtuStrankaListFormatedOIB_1">
      <item>PROBIOTIKA VIVA d.o.o., OIB 08183575492 zastupanog po punomoćniku Mladen Brunović</item>
    </derivirana_varijabla>
  </DomainObject.Predmet.ProtuStrankaListFormatedOIB>
  <DomainObject.Predmet.ProtuStrankaListFormatedWithAdress>
    <izvorni_sadrzaj>
      <item>PROBIOTIKA VIVA d.o.o., Divka Budaka 17/17, 10000 Zagreb zastupanog po punomoćniku Mladen Brunović</item>
    </izvorni_sadrzaj>
    <derivirana_varijabla naziv="DomainObject.Predmet.ProtuStrankaListFormatedWithAdress_1">
      <item>PROBIOTIKA VIVA d.o.o., Divka Budaka 17/17, 10000 Zagreb zastupanog po punomoćniku Mladen Brunović</item>
    </derivirana_varijabla>
  </DomainObject.Predmet.ProtuStrankaListFormatedWithAdress>
  <DomainObject.Predmet.ProtuStrankaListFormatedWithAdressOIB>
    <izvorni_sadrzaj>
      <item>PROBIOTIKA VIVA d.o.o., OIB 08183575492, Divka Budaka 17/17, 10000 Zagreb zastupanog po punomoćniku Mladen Brunović</item>
    </izvorni_sadrzaj>
    <derivirana_varijabla naziv="DomainObject.Predmet.ProtuStrankaListFormatedWithAdressOIB_1">
      <item>PROBIOTIKA VIVA d.o.o., OIB 08183575492, Divka Budaka 17/17, 10000 Zagreb zastupanog po punomoćniku Mladen Brunović</item>
    </derivirana_varijabla>
  </DomainObject.Predmet.ProtuStrankaListFormatedWithAdressOIB>
  <DomainObject.Predmet.ProtuStrankaListNazivFormated>
    <izvorni_sadrzaj>
      <item>PROBIOTIKA VIVA d.o.o.</item>
    </izvorni_sadrzaj>
    <derivirana_varijabla naziv="DomainObject.Predmet.ProtuStrankaListNazivFormated_1">
      <item>PROBIOTIKA VIVA d.o.o.</item>
    </derivirana_varijabla>
  </DomainObject.Predmet.ProtuStrankaListNazivFormated>
  <DomainObject.Predmet.ProtuStrankaListNazivFormatedOIB>
    <izvorni_sadrzaj>
      <item>PROBIOTIKA VIVA d.o.o., OIB 08183575492</item>
    </izvorni_sadrzaj>
    <derivirana_varijabla naziv="DomainObject.Predmet.ProtuStrankaListNazivFormatedOIB_1">
      <item>PROBIOTIKA VIVA d.o.o., OIB 08183575492</item>
    </derivirana_varijabla>
  </DomainObject.Predmet.ProtuStrankaListNazivFormatedOIB>
  <DomainObject.Predmet.OstaliListFormated>
    <izvorni_sadrzaj>
      <item>Mladen Brunović punomoćnik sudionika u postupku PROBIOTIKA VIVA d.o.o.</item>
    </izvorni_sadrzaj>
    <derivirana_varijabla naziv="DomainObject.Predmet.OstaliListFormated_1">
      <item>Mladen Brunović punomoćnik sudionika u postupku PROBIOTIKA VIVA d.o.o.</item>
    </derivirana_varijabla>
  </DomainObject.Predmet.OstaliListFormated>
  <DomainObject.Predmet.OstaliListFormatedOIB>
    <izvorni_sadrzaj>
      <item>Mladen Brunović, OIB 88107909947 punomoćnik sudionika u postupku PROBIOTIKA VIVA d.o.o.</item>
    </izvorni_sadrzaj>
    <derivirana_varijabla naziv="DomainObject.Predmet.OstaliListFormatedOIB_1">
      <item>Mladen Brunović, OIB 88107909947 punomoćnik sudionika u postupku PROBIOTIKA VIVA d.o.o.</item>
    </derivirana_varijabla>
  </DomainObject.Predmet.OstaliListFormatedOIB>
  <DomainObject.Predmet.OstaliListFormatedWithAdress>
    <izvorni_sadrzaj>
      <item>Mladen Brunović, Harambašićeva 51, 10000 Zagreb punomoćnik sudionika u postupku PROBIOTIKA VIVA d.o.o.</item>
    </izvorni_sadrzaj>
    <derivirana_varijabla naziv="DomainObject.Predmet.OstaliListFormatedWithAdress_1">
      <item>Mladen Brunović, Harambašićeva 51, 10000 Zagreb punomoćnik sudionika u postupku PROBIOTIKA VIVA d.o.o.</item>
    </derivirana_varijabla>
  </DomainObject.Predmet.OstaliListFormatedWithAdress>
  <DomainObject.Predmet.OstaliListFormatedWithAdressOIB>
    <izvorni_sadrzaj>
      <item>Mladen Brunović, OIB 88107909947, Harambašićeva 51, 10000 Zagreb punomoćnik sudionika u postupku PROBIOTIKA VIVA d.o.o.</item>
    </izvorni_sadrzaj>
    <derivirana_varijabla naziv="DomainObject.Predmet.OstaliListFormatedWithAdressOIB_1">
      <item>Mladen Brunović, OIB 88107909947, Harambašićeva 51, 10000 Zagreb punomoćnik sudionika u postupku PROBIOTIKA VIVA d.o.o.</item>
    </derivirana_varijabla>
  </DomainObject.Predmet.OstaliListFormatedWithAdressOIB>
  <DomainObject.Predmet.OstaliListNazivFormated>
    <izvorni_sadrzaj>
      <item>Mladen Brunović</item>
    </izvorni_sadrzaj>
    <derivirana_varijabla naziv="DomainObject.Predmet.OstaliListNazivFormated_1">
      <item>Mladen Brunović</item>
    </derivirana_varijabla>
  </DomainObject.Predmet.OstaliListNazivFormated>
  <DomainObject.Predmet.OstaliListNazivFormatedOIB>
    <izvorni_sadrzaj>
      <item>Mladen Brunović, OIB 88107909947</item>
    </izvorni_sadrzaj>
    <derivirana_varijabla naziv="DomainObject.Predmet.OstaliListNazivFormatedOIB_1">
      <item>Mladen Brunović, OIB 88107909947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PROBIOTIKA VIVA d.o.o.</izvorni_sadrzaj>
    <derivirana_varijabla naziv="DomainObject.Predmet.ProtustrankaIDrugi_1">PROBIOTIKA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PROBIOTIKA VIVA d.o.o., OIB 08183575492, Divka Budaka 17/17, 10000 Zagreb</izvorni_sadrzaj>
    <derivirana_varijabla naziv="DomainObject.Predmet.ProtustrankaIDrugiAdressOIB_1">PROBIOTIKA VIVA d.o.o., OIB 08183575492, Divka Budaka 17/17,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PROBIOTIKA VIVA d.o.o.</item>
      <item>Mladen Brunović</item>
    </izvorni_sadrzaj>
    <derivirana_varijabla naziv="DomainObject.Predmet.SudioniciListNaziv_1">
      <item>FINA Regionalni centar Zagreb</item>
      <item>PROBIOTIKA VIVA d.o.o.</item>
      <item>Mladen Brunović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PROBIOTIKA VIVA d.o.o., OIB 08183575492, Divka Budaka 17/17,10000 Zagreb</item>
      <item>Mladen Brunović, OIB 88107909947, Harambašićeva 51,10000 Zagreb</item>
    </izvorni_sadrzaj>
    <derivirana_varijabla naziv="DomainObject.Predmet.SudioniciListAdressOIB_1">
      <item>FINA Regionalni centar Zagreb, OIB 85821130368, Trg svibanjskih žrtava 1995. 1,10000 Zagreb</item>
      <item>PROBIOTIKA VIVA d.o.o., OIB 08183575492, Divka Budaka 17/17,10000 Zagreb</item>
      <item>Mladen Brunović, OIB 88107909947, Harambašićeva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08183575492</item>
      <item>, OIB 88107909947</item>
    </izvorni_sadrzaj>
    <derivirana_varijabla naziv="DomainObject.Predmet.SudioniciListNazivOIB_1">
      <item>, OIB 85821130368</item>
      <item>, OIB 08183575492</item>
      <item>, OIB 88107909947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CD3A5-35E4-4930-BE64-09F16F66E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424</properties:Words>
  <properties:Characters>2315</properties:Characters>
  <properties:Lines>79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2016-02-16T13:12:00Z</dcterms:created>
  <dc:creator>Ksenija Nol</dc:creator>
  <cp:lastModifiedBy>Višnja Svečak</cp:lastModifiedBy>
  <cp:lastPrinted>2016-02-16T13:12:00Z</cp:lastPrinted>
  <dcterms:modified xmlns:xsi="http://www.w3.org/2001/XMLSchema-instance" xsi:type="dcterms:W3CDTF">2016-02-16T13:13:00Z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