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c968" w14:paraId="8f6c968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A6123B">
        <w:t>139</w:t>
      </w:r>
      <w:r>
        <w:t>/16-</w:t>
      </w:r>
      <w:r w:rsidR="00A6123B">
        <w:t>6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A6123B">
        <w:t>ALBIN DVA d.o.o., Zadar, Augusta Šenoe 22 A, Zadar, OIB: 31667323522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6A074D">
        <w:t>28</w:t>
      </w:r>
      <w:r>
        <w:t>. siječnja 2016</w:t>
      </w:r>
      <w:r w:rsidRPr="00FC1537">
        <w:t xml:space="preserve">., dana </w:t>
      </w:r>
      <w:r w:rsidR="006A074D">
        <w:t>12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6A074D">
        <w:t>ALBIN DVA d.o.o., Zadar, Augusta Šenoe 22 A, Zadar, OIB: 31667323522</w:t>
      </w:r>
      <w:r>
        <w:t xml:space="preserve">, </w:t>
      </w:r>
      <w:r w:rsidRPr="00FC1537">
        <w:t xml:space="preserve">iznosi </w:t>
      </w:r>
      <w:r w:rsidR="006A074D">
        <w:rPr>
          <w:b/>
        </w:rPr>
        <w:t>8.336,93</w:t>
      </w:r>
      <w:r>
        <w:rPr>
          <w:b/>
        </w:rPr>
        <w:t xml:space="preserve"> </w:t>
      </w:r>
      <w:r>
        <w:t>kun</w:t>
      </w:r>
      <w:r w:rsidR="006A074D">
        <w:t>e</w:t>
      </w:r>
      <w:r>
        <w:t>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6A074D">
        <w:t>Albin Jurin iz Likorana, Put Rančićevih 11</w:t>
      </w:r>
      <w:r>
        <w:t xml:space="preserve">, OIB: </w:t>
      </w:r>
      <w:r w:rsidR="006A074D">
        <w:t>03433518368</w:t>
      </w:r>
      <w:r>
        <w:t xml:space="preserve">, </w:t>
      </w:r>
      <w:r w:rsidRPr="00FC1537">
        <w:t>dužnika</w:t>
      </w:r>
      <w:r>
        <w:t xml:space="preserve"> </w:t>
      </w:r>
      <w:r w:rsidR="006A074D">
        <w:t>ALBIN DVA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6A074D">
        <w:t>ALBIN DVA d.o.o., Zadar, Augusta Šenoe 22 A, Zadar, OIB: 31667323522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6A074D">
        <w:t>ALBIN DVA 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6A074D">
        <w:t>139</w:t>
      </w:r>
      <w:r>
        <w:t>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6A074D">
        <w:t>12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15037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</w:t>
    </w:r>
    <w:r w:rsidR="00A6123B">
      <w:t>139/16-6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15037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ALBIN DVA d.o.o. za turizam i ugostiteljstvo</izvorni_sadrzaj>
    <derivirana_varijabla naziv="DomainObject.Predmet.ProtustrankaFormated_1">  ALBIN DVA d.o.o. za turizam i ugostiteljstvo</derivirana_varijabla>
  </DomainObject.Predmet.ProtustrankaFormated>
  <DomainObject.Predmet.ProtustrankaFormatedOIB>
    <izvorni_sadrzaj>  ALBIN DVA d.o.o. za turizam i ugostiteljstvo, OIB 31667323522</izvorni_sadrzaj>
    <derivirana_varijabla naziv="DomainObject.Predmet.ProtustrankaFormatedOIB_1">  ALBIN DVA d.o.o. za turizam i ugostiteljstvo, OIB 31667323522</derivirana_varijabla>
  </DomainObject.Predmet.ProtustrankaFormatedOIB>
  <DomainObject.Predmet.ProtustrankaFormatedWithAdress>
    <izvorni_sadrzaj> ALBIN DVA d.o.o. za turizam i ugostiteljstvo, Augusta Šenoe 22/A, 23000 Zadar</izvorni_sadrzaj>
    <derivirana_varijabla naziv="DomainObject.Predmet.ProtustrankaFormatedWithAdress_1"> ALBIN DVA d.o.o. za turizam i ugostiteljstvo, Augusta Šenoe 22/A, 23000 Zadar</derivirana_varijabla>
  </DomainObject.Predmet.ProtustrankaFormatedWithAdress>
  <DomainObject.Predmet.ProtustrankaFormatedWithAdressOIB>
    <izvorni_sadrzaj> ALBIN DVA d.o.o. za turizam i ugostiteljstvo, OIB 31667323522, Augusta Šenoe 22/A, 23000 Zadar</izvorni_sadrzaj>
    <derivirana_varijabla naziv="DomainObject.Predmet.ProtustrankaFormatedWithAdressOIB_1"> ALBIN DVA d.o.o. za turizam i ugostiteljstvo, OIB 31667323522, Augusta Šenoe 22/A, 23000 Zadar</derivirana_varijabla>
  </DomainObject.Predmet.ProtustrankaFormatedWithAdressOIB>
  <DomainObject.Predmet.ProtustrankaWithAdress>
    <izvorni_sadrzaj>ALBIN DVA d.o.o. za turizam i ugostiteljstvo Augusta Šenoe 22/A, 23000 Zadar</izvorni_sadrzaj>
    <derivirana_varijabla naziv="DomainObject.Predmet.ProtustrankaWithAdress_1">ALBIN DVA d.o.o. za turizam i ugostiteljstvo Augusta Šenoe 22/A, 23000 Zadar</derivirana_varijabla>
  </DomainObject.Predmet.ProtustrankaWithAdress>
  <DomainObject.Predmet.ProtustrankaWithAdressOIB>
    <izvorni_sadrzaj>ALBIN DVA d.o.o. za turizam i ugostiteljstvo, OIB 31667323522, Augusta Šenoe 22/A, 23000 Zadar</izvorni_sadrzaj>
    <derivirana_varijabla naziv="DomainObject.Predmet.ProtustrankaWithAdressOIB_1">ALBIN DVA d.o.o. za turizam i ugostiteljstvo, OIB 31667323522, Augusta Šenoe 22/A, 23000 Zadar</derivirana_varijabla>
  </DomainObject.Predmet.ProtustrankaWithAdressOIB>
  <DomainObject.Predmet.ProtustrankaNazivFormated>
    <izvorni_sadrzaj>ALBIN DVA d.o.o. za turizam i ugostiteljstvo</izvorni_sadrzaj>
    <derivirana_varijabla naziv="DomainObject.Predmet.ProtustrankaNazivFormated_1">ALBIN DVA d.o.o. za turizam i ugostiteljstvo</derivirana_varijabla>
  </DomainObject.Predmet.ProtustrankaNazivFormated>
  <DomainObject.Predmet.ProtustrankaNazivFormatedOIB>
    <izvorni_sadrzaj>ALBIN DVA d.o.o. za turizam i ugostiteljstvo, OIB 31667323522</izvorni_sadrzaj>
    <derivirana_varijabla naziv="DomainObject.Predmet.ProtustrankaNazivFormatedOIB_1">ALBIN DVA d.o.o. za turizam i ugostiteljstvo, OIB 31667323522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8336.93</izvorni_sadrzaj>
    <derivirana_varijabla naziv="DomainObject.Predmet.TrenutnaVrijednost_1">8336.93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ALBIN DVA d.o.o. za turizam i ugostiteljstvo</item>
    </izvorni_sadrzaj>
    <derivirana_varijabla naziv="DomainObject.Predmet.ProtuStrankaListFormated_1">
      <item>ALBIN DVA d.o.o. za turizam i ugostiteljstvo</item>
    </derivirana_varijabla>
  </DomainObject.Predmet.ProtuStrankaListFormated>
  <DomainObject.Predmet.ProtuStrankaListFormatedOIB>
    <izvorni_sadrzaj>
      <item>ALBIN DVA d.o.o. za turizam i ugostiteljstvo, OIB 31667323522</item>
    </izvorni_sadrzaj>
    <derivirana_varijabla naziv="DomainObject.Predmet.ProtuStrankaListFormatedOIB_1">
      <item>ALBIN DVA d.o.o. za turizam i ugostiteljstvo, OIB 31667323522</item>
    </derivirana_varijabla>
  </DomainObject.Predmet.ProtuStrankaListFormatedOIB>
  <DomainObject.Predmet.ProtuStrankaListFormatedWithAdress>
    <izvorni_sadrzaj>
      <item>ALBIN DVA d.o.o. za turizam i ugostiteljstvo, Augusta Šenoe 22/A, 23000 Zadar</item>
    </izvorni_sadrzaj>
    <derivirana_varijabla naziv="DomainObject.Predmet.ProtuStrankaListFormatedWithAdress_1">
      <item>ALBIN DVA d.o.o. za turizam i ugostiteljstvo, Augusta Šenoe 22/A, 23000 Zadar</item>
    </derivirana_varijabla>
  </DomainObject.Predmet.ProtuStrankaListFormatedWithAdress>
  <DomainObject.Predmet.ProtuStrankaListFormatedWithAdressOIB>
    <izvorni_sadrzaj>
      <item>ALBIN DVA d.o.o. za turizam i ugostiteljstvo, OIB 31667323522, Augusta Šenoe 22/A, 23000 Zadar</item>
    </izvorni_sadrzaj>
    <derivirana_varijabla naziv="DomainObject.Predmet.ProtuStrankaListFormatedWithAdressOIB_1">
      <item>ALBIN DVA d.o.o. za turizam i ugostiteljstvo, OIB 31667323522, Augusta Šenoe 22/A, 23000 Zadar</item>
    </derivirana_varijabla>
  </DomainObject.Predmet.ProtuStrankaListFormatedWithAdressOIB>
  <DomainObject.Predmet.ProtuStrankaListNazivFormated>
    <izvorni_sadrzaj>
      <item>ALBIN DVA d.o.o. za turizam i ugostiteljstvo</item>
    </izvorni_sadrzaj>
    <derivirana_varijabla naziv="DomainObject.Predmet.ProtuStrankaListNazivFormated_1">
      <item>ALBIN DVA d.o.o. za turizam i ugostiteljstvo</item>
    </derivirana_varijabla>
  </DomainObject.Predmet.ProtuStrankaListNazivFormated>
  <DomainObject.Predmet.ProtuStrankaListNazivFormatedOIB>
    <izvorni_sadrzaj>
      <item>ALBIN DVA d.o.o. za turizam i ugostiteljstvo, OIB 31667323522</item>
    </izvorni_sadrzaj>
    <derivirana_varijabla naziv="DomainObject.Predmet.ProtuStrankaListNazivFormatedOIB_1">
      <item>ALBIN DVA d.o.o. za turizam i ugostiteljstvo, OIB 31667323522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ALBIN DVA d.o.o. za turizam i ugostiteljstvo</izvorni_sadrzaj>
    <derivirana_varijabla naziv="DomainObject.Predmet.ProtustrankaIDrugi_1">ALBIN DVA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ALBIN DVA d.o.o. za turizam i ugostiteljstvo, OIB 31667323522, Augusta Šenoe 22/A, 23000 Zadar</izvorni_sadrzaj>
    <derivirana_varijabla naziv="DomainObject.Predmet.ProtustrankaIDrugiAdressOIB_1">ALBIN DVA d.o.o. za turizam i ugostiteljstvo, OIB 31667323522, Augusta Šenoe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ALBIN DVA d.o.o. za turizam i ugostiteljstvo</item>
    </izvorni_sadrzaj>
    <derivirana_varijabla naziv="DomainObject.Predmet.SudioniciListNaziv_1">
      <item>Financijska agencija</item>
      <item>ALBIN DVA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ALBIN DVA d.o.o. za turizam i ugostiteljstvo, OIB 31667323522, Augusta Šenoe 22/A,23000 Zadar</item>
    </izvorni_sadrzaj>
    <derivirana_varijabla naziv="DomainObject.Predmet.SudioniciListAdressOIB_1">
      <item>Financijska agencija, OIB 85821130368, Ivana Danila 4,23000 Zadar</item>
      <item>ALBIN DVA d.o.o. za turizam i ugostiteljstvo, OIB 31667323522, Augusta Šenoe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31667323522</item>
    </izvorni_sadrzaj>
    <derivirana_varijabla naziv="DomainObject.Predmet.SudioniciListNazivOIB_1">
      <item>, OIB 85821130368</item>
      <item>, OIB 31667323522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438</properties:Words>
  <properties:Characters>2180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2016-02-11T12:55:00Z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2016-02-12T10:46:00Z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