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5c94" w14:paraId="59c5c94" w:rsidRDefault="002F7E19" w:rsidP="002F7E19" w:rsidR="002F7E19">
      <w:pPr>
        <w:jc w:val="both"/>
        <w15:collapsed w:val="false"/>
        <w:rPr>
          <w:b/>
        </w:rPr>
      </w:pPr>
      <w:bookmarkStart w:name="_GoBack" w:id="0"/>
      <w:bookmarkEnd w:id="0"/>
    </w:p>
    <w:p w:rsidRDefault="00537928" w:rsidP="002F7E19" w:rsidR="002F7E19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</w:t>
      </w:r>
      <w:r w:rsidR="000056D1">
        <w:rPr>
          <w:b/>
        </w:rPr>
        <w:t xml:space="preserve"> </w:t>
      </w:r>
      <w:r w:rsidR="000056D1">
        <w:rPr>
          <w:b/>
        </w:rPr>
        <w:tab/>
      </w:r>
      <w:r w:rsidR="000056D1">
        <w:rPr>
          <w:b/>
        </w:rPr>
        <w:tab/>
        <w:t xml:space="preserve">   </w:t>
      </w:r>
      <w:r w:rsidR="000056D1" w:rsidRPr="000056D1">
        <w:rPr>
          <w:b/>
        </w:rPr>
        <w:t>Broj:7/St-1024/2013-</w:t>
      </w:r>
      <w:r w:rsidR="000056D1">
        <w:rPr>
          <w:b/>
        </w:rPr>
        <w:t>70</w:t>
      </w:r>
      <w:r w:rsidRPr="00E70C1C">
        <w:rPr>
          <w:b/>
        </w:rPr>
        <w:t xml:space="preserve">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0056D1" w:rsidR="002F7E19">
      <w:pPr>
        <w:jc w:val="both"/>
        <w:rPr>
          <w:b/>
        </w:rPr>
      </w:pPr>
      <w:r>
        <w:rPr>
          <w:b/>
        </w:rPr>
        <w:t>STALNA SLUŽBA</w:t>
      </w:r>
      <w:r w:rsidR="00631084">
        <w:rPr>
          <w:b/>
        </w:rPr>
        <w:t xml:space="preserve"> </w:t>
      </w:r>
      <w:r w:rsidR="000056D1">
        <w:rPr>
          <w:b/>
        </w:rPr>
        <w:t>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C29DC" w:rsidR="00702BF7" w:rsidRPr="004C29DC">
      <w:pPr>
        <w:ind w:firstLine="1440"/>
        <w:jc w:val="both"/>
      </w:pPr>
      <w:r w:rsidRPr="00A457F5">
        <w:t xml:space="preserve"> </w:t>
      </w:r>
      <w:r w:rsidRPr="00A457F5">
        <w:rPr>
          <w:b/>
        </w:rPr>
        <w:t xml:space="preserve">TRGOVAČKI SUD U OSIJEKU, STALNA SLUŽBA </w:t>
      </w:r>
      <w:r w:rsidR="000056D1">
        <w:rPr>
          <w:b/>
        </w:rPr>
        <w:t>U SLAVONSKOM BRODU</w:t>
      </w:r>
      <w:r w:rsidRPr="00A457F5">
        <w:t>, po stečajnoj sutkinji Mirni Vujčić</w:t>
      </w:r>
      <w:r w:rsidR="00702BF7">
        <w:t xml:space="preserve">  u postupku nad stečajnim </w:t>
      </w:r>
      <w:r w:rsidR="00F523ED" w:rsidRPr="00E64C73">
        <w:t>dužnikom</w:t>
      </w:r>
      <w:r w:rsidR="0091608F">
        <w:t xml:space="preserve"> </w:t>
      </w:r>
      <w:r w:rsidR="0091608F" w:rsidRPr="0091608F">
        <w:t>AUTO KUĆA HERBST d.o.o. za prodaju i servisiranje motornih vozila</w:t>
      </w:r>
      <w:r w:rsidR="000056D1">
        <w:t xml:space="preserve"> "u stečaju"</w:t>
      </w:r>
      <w:r w:rsidR="0091608F" w:rsidRPr="0091608F">
        <w:t>, skraćena tvrtka: AUTO KUĆA HERBST d.o.o.</w:t>
      </w:r>
      <w:r w:rsidR="0091608F">
        <w:t xml:space="preserve"> </w:t>
      </w:r>
      <w:r w:rsidR="000056D1">
        <w:t>"</w:t>
      </w:r>
      <w:r w:rsidR="0091608F">
        <w:t>u stečaju</w:t>
      </w:r>
      <w:r w:rsidR="000056D1">
        <w:t>"</w:t>
      </w:r>
      <w:r w:rsidR="00C847D3">
        <w:t>,</w:t>
      </w:r>
      <w:r w:rsidR="0091608F" w:rsidRPr="0091608F">
        <w:t xml:space="preserve"> Slavonski Brod, Sjeverna vezna cesta bb, OIB 05840046859</w:t>
      </w:r>
      <w:r w:rsidR="004E444E">
        <w:t xml:space="preserve">, dana 13. </w:t>
      </w:r>
      <w:r w:rsidR="000056D1">
        <w:t>prosinca</w:t>
      </w:r>
      <w:r w:rsidR="004E444E">
        <w:t xml:space="preserve"> 201</w:t>
      </w:r>
      <w:r w:rsidR="000056D1">
        <w:t>6</w:t>
      </w:r>
      <w:r w:rsidR="00702BF7">
        <w:t>. godine</w:t>
      </w:r>
    </w:p>
    <w:p w:rsidRDefault="00702BF7" w:rsidP="00702BF7" w:rsidR="00702BF7">
      <w:pPr>
        <w:ind w:firstLine="1440"/>
        <w:jc w:val="both"/>
      </w:pPr>
    </w:p>
    <w:p w:rsidRDefault="000056D1" w:rsidP="00702BF7" w:rsidR="000056D1">
      <w:pPr>
        <w:ind w:firstLine="1440"/>
        <w:jc w:val="both"/>
      </w:pPr>
    </w:p>
    <w:p w:rsidRDefault="00702BF7" w:rsidP="00702BF7" w:rsidR="00702BF7">
      <w:pPr>
        <w:jc w:val="center"/>
      </w:pPr>
      <w:r>
        <w:t>z a k l</w:t>
      </w:r>
      <w:r w:rsidR="000056D1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4C29DC" w:rsidP="004C29DC" w:rsidR="00042D0E">
      <w:pPr>
        <w:ind w:firstLine="1440"/>
        <w:jc w:val="both"/>
      </w:pPr>
      <w:r>
        <w:t>Poziva se stečajna</w:t>
      </w:r>
      <w:r w:rsidR="00702BF7">
        <w:t xml:space="preserve"> upravitelj</w:t>
      </w:r>
      <w:r>
        <w:t>ica</w:t>
      </w:r>
      <w:r w:rsidR="00702BF7">
        <w:t xml:space="preserve"> stečajnog dužnika</w:t>
      </w:r>
      <w:r w:rsidR="00D469CF">
        <w:t xml:space="preserve"> </w:t>
      </w:r>
      <w:r>
        <w:t xml:space="preserve">Alma Opačak, </w:t>
      </w:r>
      <w:r w:rsidRPr="004C29DC">
        <w:t xml:space="preserve">iz Slavonskog Broda, </w:t>
      </w:r>
      <w:r>
        <w:t xml:space="preserve">A. Cesarca 12, </w:t>
      </w:r>
      <w:r w:rsidR="00702BF7">
        <w:t xml:space="preserve"> u roku od osam dana od dana primitka ovog zaključka dostavi</w:t>
      </w:r>
      <w:r w:rsidR="00BF303E">
        <w:t>ti</w:t>
      </w:r>
      <w:r w:rsidR="00702BF7">
        <w:t xml:space="preserve"> sudu </w:t>
      </w:r>
      <w:r w:rsidR="00042D0E">
        <w:t>točan popis imovine stečajnog dužnika</w:t>
      </w:r>
      <w:r w:rsidR="000056D1" w:rsidRPr="000056D1">
        <w:t xml:space="preserve"> AUTO KUĆA HERBST d.o.o. za prodaju i servisiranje motornih vozila "u stečaju", skraćena tvrtka: AUTO KUĆA HERBST d.o.o. "u stečaju", Slavonski Brod, Sjeverna vezna cesta bb, OIB 05840046859</w:t>
      </w:r>
      <w:r w:rsidR="000056D1">
        <w:t>,</w:t>
      </w:r>
      <w:r w:rsidR="00042D0E">
        <w:t xml:space="preserve"> </w:t>
      </w:r>
      <w:r w:rsidR="000056D1">
        <w:t>te se očitovati o načinu prodaje odnosno unovčenja ove imovine, kao i što je od imovine unovčeno odnosno ostalo neunovčeno, a u svrhu odlučivanja o daljnjem tijeku postupka.</w:t>
      </w:r>
    </w:p>
    <w:p w:rsidRDefault="00A457F5" w:rsidP="00A457F5" w:rsidR="00A457F5" w:rsidRPr="00A457F5">
      <w:pPr>
        <w:jc w:val="both"/>
      </w:pPr>
    </w:p>
    <w:p w:rsidRDefault="000056D1" w:rsidP="000056D1" w:rsidR="000056D1">
      <w:pPr>
        <w:jc w:val="center"/>
      </w:pPr>
    </w:p>
    <w:p w:rsidRDefault="00E64C73" w:rsidP="000056D1" w:rsidR="00A457F5">
      <w:pPr>
        <w:jc w:val="center"/>
      </w:pPr>
      <w:r>
        <w:t>U</w:t>
      </w:r>
      <w:r w:rsidR="00BF303E">
        <w:t xml:space="preserve"> Slavonskom Brodu, </w:t>
      </w:r>
      <w:r w:rsidR="000056D1">
        <w:t>13. prosinca</w:t>
      </w:r>
      <w:r w:rsidR="00BF303E">
        <w:t xml:space="preserve">  201</w:t>
      </w:r>
      <w:r w:rsidR="000056D1">
        <w:t>6</w:t>
      </w:r>
      <w:r w:rsidR="00A457F5" w:rsidRPr="00A457F5">
        <w:t>. godine</w:t>
      </w:r>
    </w:p>
    <w:p w:rsidRDefault="00702BF7" w:rsidP="00A457F5" w:rsidR="00702BF7" w:rsidRPr="00A457F5">
      <w:pPr>
        <w:ind w:firstLine="720" w:left="720"/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9409AF">
        <w:tab/>
      </w:r>
      <w:r w:rsidR="009409AF">
        <w:tab/>
      </w:r>
      <w:r w:rsidR="009409AF">
        <w:tab/>
      </w:r>
      <w:r w:rsidR="009409AF">
        <w:tab/>
      </w:r>
      <w:r w:rsidR="009409AF">
        <w:tab/>
      </w:r>
      <w:r w:rsidR="009409AF">
        <w:tab/>
        <w:t xml:space="preserve">         </w:t>
      </w:r>
      <w:r w:rsidR="004C29DC">
        <w:t xml:space="preserve"> </w:t>
      </w:r>
      <w:r w:rsidR="00365C91">
        <w:t xml:space="preserve"> </w:t>
      </w:r>
      <w:r w:rsidR="004C29DC">
        <w:t xml:space="preserve"> </w:t>
      </w:r>
      <w:r w:rsidR="009409AF">
        <w:t xml:space="preserve"> </w:t>
      </w:r>
      <w:r w:rsidR="000D32D8">
        <w:t xml:space="preserve"> </w:t>
      </w:r>
      <w:r w:rsidRPr="00A457F5">
        <w:t>Stečajna sutkinja:</w:t>
      </w:r>
    </w:p>
    <w:p w:rsidRDefault="00A457F5" w:rsidP="00A457F5" w:rsidR="00A457F5">
      <w:pPr>
        <w:jc w:val="both"/>
      </w:pPr>
      <w:r w:rsidRPr="00A457F5">
        <w:t xml:space="preserve"> </w:t>
      </w:r>
      <w:r w:rsidR="004C29DC">
        <w:tab/>
      </w:r>
      <w:r w:rsidR="004C29DC">
        <w:tab/>
      </w:r>
      <w:r w:rsidR="004C29DC">
        <w:tab/>
      </w:r>
      <w:r w:rsidR="004C29DC">
        <w:tab/>
      </w:r>
      <w:r w:rsidR="004C29DC">
        <w:tab/>
      </w:r>
      <w:r w:rsidR="004C29DC">
        <w:tab/>
      </w:r>
      <w:r w:rsidR="004C29DC">
        <w:tab/>
        <w:t xml:space="preserve">          </w:t>
      </w:r>
      <w:r w:rsidR="000D32D8">
        <w:t xml:space="preserve">  </w:t>
      </w:r>
      <w:r w:rsidR="004C29DC">
        <w:t xml:space="preserve"> </w:t>
      </w:r>
      <w:r w:rsidR="000D32D8">
        <w:t xml:space="preserve"> </w:t>
      </w:r>
      <w:r w:rsidR="000056D1">
        <w:t xml:space="preserve">   </w:t>
      </w:r>
      <w:smartTag w:element="PersonName" w:uri="urn:schemas-microsoft-com:office:smarttags">
        <w:r w:rsidRPr="00A457F5">
          <w:t>Mirna Vujčić</w:t>
        </w:r>
      </w:smartTag>
    </w:p>
    <w:p w:rsidRDefault="00365C91" w:rsidP="00A457F5" w:rsidR="009409AF" w:rsidRPr="00A457F5">
      <w:pPr>
        <w:jc w:val="both"/>
      </w:pPr>
      <w:r>
        <w:t xml:space="preserve">                                                                              </w:t>
      </w:r>
      <w:r w:rsidR="000D32D8">
        <w:t xml:space="preserve">                                                                             </w:t>
      </w: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</w:t>
      </w:r>
      <w:r w:rsidR="000056D1">
        <w:rPr>
          <w:sz w:val="20"/>
          <w:szCs w:val="20"/>
        </w:rPr>
        <w:t>čka nije dopušten pravni lijek</w:t>
      </w:r>
      <w:r w:rsidRPr="00A457F5">
        <w:rPr>
          <w:sz w:val="20"/>
          <w:szCs w:val="20"/>
        </w:rPr>
        <w:t>.</w:t>
      </w: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0056D1" w:rsidP="00A457F5" w:rsidR="000056D1">
      <w:pPr>
        <w:jc w:val="both"/>
      </w:pPr>
      <w:r>
        <w:t>1. Objaviti na mrežnoj stranici e-Oglasna ploča sudova</w:t>
      </w:r>
    </w:p>
    <w:p w:rsidRDefault="000056D1" w:rsidP="002F7E19" w:rsidR="00A457F5">
      <w:pPr>
        <w:jc w:val="both"/>
        <w:rPr>
          <w:b/>
        </w:rPr>
      </w:pPr>
      <w:r>
        <w:t>2. Dostaviti</w:t>
      </w:r>
      <w:r w:rsidR="004C29DC">
        <w:t xml:space="preserve"> stečajnoj upraviteljici</w:t>
      </w:r>
    </w:p>
    <w:sectPr w:rsidSect="002F7E19" w:rsidR="00A457F5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D8C" w:rsidR="00825D8C">
      <w:r>
        <w:separator/>
      </w:r>
    </w:p>
  </w:endnote>
  <w:endnote w:id="0" w:type="continuationSeparator">
    <w:p w:rsidRDefault="00825D8C" w:rsidR="00825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D8C" w:rsidR="00825D8C">
      <w:r>
        <w:separator/>
      </w:r>
    </w:p>
  </w:footnote>
  <w:footnote w:id="0" w:type="continuationSeparator">
    <w:p w:rsidRDefault="00825D8C" w:rsidR="00825D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102B" w:rsidP="009353D1" w:rsidR="005B10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102B" w:rsidR="005B10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102B" w:rsidP="009353D1" w:rsidR="005B10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56D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B102B" w:rsidR="005B10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056D1"/>
    <w:rsid w:val="0003175B"/>
    <w:rsid w:val="00042D0E"/>
    <w:rsid w:val="000C66C2"/>
    <w:rsid w:val="000D154C"/>
    <w:rsid w:val="000D32D8"/>
    <w:rsid w:val="00121764"/>
    <w:rsid w:val="0012631B"/>
    <w:rsid w:val="001A5561"/>
    <w:rsid w:val="001B3FB8"/>
    <w:rsid w:val="00255F40"/>
    <w:rsid w:val="002758DC"/>
    <w:rsid w:val="00282012"/>
    <w:rsid w:val="002F7E19"/>
    <w:rsid w:val="003421AA"/>
    <w:rsid w:val="00357202"/>
    <w:rsid w:val="00365C91"/>
    <w:rsid w:val="003A03C2"/>
    <w:rsid w:val="00417FA4"/>
    <w:rsid w:val="00421480"/>
    <w:rsid w:val="00471FDD"/>
    <w:rsid w:val="0048108D"/>
    <w:rsid w:val="004B0679"/>
    <w:rsid w:val="004C29DC"/>
    <w:rsid w:val="004E444E"/>
    <w:rsid w:val="004F13FA"/>
    <w:rsid w:val="004F5862"/>
    <w:rsid w:val="00506E1A"/>
    <w:rsid w:val="00535607"/>
    <w:rsid w:val="00537928"/>
    <w:rsid w:val="00540DE1"/>
    <w:rsid w:val="005913AC"/>
    <w:rsid w:val="00594866"/>
    <w:rsid w:val="005B102B"/>
    <w:rsid w:val="005B6AE0"/>
    <w:rsid w:val="005C25D8"/>
    <w:rsid w:val="005F128A"/>
    <w:rsid w:val="00631084"/>
    <w:rsid w:val="0063667C"/>
    <w:rsid w:val="0065756E"/>
    <w:rsid w:val="006B373C"/>
    <w:rsid w:val="006C35DA"/>
    <w:rsid w:val="00702BF7"/>
    <w:rsid w:val="007156A6"/>
    <w:rsid w:val="00731594"/>
    <w:rsid w:val="007472B9"/>
    <w:rsid w:val="00825D8C"/>
    <w:rsid w:val="00837923"/>
    <w:rsid w:val="00871EEB"/>
    <w:rsid w:val="00913E2B"/>
    <w:rsid w:val="00915835"/>
    <w:rsid w:val="0091608F"/>
    <w:rsid w:val="009353D1"/>
    <w:rsid w:val="009409AF"/>
    <w:rsid w:val="00973B9A"/>
    <w:rsid w:val="009919EE"/>
    <w:rsid w:val="00A15F91"/>
    <w:rsid w:val="00A457F5"/>
    <w:rsid w:val="00A57028"/>
    <w:rsid w:val="00A63469"/>
    <w:rsid w:val="00A8047B"/>
    <w:rsid w:val="00AC7D96"/>
    <w:rsid w:val="00AE0EC8"/>
    <w:rsid w:val="00AF43DA"/>
    <w:rsid w:val="00B017DE"/>
    <w:rsid w:val="00B035B5"/>
    <w:rsid w:val="00B36803"/>
    <w:rsid w:val="00B53BC8"/>
    <w:rsid w:val="00B561CB"/>
    <w:rsid w:val="00BC4233"/>
    <w:rsid w:val="00BF303E"/>
    <w:rsid w:val="00C01332"/>
    <w:rsid w:val="00C04546"/>
    <w:rsid w:val="00C53F4A"/>
    <w:rsid w:val="00C847D3"/>
    <w:rsid w:val="00C906F4"/>
    <w:rsid w:val="00CB2E98"/>
    <w:rsid w:val="00CC0790"/>
    <w:rsid w:val="00D469CF"/>
    <w:rsid w:val="00DA7DBB"/>
    <w:rsid w:val="00DB0280"/>
    <w:rsid w:val="00DB03BF"/>
    <w:rsid w:val="00DB371A"/>
    <w:rsid w:val="00DE15DF"/>
    <w:rsid w:val="00DE1B87"/>
    <w:rsid w:val="00DF736C"/>
    <w:rsid w:val="00E01535"/>
    <w:rsid w:val="00E64C73"/>
    <w:rsid w:val="00E65B60"/>
    <w:rsid w:val="00E81153"/>
    <w:rsid w:val="00E9383D"/>
    <w:rsid w:val="00EE7FA4"/>
    <w:rsid w:val="00F33009"/>
    <w:rsid w:val="00F50B7C"/>
    <w:rsid w:val="00F523ED"/>
    <w:rsid w:val="00F90D92"/>
    <w:rsid w:val="00F95C98"/>
    <w:rsid w:val="00FA3AAF"/>
    <w:rsid w:val="00FB4C90"/>
    <w:rsid w:val="00FC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5379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792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1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2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2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2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2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5379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792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1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2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2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2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2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St-1024/2013</izvorni_sadrzaj>
    <derivirana_varijabla naziv="DomainObject.Predmet.OznakaBroj_1">St-1024/2013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 OS Slav.Brod OVR-2297/2012</izvorni_sadrzaj>
    <derivirana_varijabla naziv="DomainObject.Predmet.PrimjedbaSuca_1">spis  OS Slav.Brod OVR-2297/2012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KUĆA HERBST d.o.o. za prodaju i servisiranje motornih vozila, SLAVONSKI BROD</izvorni_sadrzaj>
    <derivirana_varijabla naziv="DomainObject.Predmet.StrankaFormated_1">  AUTO KUĆA HERBST d.o.o. za prodaju i servisiranje motornih vozila, SLAVONSKI BROD</derivirana_varijabla>
  </DomainObject.Predmet.StrankaFormated>
  <DomainObject.Predmet.StrankaFormatedOIB>
    <izvorni_sadrzaj>  AUTO KUĆA HERBST d.o.o. za prodaju i servisiranje motornih vozila, SLAVONSKI BROD, OIB 05840046859</izvorni_sadrzaj>
    <derivirana_varijabla naziv="DomainObject.Predmet.StrankaFormatedOIB_1">  AUTO KUĆA HERBST d.o.o. za prodaju i servisiranje motornih vozila, SLAVONSKI BROD, OIB 05840046859</derivirana_varijabla>
  </DomainObject.Predmet.StrankaFormatedOIB>
  <DomainObject.Predmet.StrankaFormatedWithAdress>
    <izvorni_sadrzaj> AUTO KUĆA HERBST d.o.o. za prodaju i servisiranje motornih vozila, SLAVONSKI BROD, Sjeverna vezna cesta bb, 35000 Slavonski Brod</izvorni_sadrzaj>
    <derivirana_varijabla naziv="DomainObject.Predmet.StrankaFormatedWithAdress_1"> AUTO KUĆA HERBST d.o.o. za prodaju i servisiranje motornih vozila, SLAVONSKI BROD, Sjeverna vezna cesta bb, 35000 Slavonski Brod</derivirana_varijabla>
  </DomainObject.Predmet.StrankaFormatedWithAdress>
  <DomainObject.Predmet.StrankaFormatedWithAdressOIB>
    <izvorni_sadrzaj> AUTO KUĆA HERBST d.o.o. za prodaju i servisiranje motornih vozila, SLAVONSKI BROD, OIB 05840046859, Sjeverna vezna cesta bb, 35000 Slavonski Brod</izvorni_sadrzaj>
    <derivirana_varijabla naziv="DomainObject.Predmet.StrankaFormatedWithAdressOIB_1"> AUTO KUĆA HERBST d.o.o. za prodaju i servisiranje motornih vozila, SLAVONSKI BROD, OIB 05840046859, Sjeverna vezna cesta bb, 35000 Slavonski Brod</derivirana_varijabla>
  </DomainObject.Predmet.StrankaFormatedWithAdressOIB>
  <DomainObject.Predmet.StrankaWithAdress>
    <izvorni_sadrzaj>AUTO KUĆA HERBST d.o.o. za prodaju i servisiranje motornih vozila, SLAVONSKI BROD Sjeverna vezna cesta bb,35000 Slavonski Brod</izvorni_sadrzaj>
    <derivirana_varijabla naziv="DomainObject.Predmet.StrankaWithAdress_1">AUTO KUĆA HERBST d.o.o. za prodaju i servisiranje motornih vozila, SLAVONSKI BROD Sjeverna vezna cesta bb,35000 Slavonski Brod</derivirana_varijabla>
  </DomainObject.Predmet.StrankaWithAdress>
  <DomainObject.Predmet.StrankaWithAdressOIB>
    <izvorni_sadrzaj>AUTO KUĆA HERBST d.o.o. za prodaju i servisiranje motornih vozila, SLAVONSKI BROD, OIB 05840046859, Sjeverna vezna cesta bb,35000 Slavonski Brod</izvorni_sadrzaj>
    <derivirana_varijabla naziv="DomainObject.Predmet.StrankaWithAdressOIB_1">AUTO KUĆA HERBST d.o.o. za prodaju i servisiranje motornih vozila, SLAVONSKI BROD, OIB 05840046859, Sjeverna vezna cesta bb,35000 Slavonski Brod</derivirana_varijabla>
  </DomainObject.Predmet.StrankaWithAdressOIB>
  <DomainObject.Predmet.StrankaNazivFormated>
    <izvorni_sadrzaj>AUTO KUĆA HERBST d.o.o. za prodaju i servisiranje motornih vozila, SLAVONSKI BROD</izvorni_sadrzaj>
    <derivirana_varijabla naziv="DomainObject.Predmet.StrankaNazivFormated_1">AUTO KUĆA HERBST d.o.o. za prodaju i servisiranje motornih vozila, SLAVONSKI BROD</derivirana_varijabla>
  </DomainObject.Predmet.StrankaNazivFormated>
  <DomainObject.Predmet.StrankaNazivFormatedOIB>
    <izvorni_sadrzaj>AUTO KUĆA HERBST d.o.o. za prodaju i servisiranje motornih vozila, SLAVONSKI BROD, OIB 05840046859</izvorni_sadrzaj>
    <derivirana_varijabla naziv="DomainObject.Predmet.StrankaNazivFormatedOIB_1">AUTO KUĆA HERBST d.o.o. za prodaju i servisiranje motornih vozila, SLAVONSKI BROD, OIB 05840046859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AUTO KUĆA HERBST d.o.o. za prodaju i servisiranje motornih vozila, SLAVONSKI BROD</item>
    </izvorni_sadrzaj>
    <derivirana_varijabla naziv="DomainObject.Predmet.StrankaListFormated_1">
      <item>AUTO KUĆA HERBST d.o.o. za prodaju i servisiranje motornih vozila, SLAVONSKI BROD</item>
    </derivirana_varijabla>
  </DomainObject.Predmet.StrankaListFormated>
  <DomainObject.Predmet.StrankaListFormatedOIB>
    <izvorni_sadrzaj>
      <item>AUTO KUĆA HERBST d.o.o. za prodaju i servisiranje motornih vozila, SLAVONSKI BROD, OIB 05840046859</item>
    </izvorni_sadrzaj>
    <derivirana_varijabla naziv="DomainObject.Predmet.StrankaListFormatedOIB_1">
      <item>AUTO KUĆA HERBST d.o.o. za prodaju i servisiranje motornih vozila, SLAVONSKI BROD, OIB 05840046859</item>
    </derivirana_varijabla>
  </DomainObject.Predmet.StrankaListFormatedOIB>
  <DomainObject.Predmet.StrankaListFormatedWithAdress>
    <izvorni_sadrzaj>
      <item>AUTO KUĆA HERBST d.o.o. za prodaju i servisiranje motornih vozila, SLAVONSKI BROD, Sjeverna vezna cesta bb, 35000 Slavonski Brod</item>
    </izvorni_sadrzaj>
    <derivirana_varijabla naziv="DomainObject.Predmet.StrankaListFormatedWithAdress_1">
      <item>AUTO KUĆA HERBST d.o.o. za prodaju i servisiranje motornih vozila, SLAVONSKI BROD, Sjeverna vezna cesta bb, 35000 Slavonski Brod</item>
    </derivirana_varijabla>
  </DomainObject.Predmet.StrankaListFormatedWithAdress>
  <DomainObject.Predmet.StrankaListFormatedWithAdressOIB>
    <izvorni_sadrzaj>
      <item>AUTO KUĆA HERBST d.o.o. za prodaju i servisiranje motornih vozila, SLAVONSKI BROD, OIB 05840046859, Sjeverna vezna cesta bb, 35000 Slavonski Brod</item>
    </izvorni_sadrzaj>
    <derivirana_varijabla naziv="DomainObject.Predmet.StrankaListFormatedWithAdressOIB_1">
      <item>AUTO KUĆA HERBST d.o.o. za prodaju i servisiranje motornih vozila, SLAVONSKI BROD, OIB 05840046859, Sjeverna vezna cesta bb, 35000 Slavonski Brod</item>
    </derivirana_varijabla>
  </DomainObject.Predmet.StrankaListFormatedWithAdressOIB>
  <DomainObject.Predmet.StrankaListNazivFormated>
    <izvorni_sadrzaj>
      <item>AUTO KUĆA HERBST d.o.o. za prodaju i servisiranje motornih vozila, SLAVONSKI BROD</item>
    </izvorni_sadrzaj>
    <derivirana_varijabla naziv="DomainObject.Predmet.StrankaListNazivFormated_1">
      <item>AUTO KUĆA HERBST d.o.o. za prodaju i servisiranje motornih vozila, SLAVONSKI BROD</item>
    </derivirana_varijabla>
  </DomainObject.Predmet.StrankaListNazivFormated>
  <DomainObject.Predmet.StrankaListNazivFormatedOIB>
    <izvorni_sadrzaj>
      <item>AUTO KUĆA HERBST d.o.o. za prodaju i servisiranje motornih vozila, SLAVONSKI BROD, OIB 05840046859</item>
    </izvorni_sadrzaj>
    <derivirana_varijabla naziv="DomainObject.Predmet.StrankaListNazivFormatedOIB_1">
      <item>AUTO KUĆA HERBST d.o.o. za prodaju i servisiranje motornih vozila, SLAVONSKI BROD, OIB 05840046859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Alan Herbst</item>
      <item>Alma Opačak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OstaliListFormated_1">
      <item>Alan Herbst</item>
      <item>Alma Opačak</item>
      <item>Vesna Lazarić</item>
      <item>Ružica Zmaić, predstavnik</item>
      <item>Karlo Suk, generalni punomoćnik</item>
      <item>Marko Stilinović</item>
      <item>Gabriel Zovak</item>
    </derivirana_varijabla>
  </DomainObject.Predmet.OstaliListFormated>
  <DomainObject.Predmet.OstaliListFormatedOIB>
    <izvorni_sadrzaj>
      <item>Alan Herbst</item>
      <item>Alma Opačak, OIB 36068029114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OstaliListFormatedOIB_1">
      <item>Alan Herbst</item>
      <item>Alma Opačak, OIB 36068029114</item>
      <item>Vesna Lazarić</item>
      <item>Ružica Zmaić, predstavnik</item>
      <item>Karlo Suk, generalni punomoćnik</item>
      <item>Marko Stilinović</item>
      <item>Gabriel Zovak</item>
    </derivirana_varijabla>
  </DomainObject.Predmet.OstaliListFormatedOIB>
  <DomainObject.Predmet.OstaliListFormatedWithAdress>
    <izvorni_sadrzaj>
      <item>Alan Herbst, 35000 Slavonski Brod</item>
      <item>Alma Opačak, Augusta Cesarca 12, 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izvorni_sadrzaj>
    <derivirana_varijabla naziv="DomainObject.Predmet.OstaliListFormatedWithAdress_1">
      <item>Alan Herbst, 35000 Slavonski Brod</item>
      <item>Alma Opačak, Augusta Cesarca 12, 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derivirana_varijabla>
  </DomainObject.Predmet.OstaliListFormatedWithAdress>
  <DomainObject.Predmet.OstaliListFormatedWithAdressOIB>
    <izvorni_sadrzaj>
      <item>Alan Herbst, 35000 Slavonski Brod</item>
      <item>Alma Opačak, OIB 36068029114, Augusta Cesarca 12, 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izvorni_sadrzaj>
    <derivirana_varijabla naziv="DomainObject.Predmet.OstaliListFormatedWithAdressOIB_1">
      <item>Alan Herbst, 35000 Slavonski Brod</item>
      <item>Alma Opačak, OIB 36068029114, Augusta Cesarca 12, 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derivirana_varijabla>
  </DomainObject.Predmet.OstaliListFormatedWithAdressOIB>
  <DomainObject.Predmet.OstaliListNazivFormated>
    <izvorni_sadrzaj>
      <item>Alan Herbst</item>
      <item>Alma Opačak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OstaliListNazivFormated_1">
      <item>Alan Herbst</item>
      <item>Alma Opačak</item>
      <item>Vesna Lazarić</item>
      <item>Ružica Zmaić, predstavnik</item>
      <item>Karlo Suk, generalni punomoćnik</item>
      <item>Marko Stilinović</item>
      <item>Gabriel Zovak</item>
    </derivirana_varijabla>
  </DomainObject.Predmet.OstaliListNazivFormated>
  <DomainObject.Predmet.OstaliListNazivFormatedOIB>
    <izvorni_sadrzaj>
      <item>Alan Herbst</item>
      <item>Alma Opačak, OIB 36068029114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OstaliListNazivFormatedOIB_1">
      <item>Alan Herbst</item>
      <item>Alma Opačak, OIB 36068029114</item>
      <item>Vesna Lazarić</item>
      <item>Ružica Zmaić, predstavnik</item>
      <item>Karlo Suk, generalni punomoćnik</item>
      <item>Marko Stilinović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KUĆA HERBST d.o.o. za prodaju i servisiranje motornih vozila, SLAVONSKI BROD</izvorni_sadrzaj>
    <derivirana_varijabla naziv="DomainObject.Predmet.StrankaIDrugi_1">AUTO KUĆA HERBST d.o.o. za prodaju i servisiranje motornih vozila, SLAVONSKI BROD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 KUĆA HERBST d.o.o. za prodaju i servisiranje motornih vozila, SLAVONSKI BROD, OIB 05840046859, Sjeverna vezna cesta bb, 35000 Slavonski Brod</izvorni_sadrzaj>
    <derivirana_varijabla naziv="DomainObject.Predmet.StrankaIDrugiAdressOIB_1">AUTO KUĆA HERBST d.o.o. za prodaju i servisiranje motornih vozila, SLAVONSKI BROD, OIB 05840046859, Sjeverna vezna cesta bb, 35000 Slavonski Brod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HERBST d.o.o. za prodaju i servisiranje motornih vozila, SLAVONSKI BROD</item>
      <item>Alan Herbst</item>
      <item>Alma Opačak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SudioniciListNaziv_1">
      <item>AUTO KUĆA HERBST d.o.o. za prodaju i servisiranje motornih vozila, SLAVONSKI BROD</item>
      <item>Alan Herbst</item>
      <item>Alma Opačak</item>
      <item>Vesna Lazarić</item>
      <item>Ružica Zmaić, predstavnik</item>
      <item>Karlo Suk, generalni punomoćnik</item>
      <item>Marko Stilinović</item>
      <item>Gabriel Zovak</item>
    </derivirana_varijabla>
  </DomainObject.Predmet.SudioniciListNaziv>
  <DomainObject.Predmet.SudioniciListAdressOIB>
    <izvorni_sadrzaj>
      <item>AUTO KUĆA HERBST d.o.o. za prodaju i servisiranje motornih vozila, SLAVONSKI BROD, OIB 05840046859, Sjeverna vezna cesta bb,35000 Slavonski Brod</item>
      <item>Alan Herbst, 35000 Slavonski Brod</item>
      <item>Alma Opačak, OIB 36068029114, Augusta Cesarca 12,35000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izvorni_sadrzaj>
    <derivirana_varijabla naziv="DomainObject.Predmet.SudioniciListAdressOIB_1">
      <item>AUTO KUĆA HERBST d.o.o. za prodaju i servisiranje motornih vozila, SLAVONSKI BROD, OIB 05840046859, Sjeverna vezna cesta bb,35000 Slavonski Brod</item>
      <item>Alan Herbst, 35000 Slavonski Brod</item>
      <item>Alma Opačak, OIB 36068029114, Augusta Cesarca 12,35000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05840046859</item>
      <item>, OIB null</item>
      <item>, OIB 36068029114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05840046859</item>
      <item>, OIB null</item>
      <item>, OIB 36068029114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211</properties:Words>
  <properties:Characters>1127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  </vt:lpstr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2016-12-13T08:49:00Z</dcterms:created>
  <dc:creator>zbiondic</dc:creator>
  <cp:lastModifiedBy>wsadmin</cp:lastModifiedBy>
  <cp:lastPrinted>2016-12-13T08:49:00Z</cp:lastPrinted>
  <dcterms:modified xmlns:xsi="http://www.w3.org/2001/XMLSchema-instance" xsi:type="dcterms:W3CDTF">2016-12-13T08:57:00Z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