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9025" w14:paraId="4b99025" w:rsidRDefault="00A53854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250EE2">
        <w:t>30/2014</w:t>
      </w:r>
      <w:r w:rsidR="00385531">
        <w:t>-</w:t>
      </w:r>
      <w:r w:rsidR="00B947C2">
        <w:t>274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A53854" w:rsidP="00A53854" w:rsidR="00A5385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53854" w:rsidP="00A53854" w:rsidR="00A5385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53854" w:rsidP="00A53854" w:rsidR="00A5385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53854" w:rsidP="00A53854" w:rsidR="00A53854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250EE2" w:rsidRPr="00AE5073">
        <w:t>NIN ELEKTROCOMMERCE d.o.o. u stečaju, Zona male privrede područja Grabi, Poličnik, OIB: 79652872175, zastupanom po stečajnom upravitelju Anti Vukašini</w:t>
      </w:r>
      <w:r w:rsidRPr="002F799A">
        <w:t xml:space="preserve">, </w:t>
      </w:r>
      <w:r w:rsidR="004C0E46">
        <w:t>1</w:t>
      </w:r>
      <w:r w:rsidR="00250EE2">
        <w:t xml:space="preserve">. </w:t>
      </w:r>
      <w:r w:rsidR="004C0E46">
        <w:t>veljače</w:t>
      </w:r>
      <w:r w:rsidR="00250EE2">
        <w:t xml:space="preserve"> 2018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B80C02" w:rsidP="00826238" w:rsidR="00826238">
      <w:pPr>
        <w:ind w:left="708"/>
        <w:jc w:val="both"/>
      </w:pPr>
      <w:r w:rsidRPr="00B962AD">
        <w:t>4083/13823 dijela nekretnine označene kao kat. čest. 481/41 zk. ul. 694 k.o. Poličnik,  etažno vlasništvo (E-1), etažna jedinica HA 1</w:t>
      </w:r>
    </w:p>
    <w:p w:rsidRDefault="00250EE2" w:rsidP="00826238" w:rsidR="00250EE2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332616" w:rsidP="00B35AD9" w:rsidR="00ED1E23" w:rsidRPr="002F799A">
      <w:pPr>
        <w:ind w:firstLine="705"/>
        <w:jc w:val="center"/>
      </w:pPr>
      <w:r>
        <w:t>22. ožujka</w:t>
      </w:r>
      <w:r w:rsidR="00E06C95">
        <w:t xml:space="preserve"> 2018</w:t>
      </w:r>
      <w:r w:rsidR="004D05CD" w:rsidRPr="002F799A">
        <w:t xml:space="preserve">. godine u </w:t>
      </w:r>
      <w:r>
        <w:t>09,</w:t>
      </w:r>
      <w:r w:rsidR="004C0E46">
        <w:t>0</w:t>
      </w:r>
      <w:r w:rsidR="00B80C02">
        <w:t>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250EE2" w:rsidP="004D0391" w:rsidR="00ED1E23" w:rsidRPr="002F799A">
      <w:pPr>
        <w:ind w:left="705"/>
        <w:jc w:val="center"/>
      </w:pPr>
      <w:r>
        <w:t xml:space="preserve">U Zadru </w:t>
      </w:r>
      <w:r w:rsidR="004C0E46">
        <w:t>1</w:t>
      </w:r>
      <w:r>
        <w:t xml:space="preserve">. </w:t>
      </w:r>
      <w:r w:rsidR="004C0E46">
        <w:t>veljače</w:t>
      </w:r>
      <w:r>
        <w:t xml:space="preserve"> 2018.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E1048">
        <w:t>Sutkinja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250EE2" w:rsidP="00250EE2" w:rsidR="00930CEE" w:rsidRPr="00332616">
      <w:pPr>
        <w:pStyle w:val="Odlomakpopisa"/>
        <w:numPr>
          <w:ilvl w:val="0"/>
          <w:numId w:val="1"/>
        </w:numPr>
        <w:jc w:val="both"/>
      </w:pPr>
      <w:r w:rsidRPr="00332616">
        <w:t xml:space="preserve">razlučnom vjerovniku OTP banka HRVATSKA d.d. Zadar, po punomoćniku Tomislavu Šišku, odvjetniku u Splitu,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250EE2" w:rsidP="00BC7BAE" w:rsidR="00250EE2" w:rsidRPr="002F799A">
      <w:pPr>
        <w:numPr>
          <w:ilvl w:val="0"/>
          <w:numId w:val="1"/>
        </w:numPr>
      </w:pPr>
      <w:r>
        <w:t>u spis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33B1"/>
    <w:rsid w:val="00095B71"/>
    <w:rsid w:val="000C733D"/>
    <w:rsid w:val="00150300"/>
    <w:rsid w:val="001513FF"/>
    <w:rsid w:val="001A4AF2"/>
    <w:rsid w:val="001F7EB7"/>
    <w:rsid w:val="00210717"/>
    <w:rsid w:val="00210CDE"/>
    <w:rsid w:val="002348F0"/>
    <w:rsid w:val="00250EE2"/>
    <w:rsid w:val="00283117"/>
    <w:rsid w:val="002A48BD"/>
    <w:rsid w:val="002D112E"/>
    <w:rsid w:val="002F799A"/>
    <w:rsid w:val="00302C16"/>
    <w:rsid w:val="00332616"/>
    <w:rsid w:val="00385531"/>
    <w:rsid w:val="003A08B9"/>
    <w:rsid w:val="003C4FE0"/>
    <w:rsid w:val="003D0AD2"/>
    <w:rsid w:val="00403E10"/>
    <w:rsid w:val="00432EB5"/>
    <w:rsid w:val="00455BCE"/>
    <w:rsid w:val="004C0E46"/>
    <w:rsid w:val="004C7FEB"/>
    <w:rsid w:val="004D0391"/>
    <w:rsid w:val="004D05CD"/>
    <w:rsid w:val="004E09F1"/>
    <w:rsid w:val="004E1048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50D3B"/>
    <w:rsid w:val="006C2F82"/>
    <w:rsid w:val="006D6642"/>
    <w:rsid w:val="007064E4"/>
    <w:rsid w:val="00725D77"/>
    <w:rsid w:val="0073755C"/>
    <w:rsid w:val="007764EE"/>
    <w:rsid w:val="00815E6C"/>
    <w:rsid w:val="00826238"/>
    <w:rsid w:val="00870477"/>
    <w:rsid w:val="008C522C"/>
    <w:rsid w:val="009026AF"/>
    <w:rsid w:val="00930CEE"/>
    <w:rsid w:val="00A53854"/>
    <w:rsid w:val="00AB6B83"/>
    <w:rsid w:val="00AD5242"/>
    <w:rsid w:val="00B35AD9"/>
    <w:rsid w:val="00B66981"/>
    <w:rsid w:val="00B72BD8"/>
    <w:rsid w:val="00B80C02"/>
    <w:rsid w:val="00B947C2"/>
    <w:rsid w:val="00BC7BAE"/>
    <w:rsid w:val="00BD6152"/>
    <w:rsid w:val="00BF64D1"/>
    <w:rsid w:val="00C109EC"/>
    <w:rsid w:val="00C11DAE"/>
    <w:rsid w:val="00C550E2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5385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4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5385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4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4083</izvorni_sadrzaj>
    <derivirana_varijabla naziv="DomainObject.Primjedba_1">4083</derivirana_varijabla>
  </DomainObject.Primjedba>
  <DomainObject.Oznaka>
    <izvorni_sadrzaj>St-30/2014-256</izvorni_sadrzaj>
    <derivirana_varijabla naziv="DomainObject.Oznaka_1">St-30/2014-256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St-30/2014-256</izvorni_sadrzaj>
    <derivirana_varijabla naziv="DomainObject.PoslovniBrojDokumenta_1">St-30/2014-256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773</properties:Characters>
  <properties:Lines>45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2018-01-30T07:04:00Z</dcterms:created>
  <dc:creator>Ardena Bajlo</dc:creator>
  <cp:lastModifiedBy>Nena Mužanović</cp:lastModifiedBy>
  <cp:lastPrinted>2018-02-01T09:53:00Z</cp:lastPrinted>
  <dcterms:modified xmlns:xsi="http://www.w3.org/2001/XMLSchema-instance" xsi:type="dcterms:W3CDTF">2018-02-02T10:26:00Z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St-30/2014-256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