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753c" w14:paraId="1eb753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40200">
        <w:t>441</w:t>
      </w:r>
      <w:r w:rsidRPr="00151FF0">
        <w:t>/1</w:t>
      </w:r>
      <w:r w:rsidR="002B4720">
        <w:t>6</w:t>
      </w:r>
      <w:r w:rsidRPr="00151FF0">
        <w:t>-</w:t>
      </w:r>
      <w:r w:rsidR="009502E3">
        <w:t>2</w:t>
      </w:r>
      <w:r w:rsidR="00340200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340200" w:rsidRPr="00340200">
        <w:t>TEPIDO jednostavno društvo s ograničenom odgovornošću za trgovinu i usluge, Osijek, Vidove gore 12, MBS: 030137592, OIB: 78707963359</w:t>
      </w:r>
      <w:r w:rsidRPr="00655274">
        <w:t xml:space="preserve">, dana </w:t>
      </w:r>
      <w:r w:rsidR="002702EA">
        <w:t>1</w:t>
      </w:r>
      <w:r w:rsidR="00340200">
        <w:t>5</w:t>
      </w:r>
      <w:r w:rsidRPr="00655274">
        <w:t xml:space="preserve">. </w:t>
      </w:r>
      <w:r w:rsidR="00340200">
        <w:t>studenog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620E9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3620E9" w:rsidRPr="003620E9">
        <w:t>MIRSAD DEMIROVIĆ, Gunja, Kolodvorska 4, OIB 18540805456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40200" w:rsidRPr="00340200">
        <w:t>TEPIDO jednostavno društvo s ograničenom odgovornošću za trgovinu i usluge, Osijek, Vidove gore 12, MBS: 030137592, OIB: 78707963359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D47F22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B4720">
        <w:t>441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2B4720">
        <w:t>3</w:t>
      </w:r>
      <w:r w:rsidR="009B0F1B">
        <w:t xml:space="preserve"> od </w:t>
      </w:r>
      <w:r w:rsidR="002B4720">
        <w:t>14</w:t>
      </w:r>
      <w:r w:rsidR="009B0F1B">
        <w:t>.</w:t>
      </w:r>
      <w:r w:rsidR="00D3098C">
        <w:t>0</w:t>
      </w:r>
      <w:r w:rsidR="002B4720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2B4720">
        <w:t>Mirsad Demirović</w:t>
      </w:r>
      <w:r w:rsidR="005606B3">
        <w:t xml:space="preserve"> iz </w:t>
      </w:r>
      <w:r w:rsidR="002B4720">
        <w:t>Gunje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9447C5">
        <w:t>4</w:t>
      </w:r>
      <w:r w:rsidR="001B1409">
        <w:t>.</w:t>
      </w:r>
      <w:r w:rsidR="009447C5">
        <w:t>11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1C3E">
        <w:t>1</w:t>
      </w:r>
      <w:r w:rsidR="009447C5">
        <w:t>5</w:t>
      </w:r>
      <w:r w:rsidRPr="008D4802">
        <w:t xml:space="preserve">. </w:t>
      </w:r>
      <w:r w:rsidR="009447C5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5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40200" w:rsidRPr="00340200">
      <w:t>14 St-441/1</w:t>
    </w:r>
    <w:r w:rsidR="002B4720">
      <w:t>6</w:t>
    </w:r>
    <w:r w:rsidR="00340200" w:rsidRPr="00340200">
      <w:t>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B75AA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5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5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5A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5A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5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5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5A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5A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TEPIDO jednostavno društvo s ograničenom odgovornošću za trgovinu i usluge</izvorni_sadrzaj>
    <derivirana_varijabla naziv="DomainObject.Predmet.ProtustrankaFormated_1">  TEPIDO jednostavno društvo s ograničenom odgovornošću za trgovinu i usluge</derivirana_varijabla>
  </DomainObject.Predmet.ProtustrankaFormated>
  <DomainObject.Predmet.ProtustrankaFormatedOIB>
    <izvorni_sadrzaj>  TEPIDO jednostavno društvo s ograničenom odgovornošću za trgovinu i usluge, OIB 78707963359</izvorni_sadrzaj>
    <derivirana_varijabla naziv="DomainObject.Predmet.ProtustrankaFormatedOIB_1">  TEPIDO jednostavno društvo s ograničenom odgovornošću za trgovinu i usluge, OIB 78707963359</derivirana_varijabla>
  </DomainObject.Predmet.ProtustrankaFormatedOIB>
  <DomainObject.Predmet.ProtustrankaFormatedWithAdress>
    <izvorni_sadrzaj> TEPIDO jednostavno društvo s ograničenom odgovornošću za trgovinu i usluge, Vidove gore 12, 31000 Osijek</izvorni_sadrzaj>
    <derivirana_varijabla naziv="DomainObject.Predmet.ProtustrankaFormatedWithAdress_1"> TEPIDO jednostavno društvo s ograničenom odgovornošću za trgovinu i usluge, Vidove gore 12, 31000 Osijek</derivirana_varijabla>
  </DomainObject.Predmet.ProtustrankaFormatedWithAdress>
  <DomainObject.Predmet.ProtustrankaFormatedWithAdressOIB>
    <izvorni_sadrzaj> TEPIDO jednostavno društvo s ograničenom odgovornošću za trgovinu i usluge, OIB 78707963359, Vidove gore 12, 31000 Osijek</izvorni_sadrzaj>
    <derivirana_varijabla naziv="DomainObject.Predmet.ProtustrankaFormatedWithAdressOIB_1"> TEPIDO jednostavno društvo s ograničenom odgovornošću za trgovinu i usluge, OIB 78707963359, Vidove gore 12, 31000 Osijek</derivirana_varijabla>
  </DomainObject.Predmet.ProtustrankaFormatedWithAdressOIB>
  <DomainObject.Predmet.ProtustrankaWithAdress>
    <izvorni_sadrzaj>TEPIDO jednostavno društvo s ograničenom odgovornošću za trgovinu i usluge Vidove gore 12, 31000 Osijek</izvorni_sadrzaj>
    <derivirana_varijabla naziv="DomainObject.Predmet.ProtustrankaWithAdress_1">TEPIDO jednostavno društvo s ograničenom odgovornošću za trgovinu i usluge Vidove gore 12, 31000 Osijek</derivirana_varijabla>
  </DomainObject.Predmet.ProtustrankaWithAdress>
  <DomainObject.Predmet.ProtustrankaWithAdressOIB>
    <izvorni_sadrzaj>TEPIDO jednostavno društvo s ograničenom odgovornošću za trgovinu i usluge, OIB 78707963359, Vidove gore 12, 31000 Osijek</izvorni_sadrzaj>
    <derivirana_varijabla naziv="DomainObject.Predmet.ProtustrankaWithAdressOIB_1">TEPIDO jednostavno društvo s ograničenom odgovornošću za trgovinu i usluge, OIB 78707963359, Vidove gore 12, 31000 Osijek</derivirana_varijabla>
  </DomainObject.Predmet.ProtustrankaWithAdressOIB>
  <DomainObject.Predmet.ProtustrankaNazivFormated>
    <izvorni_sadrzaj>TEPIDO jednostavno društvo s ograničenom odgovornošću za trgovinu i usluge</izvorni_sadrzaj>
    <derivirana_varijabla naziv="DomainObject.Predmet.ProtustrankaNazivFormated_1">TEPIDO jednostavno društvo s ograničenom odgovornošću za trgovinu i usluge</derivirana_varijabla>
  </DomainObject.Predmet.ProtustrankaNazivFormated>
  <DomainObject.Predmet.ProtustrankaNazivFormatedOIB>
    <izvorni_sadrzaj>TEPIDO jednostavno društvo s ograničenom odgovornošću za trgovinu i usluge, OIB 78707963359</izvorni_sadrzaj>
    <derivirana_varijabla naziv="DomainObject.Predmet.ProtustrankaNazivFormatedOIB_1">TEPIDO jednostavno društvo s ograničenom odgovornošću za trgovinu i usluge, OIB 78707963359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TEPIDO jednostavno društvo s ograničenom odgovornošću za trgovinu i usluge</item>
    </izvorni_sadrzaj>
    <derivirana_varijabla naziv="DomainObject.Predmet.ProtuStrankaListFormated_1">
      <item>TEPIDO jednostavno društvo s ograničenom odgovornošću za trgovinu i usluge</item>
    </derivirana_varijabla>
  </DomainObject.Predmet.ProtuStrankaListFormated>
  <DomainObject.Predmet.ProtuStrankaListFormatedOIB>
    <izvorni_sadrzaj>
      <item>TEPIDO jednostavno društvo s ograničenom odgovornošću za trgovinu i usluge, OIB 78707963359</item>
    </izvorni_sadrzaj>
    <derivirana_varijabla naziv="DomainObject.Predmet.ProtuStrankaListFormatedOIB_1">
      <item>TEPIDO jednostavno društvo s ograničenom odgovornošću za trgovinu i usluge, OIB 78707963359</item>
    </derivirana_varijabla>
  </DomainObject.Predmet.ProtuStrankaListFormatedOIB>
  <DomainObject.Predmet.ProtuStrankaListFormatedWithAdress>
    <izvorni_sadrzaj>
      <item>TEPIDO jednostavno društvo s ograničenom odgovornošću za trgovinu i usluge, Vidove gore 12, 31000 Osijek</item>
    </izvorni_sadrzaj>
    <derivirana_varijabla naziv="DomainObject.Predmet.ProtuStrankaListFormatedWithAdress_1">
      <item>TEPIDO jednostavno društvo s ograničenom odgovornošću za trgovinu i usluge, Vidove gore 12, 31000 Osijek</item>
    </derivirana_varijabla>
  </DomainObject.Predmet.ProtuStrankaListFormatedWithAdress>
  <DomainObject.Predmet.ProtuStrankaListFormatedWithAdressOIB>
    <izvorni_sadrzaj>
      <item>TEPIDO jednostavno društvo s ograničenom odgovornošću za trgovinu i usluge, OIB 78707963359, Vidove gore 12, 31000 Osijek</item>
    </izvorni_sadrzaj>
    <derivirana_varijabla naziv="DomainObject.Predmet.ProtuStrankaListFormatedWithAdressOIB_1">
      <item>TEPIDO jednostavno društvo s ograničenom odgovornošću za trgovinu i usluge, OIB 78707963359, Vidove gore 12, 31000 Osijek</item>
    </derivirana_varijabla>
  </DomainObject.Predmet.ProtuStrankaListFormatedWithAdressOIB>
  <DomainObject.Predmet.ProtuStrankaListNazivFormated>
    <izvorni_sadrzaj>
      <item>TEPIDO jednostavno društvo s ograničenom odgovornošću za trgovinu i usluge</item>
    </izvorni_sadrzaj>
    <derivirana_varijabla naziv="DomainObject.Predmet.ProtuStrankaListNazivFormated_1">
      <item>TEPIDO jednostavno društvo s ograničenom odgovornošću za trgovinu i usluge</item>
    </derivirana_varijabla>
  </DomainObject.Predmet.ProtuStrankaListNazivFormated>
  <DomainObject.Predmet.ProtuStrankaListNazivFormatedOIB>
    <izvorni_sadrzaj>
      <item>TEPIDO jednostavno društvo s ograničenom odgovornošću za trgovinu i usluge, OIB 78707963359</item>
    </izvorni_sadrzaj>
    <derivirana_varijabla naziv="DomainObject.Predmet.ProtuStrankaListNazivFormatedOIB_1">
      <item>TEPIDO jednostavno društvo s ograničenom odgovornošću za trgovinu i usluge, OIB 78707963359</item>
    </derivirana_varijabla>
  </DomainObject.Predmet.ProtuStrankaListNazivFormatedOIB>
  <DomainObject.Predmet.OstaliListFormated>
    <izvorni_sadrzaj>
      <item>ŽDO GUO Osijek</item>
      <item>Mirsad Demirović</item>
      <item>Aleksandra Alagić</item>
    </izvorni_sadrzaj>
    <derivirana_varijabla naziv="DomainObject.Predmet.OstaliListFormated_1">
      <item>ŽDO GUO Osijek</item>
      <item>Mirsad Demirović</item>
      <item>Aleksandra Alagić</item>
    </derivirana_varijabla>
  </DomainObject.Predmet.OstaliListFormated>
  <DomainObject.Predmet.OstaliListFormatedOIB>
    <izvorni_sadrzaj>
      <item>ŽDO GUO Osijek</item>
      <item>Mirsad Demirović, OIB 18540805456</item>
      <item>Aleksandra Alagić, OIB 44686491121</item>
    </izvorni_sadrzaj>
    <derivirana_varijabla naziv="DomainObject.Predmet.OstaliListFormatedOIB_1">
      <item>ŽDO GUO Osijek</item>
      <item>Mirsad Demirović, OIB 18540805456</item>
      <item>Aleksandra Alagić, OIB 44686491121</item>
    </derivirana_varijabla>
  </DomainObject.Predmet.OstaliListFormatedOIB>
  <DomainObject.Predmet.OstaliListFormatedWithAdress>
    <izvorni_sadrzaj>
      <item>ŽDO GUO Osijek</item>
      <item>Mirsad Demirović, Kolodvorska 4, 32260 Gunja</item>
      <item>Aleksandra Alagić, Vidove gore 12, 31000 Osijek</item>
    </izvorni_sadrzaj>
    <derivirana_varijabla naziv="DomainObject.Predmet.OstaliListFormatedWithAdress_1">
      <item>ŽDO GUO Osijek</item>
      <item>Mirsad Demirović, Kolodvorska 4, 32260 Gunja</item>
      <item>Aleksandra Alagić, Vidove gore 12, 31000 Osijek</item>
    </derivirana_varijabla>
  </DomainObject.Predmet.OstaliListFormatedWithAdress>
  <DomainObject.Predmet.OstaliListFormatedWithAdressOIB>
    <izvorni_sadrzaj>
      <item>ŽDO GUO Osijek</item>
      <item>Mirsad Demirović, OIB 18540805456, Kolodvorska 4, 32260 Gunja</item>
      <item>Aleksandra Alagić, OIB 44686491121, Vidove gore 12, 31000 Osijek</item>
    </izvorni_sadrzaj>
    <derivirana_varijabla naziv="DomainObject.Predmet.OstaliListFormatedWithAdressOIB_1">
      <item>ŽDO GUO Osijek</item>
      <item>Mirsad Demirović, OIB 18540805456, Kolodvorska 4, 32260 Gunja</item>
      <item>Aleksandra Alagić, OIB 44686491121, Vidove gore 12, 31000 Osijek</item>
    </derivirana_varijabla>
  </DomainObject.Predmet.OstaliListFormatedWithAdressOIB>
  <DomainObject.Predmet.OstaliListNazivFormated>
    <izvorni_sadrzaj>
      <item>ŽDO GUO Osijek</item>
      <item>Mirsad Demirović</item>
      <item>Aleksandra Alagić</item>
    </izvorni_sadrzaj>
    <derivirana_varijabla naziv="DomainObject.Predmet.OstaliListNazivFormated_1">
      <item>ŽDO GUO Osijek</item>
      <item>Mirsad Demirović</item>
      <item>Aleksandra Alagić</item>
    </derivirana_varijabla>
  </DomainObject.Predmet.OstaliListNazivFormated>
  <DomainObject.Predmet.OstaliListNazivFormatedOIB>
    <izvorni_sadrzaj>
      <item>ŽDO GUO Osijek</item>
      <item>Mirsad Demirović, OIB 18540805456</item>
      <item>Aleksandra Alagić, OIB 44686491121</item>
    </izvorni_sadrzaj>
    <derivirana_varijabla naziv="DomainObject.Predmet.OstaliListNazivFormatedOIB_1">
      <item>ŽDO GUO Osijek</item>
      <item>Mirsad Demirović, OIB 18540805456</item>
      <item>Aleksandra Alagić, OIB 44686491121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TEPIDO jednostavno društvo s ograničenom odgovornošću za trgovinu i usluge</izvorni_sadrzaj>
    <derivirana_varijabla naziv="DomainObject.Predmet.ProtustrankaIDrugi_1">TEPIDO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TEPIDO jednostavno društvo s ograničenom odgovornošću za trgovinu i usluge, OIB 78707963359, Vidove gore 12, 31000 Osijek</izvorni_sadrzaj>
    <derivirana_varijabla naziv="DomainObject.Predmet.ProtustrankaIDrugiAdressOIB_1">TEPIDO jednostavno društvo s ograničenom odgovornošću za trgovinu i usluge, OIB 78707963359, Vidove gore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St-441/2016-24</izvorni_sadrzaj>
    <derivirana_varijabla naziv="DomainObject.Predmet.OdlukaRjesenje.Oznaka_1">St-441/2016-24</derivirana_varijabla>
  </DomainObject.Predmet.OdlukaRjesenje.Oznaka>
  <DomainObject.Predmet.SudioniciListNaziv>
    <izvorni_sadrzaj>
      <item>FINA RC OSIJEK</item>
      <item>TEPIDO jednostavno društvo s ograničenom odgovornošću za trgovinu i usluge</item>
      <item>ŽDO GUO Osijek</item>
      <item>Mirsad Demirović</item>
      <item>Aleksandra Alagić</item>
    </izvorni_sadrzaj>
    <derivirana_varijabla naziv="DomainObject.Predmet.SudioniciListNaziv_1">
      <item>FINA RC OSIJEK</item>
      <item>TEPIDO jednostavno društvo s ograničenom odgovornošću za trgovinu i usluge</item>
      <item>ŽDO GUO Osijek</item>
      <item>Mirsad Demirović</item>
      <item>Aleksandra Alagić</item>
    </derivirana_varijabla>
  </DomainObject.Predmet.SudioniciListNaziv>
  <DomainObject.Predmet.SudioniciListAdressOIB>
    <izvorni_sadrzaj>
      <item>FINA RC OSIJEK, OIB 85821130368</item>
      <item>TEPIDO jednostavno društvo s ograničenom odgovornošću za trgovinu i usluge, OIB 78707963359, Vidove gore 12,31000 Osijek</item>
      <item>ŽDO GUO Osijek</item>
      <item>Mirsad Demirović, OIB 18540805456, Kolodvorska 4,32260 Gunja</item>
      <item>Aleksandra Alagić, OIB 44686491121, Vidove gore 12,31000 Osijek</item>
    </izvorni_sadrzaj>
    <derivirana_varijabla naziv="DomainObject.Predmet.SudioniciListAdressOIB_1">
      <item>FINA RC OSIJEK, OIB 85821130368</item>
      <item>TEPIDO jednostavno društvo s ograničenom odgovornošću za trgovinu i usluge, OIB 78707963359, Vidove gore 12,31000 Osijek</item>
      <item>ŽDO GUO Osijek</item>
      <item>Mirsad Demirović, OIB 18540805456, Kolodvorska 4,32260 Gunja</item>
      <item>Aleksandra Alagić, OIB 44686491121, Vidove gore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78707963359</item>
      <item>, OIB null</item>
      <item>, OIB 18540805456</item>
      <item>, OIB 44686491121</item>
    </izvorni_sadrzaj>
    <derivirana_varijabla naziv="DomainObject.Predmet.SudioniciListNazivOIB_1">
      <item>, OIB 85821130368</item>
      <item>, OIB 78707963359</item>
      <item>, OIB null</item>
      <item>, OIB 18540805456</item>
      <item>, OIB 44686491121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440</properties:Words>
  <properties:Characters>2468</properties:Characters>
  <properties:Lines>73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2016-11-15T11:01:00Z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